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7694E" w:rsidR="00922B08" w:rsidRPr="002A37B5">
        <w:trPr>
          <w:gridAfter w:val="1"/>
          <w:wAfter w:type="dxa" w:w="284"/>
        </w:trPr>
        <w:tc>
          <w:tcPr>
            <w:tcW w:type="dxa" w:w="2943"/>
          </w:tcPr>
          <w:p w:rsidRDefault="00922B08" w:rsidP="00E7694E" w:rsidR="00922B08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7694E" w:rsidR="00922B08" w:rsidRPr="002A37B5">
        <w:tc>
          <w:tcPr>
            <w:tcW w:type="dxa" w:w="3227"/>
            <w:gridSpan w:val="2"/>
          </w:tcPr>
          <w:p w:rsidRDefault="00922B08" w:rsidP="00E7694E" w:rsidR="00922B0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922B08" w:rsidP="00E7694E" w:rsidR="00922B0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922B08" w:rsidP="00E7694E" w:rsidR="00922B0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0cf857" w14:paraId="80cf857" w:rsidRDefault="00CF1CBE" w:rsidP="00AB7880" w:rsidR="00CF1CBE" w:rsidRPr="0089308A">
      <w:pPr>
        <w15:collapsed w:val="false"/>
      </w:pPr>
    </w:p>
    <w:p w:rsidRDefault="00CF1CBE" w:rsidP="00AB7880" w:rsidR="00CF1CBE" w:rsidRPr="0089308A"/>
    <w:p w:rsidRDefault="00CF1CBE" w:rsidP="00AB7880" w:rsidR="00CF1CBE" w:rsidRPr="0089308A"/>
    <w:p w:rsidRDefault="00AB7880" w:rsidP="00AB7880" w:rsidR="00AB7880" w:rsidRPr="0089308A">
      <w:r w:rsidRPr="0089308A">
        <w:tab/>
      </w:r>
      <w:r w:rsidRPr="0089308A">
        <w:tab/>
      </w:r>
      <w:r w:rsidRPr="0089308A">
        <w:tab/>
      </w:r>
      <w:r w:rsidRPr="0089308A">
        <w:tab/>
      </w:r>
      <w:r w:rsidR="00A066D0" w:rsidRPr="0089308A">
        <w:t xml:space="preserve">     </w:t>
      </w:r>
      <w:r w:rsidR="007D2E41" w:rsidRPr="0089308A">
        <w:t xml:space="preserve">  </w:t>
      </w:r>
    </w:p>
    <w:p w:rsidRDefault="00AB7880" w:rsidP="00546865" w:rsidR="00AB7880" w:rsidRPr="0089308A">
      <w:pPr>
        <w:jc w:val="right"/>
        <w:rPr>
          <w:rFonts w:cs="Arial" w:hAnsi="Arial" w:ascii="Arial"/>
        </w:rPr>
      </w:pPr>
    </w:p>
    <w:p w:rsidRDefault="00546865" w:rsidP="00546865" w:rsidR="00546865" w:rsidRPr="0089308A">
      <w:pPr>
        <w:jc w:val="right"/>
      </w:pPr>
      <w:r w:rsidRPr="0089308A">
        <w:t xml:space="preserve">FINA </w:t>
      </w:r>
    </w:p>
    <w:p w:rsidRDefault="007505B7" w:rsidP="00811733" w:rsidR="007505B7" w:rsidRPr="0089308A">
      <w:pPr>
        <w:tabs>
          <w:tab w:pos="3555" w:val="left"/>
        </w:tabs>
      </w:pPr>
    </w:p>
    <w:p w:rsidRDefault="00660C80" w:rsidP="0089308A" w:rsidR="00660C80" w:rsidRPr="0089308A">
      <w:pPr>
        <w:jc w:val="both"/>
      </w:pPr>
    </w:p>
    <w:p w:rsidRDefault="00756F19" w:rsidP="000471FB" w:rsidR="000471FB" w:rsidRPr="0089308A">
      <w:pPr>
        <w:jc w:val="both"/>
      </w:pPr>
      <w:r w:rsidRPr="0089308A">
        <w:tab/>
      </w:r>
      <w:r w:rsidR="008B1F41" w:rsidRPr="0089308A">
        <w:t xml:space="preserve">Za potrebe utvrđivanja </w:t>
      </w:r>
      <w:r w:rsidR="0056041E" w:rsidRPr="0089308A">
        <w:t>pretpostavki</w:t>
      </w:r>
      <w:r w:rsidR="008B1F41" w:rsidRPr="0089308A">
        <w:t xml:space="preserve"> za otvaranje stečajnog postupka nad </w:t>
      </w:r>
      <w:r w:rsidR="007505B7" w:rsidRPr="0089308A">
        <w:t>stečajnim dužnikom</w:t>
      </w:r>
      <w:r w:rsidR="000471FB" w:rsidRPr="0089308A">
        <w:t xml:space="preserve"> </w:t>
      </w:r>
      <w:r w:rsidR="00524341">
        <w:rPr>
          <w:lang w:val="en-AU"/>
        </w:rPr>
        <w:t>CORTINA d.o.o., Zadar, Ulica Franje Račkog 11, OIB: 1210899049</w:t>
      </w:r>
      <w:r w:rsidR="000471FB" w:rsidRPr="0089308A">
        <w:t xml:space="preserve">, </w:t>
      </w:r>
      <w:r w:rsidR="008B1F41" w:rsidRPr="0089308A">
        <w:t xml:space="preserve">potrebno je </w:t>
      </w:r>
      <w:r w:rsidR="001A2481" w:rsidRPr="0089308A">
        <w:t xml:space="preserve">temeljem čl. </w:t>
      </w:r>
      <w:r w:rsidR="005D151D" w:rsidRPr="0089308A">
        <w:t>123</w:t>
      </w:r>
      <w:r w:rsidR="001A2481" w:rsidRPr="0089308A">
        <w:t xml:space="preserve">. Stečajnog zakona </w:t>
      </w:r>
      <w:r w:rsidR="00922B08">
        <w:t xml:space="preserve">da </w:t>
      </w:r>
      <w:r w:rsidR="008B1F41" w:rsidRPr="0089308A">
        <w:t>dostavit</w:t>
      </w:r>
      <w:r w:rsidR="00922B08">
        <w:t>e</w:t>
      </w:r>
      <w:r w:rsidR="001A2481" w:rsidRPr="0089308A">
        <w:t xml:space="preserve"> podatke</w:t>
      </w:r>
      <w:r w:rsidR="000471FB" w:rsidRPr="0089308A">
        <w:t xml:space="preserve"> iz O</w:t>
      </w:r>
      <w:r w:rsidR="00DE78C2" w:rsidRPr="0089308A">
        <w:t xml:space="preserve">čevidnika redoslijeda plaćanja odnosno stanju blokade </w:t>
      </w:r>
      <w:r w:rsidR="001A2481" w:rsidRPr="0089308A">
        <w:t xml:space="preserve">trgovačkog društva </w:t>
      </w:r>
      <w:r w:rsidR="00524341">
        <w:rPr>
          <w:lang w:val="en-AU"/>
        </w:rPr>
        <w:t>CORTINA d.o.o., Zada</w:t>
      </w:r>
      <w:r w:rsidR="00922B08">
        <w:rPr>
          <w:lang w:val="en-AU"/>
        </w:rPr>
        <w:t>r, Ulica Franje Račkog 11, OIB:</w:t>
      </w:r>
      <w:r w:rsidR="00086418">
        <w:rPr>
          <w:lang w:val="en-AU"/>
        </w:rPr>
        <w:t>12108990493.</w:t>
      </w:r>
    </w:p>
    <w:p w:rsidRDefault="001A2481" w:rsidP="008B1F41" w:rsidR="001A2481" w:rsidRPr="0089308A">
      <w:pPr>
        <w:jc w:val="both"/>
      </w:pPr>
    </w:p>
    <w:p w:rsidRDefault="008B1F41" w:rsidP="00CF1CBE" w:rsidR="008B1F41" w:rsidRPr="0089308A">
      <w:pPr>
        <w:jc w:val="both"/>
      </w:pPr>
      <w:r w:rsidRPr="0089308A">
        <w:tab/>
        <w:t>Podatke možete dostaviti i fax-om na broj 023/</w:t>
      </w:r>
      <w:r w:rsidR="007E10DD" w:rsidRPr="0089308A">
        <w:t>292</w:t>
      </w:r>
      <w:r w:rsidRPr="0089308A">
        <w:t>-</w:t>
      </w:r>
      <w:r w:rsidR="007E10DD" w:rsidRPr="0089308A">
        <w:t>055</w:t>
      </w:r>
      <w:r w:rsidRPr="0089308A">
        <w:t xml:space="preserve">, najkasnije do </w:t>
      </w:r>
      <w:r w:rsidR="001A2481" w:rsidRPr="0089308A">
        <w:t>12,00</w:t>
      </w:r>
      <w:r w:rsidRPr="0089308A">
        <w:t xml:space="preserve"> sati, </w:t>
      </w:r>
      <w:r w:rsidR="00A40337">
        <w:t xml:space="preserve">28. </w:t>
      </w:r>
      <w:r w:rsidR="00922B08">
        <w:t xml:space="preserve">ožujka </w:t>
      </w:r>
      <w:r w:rsidR="004409D9" w:rsidRPr="0089308A">
        <w:t>2018</w:t>
      </w:r>
      <w:r w:rsidRPr="0089308A">
        <w:t xml:space="preserve">. </w:t>
      </w:r>
    </w:p>
    <w:p w:rsidRDefault="00DB704B" w:rsidP="00DB704B" w:rsidR="00DB704B" w:rsidRPr="0089308A"/>
    <w:p w:rsidRDefault="00AB7880" w:rsidP="00CF1CBE" w:rsidR="00AB7880" w:rsidRPr="0089308A">
      <w:pPr>
        <w:jc w:val="center"/>
      </w:pPr>
      <w:r w:rsidRPr="0089308A">
        <w:t>U Zadru</w:t>
      </w:r>
      <w:r w:rsidR="00AB15EA" w:rsidRPr="0089308A">
        <w:t xml:space="preserve"> </w:t>
      </w:r>
      <w:r w:rsidR="00922B08">
        <w:t xml:space="preserve">15. ožujka </w:t>
      </w:r>
      <w:r w:rsidR="004409D9" w:rsidRPr="0089308A">
        <w:t>2018.</w:t>
      </w:r>
    </w:p>
    <w:p w:rsidRDefault="00AB7880" w:rsidP="00AB7880" w:rsidR="00AB7880" w:rsidRPr="0089308A">
      <w:pPr>
        <w:jc w:val="center"/>
      </w:pPr>
    </w:p>
    <w:p w:rsidRDefault="00AB7880" w:rsidP="00AB7880" w:rsidR="00AB7880" w:rsidRPr="0089308A"/>
    <w:p w:rsidRDefault="0089308A" w:rsidP="00A40337" w:rsidR="0089308A">
      <w:pPr>
        <w:jc w:val="right"/>
      </w:pP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A40337" w:rsidP="00A40337" w:rsidR="005D0B2D" w:rsidRPr="008930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</w:t>
      </w:r>
    </w:p>
    <w:p w:rsidRDefault="00AB7880" w:rsidP="005D0B2D" w:rsidR="00AB7880" w:rsidRPr="0089308A">
      <w:pPr>
        <w:jc w:val="right"/>
      </w:pPr>
    </w:p>
    <w:sectPr w:rsidSect="00922B08" w:rsidR="00AB7880" w:rsidRPr="0089308A">
      <w:headerReference w:type="default" r:id="rId11"/>
      <w:pgSz w:h="16838" w:w="11906"/>
      <w:pgMar w:gutter="0" w:footer="708" w:header="708" w:left="1417" w:bottom="1417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524341">
      <w:t>25</w:t>
    </w:r>
    <w:r w:rsidR="000471FB">
      <w:t>/</w:t>
    </w:r>
    <w:r w:rsidR="00700093">
      <w:t>2018</w:t>
    </w:r>
    <w:r w:rsidR="000471FB">
      <w:t>-</w:t>
    </w:r>
    <w:r w:rsidR="00922B08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6868"/>
    <w:rsid w:val="00034E2C"/>
    <w:rsid w:val="000351DA"/>
    <w:rsid w:val="00036D3E"/>
    <w:rsid w:val="000471FB"/>
    <w:rsid w:val="000510F1"/>
    <w:rsid w:val="00066CA2"/>
    <w:rsid w:val="00086418"/>
    <w:rsid w:val="000A2CF0"/>
    <w:rsid w:val="000A4435"/>
    <w:rsid w:val="000C6B4C"/>
    <w:rsid w:val="000E1141"/>
    <w:rsid w:val="000F5795"/>
    <w:rsid w:val="000F7A75"/>
    <w:rsid w:val="0010180E"/>
    <w:rsid w:val="00104A6B"/>
    <w:rsid w:val="0011036A"/>
    <w:rsid w:val="0012754F"/>
    <w:rsid w:val="001430A4"/>
    <w:rsid w:val="00157CE0"/>
    <w:rsid w:val="0016008F"/>
    <w:rsid w:val="001608D4"/>
    <w:rsid w:val="00173771"/>
    <w:rsid w:val="0019019B"/>
    <w:rsid w:val="0019118F"/>
    <w:rsid w:val="001A2481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B2F71"/>
    <w:rsid w:val="004C5586"/>
    <w:rsid w:val="004E784D"/>
    <w:rsid w:val="004F1F63"/>
    <w:rsid w:val="00523B13"/>
    <w:rsid w:val="00524341"/>
    <w:rsid w:val="00543E48"/>
    <w:rsid w:val="00546865"/>
    <w:rsid w:val="0056041E"/>
    <w:rsid w:val="00596D73"/>
    <w:rsid w:val="005B531C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3257"/>
    <w:rsid w:val="00700093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9308A"/>
    <w:rsid w:val="008A66B3"/>
    <w:rsid w:val="008B1F41"/>
    <w:rsid w:val="008B39C0"/>
    <w:rsid w:val="008E37BF"/>
    <w:rsid w:val="008F1162"/>
    <w:rsid w:val="00903099"/>
    <w:rsid w:val="00922B08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0337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F1CBE"/>
    <w:rsid w:val="00CF2892"/>
    <w:rsid w:val="00CF76EE"/>
    <w:rsid w:val="00D22749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5FB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922B0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2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749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22749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22749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22749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922B0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2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749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22749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22749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22749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CORTINA d.o.o. za graditeljstvo i turizam</izvorni_sadrzaj>
    <derivirana_varijabla naziv="DomainObject.Predmet.ProtustrankaFormated_1">  CORTINA d.o.o. za graditeljstvo i turizam</derivirana_varijabla>
  </DomainObject.Predmet.ProtustrankaFormated>
  <DomainObject.Predmet.ProtustrankaFormatedOIB>
    <izvorni_sadrzaj>  CORTINA d.o.o. za graditeljstvo i turizam, OIB 12108990493</izvorni_sadrzaj>
    <derivirana_varijabla naziv="DomainObject.Predmet.ProtustrankaFormatedOIB_1">  CORTINA d.o.o. za graditeljstvo i turizam, OIB 12108990493</derivirana_varijabla>
  </DomainObject.Predmet.ProtustrankaFormatedOIB>
  <DomainObject.Predmet.ProtustrankaFormatedWithAdress>
    <izvorni_sadrzaj> CORTINA d.o.o. za graditeljstvo i turizam, Ulica Franje Račkog 11, 23000 Zadar</izvorni_sadrzaj>
    <derivirana_varijabla naziv="DomainObject.Predmet.ProtustrankaFormatedWithAdress_1"> CORTINA d.o.o. za graditeljstvo i turizam, Ulica Franje Račkog 11, 23000 Zadar</derivirana_varijabla>
  </DomainObject.Predmet.ProtustrankaFormatedWithAdress>
  <DomainObject.Predmet.ProtustrankaFormatedWithAdressOIB>
    <izvorni_sadrzaj> CORTINA d.o.o. za graditeljstvo i turizam, OIB 12108990493, Ulica Franje Račkog 11, 23000 Zadar</izvorni_sadrzaj>
    <derivirana_varijabla naziv="DomainObject.Predmet.ProtustrankaFormatedWithAdressOIB_1"> CORTINA d.o.o. za graditeljstvo i turizam, OIB 12108990493, Ulica Franje Račkog 11, 23000 Zadar</derivirana_varijabla>
  </DomainObject.Predmet.ProtustrankaFormatedWithAdressOIB>
  <DomainObject.Predmet.ProtustrankaWithAdress>
    <izvorni_sadrzaj>CORTINA d.o.o. za graditeljstvo i turizam Ulica Franje Račkog 11, 23000 Zadar</izvorni_sadrzaj>
    <derivirana_varijabla naziv="DomainObject.Predmet.ProtustrankaWithAdress_1">CORTINA d.o.o. za graditeljstvo i turizam Ulica Franje Račkog 11, 23000 Zadar</derivirana_varijabla>
  </DomainObject.Predmet.ProtustrankaWithAdress>
  <DomainObject.Predmet.ProtustrankaWithAdressOIB>
    <izvorni_sadrzaj>CORTINA d.o.o. za graditeljstvo i turizam, OIB 12108990493, Ulica Franje Račkog 11, 23000 Zadar</izvorni_sadrzaj>
    <derivirana_varijabla naziv="DomainObject.Predmet.ProtustrankaWithAdressOIB_1">CORTINA d.o.o. za graditeljstvo i turizam, OIB 12108990493, Ulica Franje Račkog 11, 23000 Zadar</derivirana_varijabla>
  </DomainObject.Predmet.ProtustrankaWithAdressOIB>
  <DomainObject.Predmet.ProtustrankaNazivFormated>
    <izvorni_sadrzaj>CORTINA d.o.o. za graditeljstvo i turizam</izvorni_sadrzaj>
    <derivirana_varijabla naziv="DomainObject.Predmet.ProtustrankaNazivFormated_1">CORTINA d.o.o. za graditeljstvo i turizam</derivirana_varijabla>
  </DomainObject.Predmet.ProtustrankaNazivFormated>
  <DomainObject.Predmet.ProtustrankaNazivFormatedOIB>
    <izvorni_sadrzaj>CORTINA d.o.o. za graditeljstvo i turizam, OIB 12108990493</izvorni_sadrzaj>
    <derivirana_varijabla naziv="DomainObject.Predmet.ProtustrankaNazivFormatedOIB_1">CORTINA d.o.o. za graditeljstvo i turizam, OIB 12108990493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CORTINA d.o.o. za graditeljstvo i turizam</item>
    </izvorni_sadrzaj>
    <derivirana_varijabla naziv="DomainObject.Predmet.ProtuStrankaListFormated_1">
      <item>CORTINA d.o.o. za graditeljstvo i turizam</item>
    </derivirana_varijabla>
  </DomainObject.Predmet.ProtuStrankaListFormated>
  <DomainObject.Predmet.ProtuStrankaListFormatedOIB>
    <izvorni_sadrzaj>
      <item>CORTINA d.o.o. za graditeljstvo i turizam, OIB 12108990493</item>
    </izvorni_sadrzaj>
    <derivirana_varijabla naziv="DomainObject.Predmet.ProtuStrankaListFormatedOIB_1">
      <item>CORTINA d.o.o. za graditeljstvo i turizam, OIB 12108990493</item>
    </derivirana_varijabla>
  </DomainObject.Predmet.ProtuStrankaListFormatedOIB>
  <DomainObject.Predmet.ProtuStrankaListFormatedWithAdress>
    <izvorni_sadrzaj>
      <item>CORTINA d.o.o. za graditeljstvo i turizam, Ulica Franje Račkog 11, 23000 Zadar</item>
    </izvorni_sadrzaj>
    <derivirana_varijabla naziv="DomainObject.Predmet.ProtuStrankaListFormatedWithAdress_1">
      <item>CORTINA d.o.o. za graditeljstvo i turizam, Ulica Franje Račkog 11, 23000 Zadar</item>
    </derivirana_varijabla>
  </DomainObject.Predmet.ProtuStrankaListFormatedWithAdress>
  <DomainObject.Predmet.ProtuStrankaListFormatedWithAdressOIB>
    <izvorni_sadrzaj>
      <item>CORTINA d.o.o. za graditeljstvo i turizam, OIB 12108990493, Ulica Franje Račkog 11, 23000 Zadar</item>
    </izvorni_sadrzaj>
    <derivirana_varijabla naziv="DomainObject.Predmet.ProtuStrankaListFormatedWithAdressOIB_1">
      <item>CORTINA d.o.o. za graditeljstvo i turizam, OIB 12108990493, Ulica Franje Račkog 11, 23000 Zadar</item>
    </derivirana_varijabla>
  </DomainObject.Predmet.ProtuStrankaListFormatedWithAdressOIB>
  <DomainObject.Predmet.ProtuStrankaListNazivFormated>
    <izvorni_sadrzaj>
      <item>CORTINA d.o.o. za graditeljstvo i turizam</item>
    </izvorni_sadrzaj>
    <derivirana_varijabla naziv="DomainObject.Predmet.ProtuStrankaListNazivFormated_1">
      <item>CORTINA d.o.o. za graditeljstvo i turizam</item>
    </derivirana_varijabla>
  </DomainObject.Predmet.ProtuStrankaListNazivFormated>
  <DomainObject.Predmet.ProtuStrankaListNazivFormatedOIB>
    <izvorni_sadrzaj>
      <item>CORTINA d.o.o. za graditeljstvo i turizam, OIB 12108990493</item>
    </izvorni_sadrzaj>
    <derivirana_varijabla naziv="DomainObject.Predmet.ProtuStrankaListNazivFormatedOIB_1">
      <item>CORTINA d.o.o. za graditeljstvo i turizam, OIB 12108990493</item>
    </derivirana_varijabla>
  </DomainObject.Predmet.ProtuStrankaListNazivFormatedOIB>
  <DomainObject.Predmet.OstaliListFormated>
    <izvorni_sadrzaj>
      <item>Štefica Trošelj</item>
      <item>Ivanka Bosotina</item>
    </izvorni_sadrzaj>
    <derivirana_varijabla naziv="DomainObject.Predmet.OstaliListFormated_1">
      <item>Štefica Trošelj</item>
      <item>Ivanka Bosotina</item>
    </derivirana_varijabla>
  </DomainObject.Predmet.OstaliListFormated>
  <DomainObject.Predmet.OstaliListFormatedOIB>
    <izvorni_sadrzaj>
      <item>Štefica Trošelj, OIB 29335195793</item>
      <item>Ivanka Bosotina, OIB 81654623800</item>
    </izvorni_sadrzaj>
    <derivirana_varijabla naziv="DomainObject.Predmet.OstaliListFormatedOIB_1">
      <item>Štefica Trošelj, OIB 29335195793</item>
      <item>Ivanka Bosotina, OIB 81654623800</item>
    </derivirana_varijabla>
  </DomainObject.Predmet.OstaliListFormatedOIB>
  <DomainObject.Predmet.OstaliListFormatedWithAdress>
    <izvorni_sadrzaj>
      <item>Štefica Trošelj, Ulica Franje Račkoga 11, 23000 Zadar</item>
      <item>Ivanka Bosotina, Dalmatinskog sabora 3, 23000 Zadar</item>
    </izvorni_sadrzaj>
    <derivirana_varijabla naziv="DomainObject.Predmet.OstaliListFormatedWithAdress_1">
      <item>Štefica Trošelj, Ulica Franje Račkoga 11, 23000 Zadar</item>
      <item>Ivanka Bosotina, Dalmatinskog sabora 3, 23000 Zadar</item>
    </derivirana_varijabla>
  </DomainObject.Predmet.OstaliListFormatedWithAdress>
  <DomainObject.Predmet.OstaliListFormatedWithAdressOIB>
    <izvorni_sadrzaj>
      <item>Štefica Trošelj, OIB 29335195793, Ulica Franje Račkoga 11, 23000 Zadar</item>
      <item>Ivanka Bosotina, OIB 81654623800, Dalmatinskog sabora 3, 23000 Zadar</item>
    </izvorni_sadrzaj>
    <derivirana_varijabla naziv="DomainObject.Predmet.OstaliListFormatedWithAdressOIB_1">
      <item>Štefica Trošelj, OIB 29335195793, Ulica Franje Račkoga 11, 23000 Zadar</item>
      <item>Ivanka Bosotina, OIB 81654623800, Dalmatinskog sabora 3, 23000 Zadar</item>
    </derivirana_varijabla>
  </DomainObject.Predmet.OstaliListFormatedWithAdressOIB>
  <DomainObject.Predmet.OstaliListNazivFormated>
    <izvorni_sadrzaj>
      <item>Štefica Trošelj</item>
      <item>Ivanka Bosotina</item>
    </izvorni_sadrzaj>
    <derivirana_varijabla naziv="DomainObject.Predmet.OstaliListNazivFormated_1">
      <item>Štefica Trošelj</item>
      <item>Ivanka Bosotina</item>
    </derivirana_varijabla>
  </DomainObject.Predmet.OstaliListNazivFormated>
  <DomainObject.Predmet.OstaliListNazivFormatedOIB>
    <izvorni_sadrzaj>
      <item>Štefica Trošelj, OIB 29335195793</item>
      <item>Ivanka Bosotina, OIB 81654623800</item>
    </izvorni_sadrzaj>
    <derivirana_varijabla naziv="DomainObject.Predmet.OstaliListNazivFormatedOIB_1">
      <item>Štefica Trošelj, OIB 29335195793</item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CORTINA d.o.o. za graditeljstvo i turizam</izvorni_sadrzaj>
    <derivirana_varijabla naziv="DomainObject.Predmet.ProtustrankaIDrugi_1">CORTINA d.o.o. za graditeljstvo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CORTINA d.o.o. za graditeljstvo i turizam, OIB 12108990493, Ulica Franje Račkog 11, 23000 Zadar</izvorni_sadrzaj>
    <derivirana_varijabla naziv="DomainObject.Predmet.ProtustrankaIDrugiAdressOIB_1">CORTINA d.o.o. za graditeljstvo i turizam, OIB 12108990493, Ulica Franje Račkog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CORTINA d.o.o. za graditeljstvo i turizam</item>
      <item>FINA</item>
      <item>Štefica Trošelj</item>
      <item>Ivanka Bosotina</item>
    </izvorni_sadrzaj>
    <derivirana_varijabla naziv="DomainObject.Predmet.SudioniciListNaziv_1">
      <item>CORTINA d.o.o. za graditeljstvo i turizam</item>
      <item>FINA</item>
      <item>Štefica Trošelj</item>
      <item>Ivanka Bosotina</item>
    </derivirana_varijabla>
  </DomainObject.Predmet.SudioniciListNaziv>
  <DomainObject.Predmet.SudioniciListAdressOIB>
    <izvorni_sadrzaj>
      <item>CORTINA d.o.o. za graditeljstvo i turizam, OIB 12108990493, Ulica Franje Račkog 11,23000 Zadar</item>
      <item>FINA, OIB 85821130368</item>
      <item>Štefica Trošelj, OIB 29335195793, Ulica Franje Račkoga 11,23000 Zadar</item>
      <item>Ivanka Bosotina, OIB 81654623800, Dalmatinskog sabora 3,23000 Zadar</item>
    </izvorni_sadrzaj>
    <derivirana_varijabla naziv="DomainObject.Predmet.SudioniciListAdressOIB_1">
      <item>CORTINA d.o.o. za graditeljstvo i turizam, OIB 12108990493, Ulica Franje Račkog 11,23000 Zadar</item>
      <item>FINA, OIB 85821130368</item>
      <item>Štefica Trošelj, OIB 29335195793, Ulica Franje Račkoga 11,23000 Zadar</item>
      <item>Ivanka Bosotina, OIB 81654623800, Dalmatinskog sabora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12108990493</item>
      <item>, OIB 85821130368</item>
      <item>, OIB 29335195793</item>
      <item>, OIB 81654623800</item>
    </izvorni_sadrzaj>
    <derivirana_varijabla naziv="DomainObject.Predmet.SudioniciListNazivOIB_1">
      <item>, OIB 12108990493</item>
      <item>, OIB 85821130368</item>
      <item>, OIB 29335195793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1D322-7377-437F-8EAB-1DC3ABBCC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82</properties:Words>
  <properties:Characters>500</properties:Characters>
  <properties:Lines>26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2018-03-14T13:55:00Z</dcterms:created>
  <dc:creator>Administrator</dc:creator>
  <cp:lastModifiedBy>Anita Ivandić</cp:lastModifiedBy>
  <cp:lastPrinted>2018-03-14T13:56:00Z</cp:lastPrinted>
  <dcterms:modified xmlns:xsi="http://www.w3.org/2001/XMLSchema-instance" xsi:type="dcterms:W3CDTF">2018-03-15T12:53:00Z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(St-25-18- fina stanje računa 15.3.2018.docx)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