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9726" w14:paraId="c9e9726" w:rsidRDefault="00623BC5" w:rsidP="00623BC5" w:rsidR="00623BC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BC5" w:rsidP="00623BC5" w:rsidR="00623BC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23BC5" w:rsidP="00623BC5" w:rsidR="00623BC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3BC5" w:rsidP="00623BC5" w:rsidR="00623BC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3BC5" w:rsidP="00623BC5" w:rsidR="00623BC5"/>
    <w:p w:rsidRDefault="00623BC5" w:rsidP="00623BC5" w:rsidR="00623BC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23BC5" w:rsidP="00623BC5" w:rsidR="00623BC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23BC5" w:rsidP="00623BC5" w:rsidR="00623BC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9063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ROVERIA d. o. o. Pula, Marsovo polje 8, OIB 82734886526, MBS 130009879,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623BC5" w:rsidP="00623BC5" w:rsidR="00623BC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23BC5" w:rsidP="00623BC5" w:rsidR="00623BC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BC5" w:rsidP="00623BC5" w:rsidR="00623BC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ROVERIA d. o. o. Pula, Marsovo polje 8, OIB 82734886526, MBS 130009879.</w:t>
      </w:r>
    </w:p>
    <w:p w:rsidRDefault="00623BC5" w:rsidP="00623BC5" w:rsidR="00623BC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23BC5" w:rsidP="00623BC5" w:rsidR="00623BC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ROVERIA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2057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94.295,52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23BC5" w:rsidP="00623BC5" w:rsidR="00623BC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23BC5" w:rsidP="00623BC5" w:rsidR="00623BC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23BC5" w:rsidP="00623BC5" w:rsidR="00623BC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23BC5" w:rsidP="00623BC5" w:rsidR="00623BC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23BC5" w:rsidP="00623BC5" w:rsidR="00623BC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23BC5" w:rsidP="00623BC5" w:rsidR="00623BC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23BC5" w:rsidP="00623BC5" w:rsidR="00623BC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23BC5" w:rsidP="00623BC5" w:rsidR="00623BC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23BC5" w:rsidP="00623BC5" w:rsidR="00623BC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23BC5" w:rsidP="00623BC5" w:rsidR="00623BC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23BC5" w:rsidP="00623BC5" w:rsidR="00623BC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>
      <w:pPr>
        <w:tabs>
          <w:tab w:pos="4116" w:val="left"/>
        </w:tabs>
      </w:pPr>
    </w:p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 w:rsidRPr="00D05CA9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623BC5" w:rsidP="00623BC5" w:rsidR="00623BC5"/>
    <w:p w:rsidRDefault="00D8426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1A7" w:rsidP="00623BC5" w:rsidR="006E31A7">
      <w:r>
        <w:separator/>
      </w:r>
    </w:p>
  </w:endnote>
  <w:endnote w:id="0" w:type="continuationSeparator">
    <w:p w:rsidRDefault="006E31A7" w:rsidP="00623BC5" w:rsidR="006E3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1A7" w:rsidP="00623BC5" w:rsidR="006E31A7">
      <w:r>
        <w:separator/>
      </w:r>
    </w:p>
  </w:footnote>
  <w:footnote w:id="0" w:type="continuationSeparator">
    <w:p w:rsidRDefault="006E31A7" w:rsidP="00623BC5" w:rsidR="006E3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1A7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D84266">
      <w:rPr>
        <w:noProof/>
      </w:rPr>
      <w:t>2</w:t>
    </w:r>
    <w:r>
      <w:fldChar w:fldCharType="end"/>
    </w:r>
    <w:r>
      <w:tab/>
    </w:r>
    <w:r w:rsidRPr="00F65D9B">
      <w:t>11 St-</w:t>
    </w:r>
    <w:r>
      <w:t>41</w:t>
    </w:r>
    <w:r w:rsidR="00623BC5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1A7" w:rsidP="0021081C" w:rsidR="00A81E97">
    <w:pPr>
      <w:pStyle w:val="Zaglavlje"/>
      <w:jc w:val="right"/>
    </w:pPr>
    <w:r>
      <w:t>11 St-41</w:t>
    </w:r>
    <w:r w:rsidR="00623BC5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DA3"/>
    <w:rsid w:val="00623BC5"/>
    <w:rsid w:val="006E31A7"/>
    <w:rsid w:val="00812DA3"/>
    <w:rsid w:val="009A6044"/>
    <w:rsid w:val="00BF033F"/>
    <w:rsid w:val="00D8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BC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B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BC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BC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3B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3BC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4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2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26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2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2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BC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B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BC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BC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3B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3BC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2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26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2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2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ROVERIA d.o.o. PULA</izvorni_sadrzaj>
    <derivirana_varijabla naziv="DomainObject.Predmet.ProtustrankaFormated_1">  ROVERIA d.o.o. PULA</derivirana_varijabla>
  </DomainObject.Predmet.ProtustrankaFormated>
  <DomainObject.Predmet.ProtustrankaFormatedOIB>
    <izvorni_sadrzaj>  ROVERIA d.o.o. PULA, OIB 82734886526</izvorni_sadrzaj>
    <derivirana_varijabla naziv="DomainObject.Predmet.ProtustrankaFormatedOIB_1">  ROVERIA d.o.o. PULA, OIB 82734886526</derivirana_varijabla>
  </DomainObject.Predmet.ProtustrankaFormatedOIB>
  <DomainObject.Predmet.ProtustrankaFormatedWithAdress>
    <izvorni_sadrzaj> ROVERIA d.o.o. PULA, Marsovo polje 8, 52100 Pula</izvorni_sadrzaj>
    <derivirana_varijabla naziv="DomainObject.Predmet.ProtustrankaFormatedWithAdress_1"> ROVERIA d.o.o. PULA, Marsovo polje 8, 52100 Pula</derivirana_varijabla>
  </DomainObject.Predmet.ProtustrankaFormatedWithAdress>
  <DomainObject.Predmet.ProtustrankaFormatedWithAdressOIB>
    <izvorni_sadrzaj> ROVERIA d.o.o. PULA, OIB 82734886526, Marsovo polje 8, 52100 Pula</izvorni_sadrzaj>
    <derivirana_varijabla naziv="DomainObject.Predmet.ProtustrankaFormatedWithAdressOIB_1"> ROVERIA d.o.o. PULA, OIB 82734886526, Marsovo polje 8, 52100 Pula</derivirana_varijabla>
  </DomainObject.Predmet.ProtustrankaFormatedWithAdressOIB>
  <DomainObject.Predmet.ProtustrankaWithAdress>
    <izvorni_sadrzaj>ROVERIA d.o.o. PULA Marsovo polje 8, 52100 Pula</izvorni_sadrzaj>
    <derivirana_varijabla naziv="DomainObject.Predmet.ProtustrankaWithAdress_1">ROVERIA d.o.o. PULA Marsovo polje 8, 52100 Pula</derivirana_varijabla>
  </DomainObject.Predmet.ProtustrankaWithAdress>
  <DomainObject.Predmet.ProtustrankaWithAdressOIB>
    <izvorni_sadrzaj>ROVERIA d.o.o. PULA, OIB 82734886526, Marsovo polje 8, 52100 Pula</izvorni_sadrzaj>
    <derivirana_varijabla naziv="DomainObject.Predmet.ProtustrankaWithAdressOIB_1">ROVERIA d.o.o. PULA, OIB 82734886526, Marsovo polje 8, 52100 Pula</derivirana_varijabla>
  </DomainObject.Predmet.ProtustrankaWithAdressOIB>
  <DomainObject.Predmet.ProtustrankaNazivFormated>
    <izvorni_sadrzaj>ROVERIA d.o.o. PULA</izvorni_sadrzaj>
    <derivirana_varijabla naziv="DomainObject.Predmet.ProtustrankaNazivFormated_1">ROVERIA d.o.o. PULA</derivirana_varijabla>
  </DomainObject.Predmet.ProtustrankaNazivFormated>
  <DomainObject.Predmet.ProtustrankaNazivFormatedOIB>
    <izvorni_sadrzaj>ROVERIA d.o.o. PULA, OIB 82734886526</izvorni_sadrzaj>
    <derivirana_varijabla naziv="DomainObject.Predmet.ProtustrankaNazivFormatedOIB_1">ROVERIA d.o.o. PULA, OIB 82734886526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94295.52</izvorni_sadrzaj>
    <derivirana_varijabla naziv="DomainObject.Predmet.TrenutnaVrijednost_1">94295.52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ROVERIA d.o.o. PULA</item>
    </izvorni_sadrzaj>
    <derivirana_varijabla naziv="DomainObject.Predmet.ProtuStrankaListFormated_1">
      <item>ROVERIA d.o.o. PULA</item>
    </derivirana_varijabla>
  </DomainObject.Predmet.ProtuStrankaListFormated>
  <DomainObject.Predmet.ProtuStrankaListFormatedOIB>
    <izvorni_sadrzaj>
      <item>ROVERIA d.o.o. PULA, OIB 82734886526</item>
    </izvorni_sadrzaj>
    <derivirana_varijabla naziv="DomainObject.Predmet.ProtuStrankaListFormatedOIB_1">
      <item>ROVERIA d.o.o. PULA, OIB 82734886526</item>
    </derivirana_varijabla>
  </DomainObject.Predmet.ProtuStrankaListFormatedOIB>
  <DomainObject.Predmet.ProtuStrankaListFormatedWithAdress>
    <izvorni_sadrzaj>
      <item>ROVERIA d.o.o. PULA, Marsovo polje 8, 52100 Pula</item>
    </izvorni_sadrzaj>
    <derivirana_varijabla naziv="DomainObject.Predmet.ProtuStrankaListFormatedWithAdress_1">
      <item>ROVERIA d.o.o. PULA, Marsovo polje 8, 52100 Pula</item>
    </derivirana_varijabla>
  </DomainObject.Predmet.ProtuStrankaListFormatedWithAdress>
  <DomainObject.Predmet.ProtuStrankaListFormatedWithAdressOIB>
    <izvorni_sadrzaj>
      <item>ROVERIA d.o.o. PULA, OIB 82734886526, Marsovo polje 8, 52100 Pula</item>
    </izvorni_sadrzaj>
    <derivirana_varijabla naziv="DomainObject.Predmet.ProtuStrankaListFormatedWithAdressOIB_1">
      <item>ROVERIA d.o.o. PULA, OIB 82734886526, Marsovo polje 8, 52100 Pula</item>
    </derivirana_varijabla>
  </DomainObject.Predmet.ProtuStrankaListFormatedWithAdressOIB>
  <DomainObject.Predmet.ProtuStrankaListNazivFormated>
    <izvorni_sadrzaj>
      <item>ROVERIA d.o.o. PULA</item>
    </izvorni_sadrzaj>
    <derivirana_varijabla naziv="DomainObject.Predmet.ProtuStrankaListNazivFormated_1">
      <item>ROVERIA d.o.o. PULA</item>
    </derivirana_varijabla>
  </DomainObject.Predmet.ProtuStrankaListNazivFormated>
  <DomainObject.Predmet.ProtuStrankaListNazivFormatedOIB>
    <izvorni_sadrzaj>
      <item>ROVERIA d.o.o. PULA, OIB 82734886526</item>
    </izvorni_sadrzaj>
    <derivirana_varijabla naziv="DomainObject.Predmet.ProtuStrankaListNazivFormatedOIB_1">
      <item>ROVERIA d.o.o. PULA, OIB 82734886526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ROVERIA d.o.o. PULA</izvorni_sadrzaj>
    <derivirana_varijabla naziv="DomainObject.Predmet.ProtustrankaIDrugi_1">ROVERIA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ROVERIA d.o.o. PULA, OIB 82734886526, Marsovo polje 8, 52100 Pula</izvorni_sadrzaj>
    <derivirana_varijabla naziv="DomainObject.Predmet.ProtustrankaIDrugiAdressOIB_1">ROVERIA d.o.o. PULA, OIB 82734886526,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ROVERIA d.o.o. PULA</item>
    </izvorni_sadrzaj>
    <derivirana_varijabla naziv="DomainObject.Predmet.SudioniciListNaziv_1">
      <item>FINANCIJSKA AGENCIJA, RC RIJEKA, PODRUŽNICA PULA, PULA</item>
      <item>ROVERIA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ROVERIA d.o.o. PULA, OIB 82734886526, Marsovo polje 8,52100 Pula</item>
    </izvorni_sadrzaj>
    <derivirana_varijabla naziv="DomainObject.Predmet.SudioniciListAdressOIB_1">
      <item>FINANCIJSKA AGENCIJA, RC RIJEKA, PODRUŽNICA PULA, PULA, OIB 85821130368, Giardini 5,52100 Pula</item>
      <item>ROVERIA d.o.o. PULA, OIB 82734886526, Marsovo polje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82734886526</item>
    </izvorni_sadrzaj>
    <derivirana_varijabla naziv="DomainObject.Predmet.SudioniciListNazivOIB_1">
      <item>, OIB 85821130368</item>
      <item>, OIB 82734886526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1997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2015-11-30T11:26:00Z</dcterms:created>
  <dc:creator>Mihaela Kaligari</dc:creator>
  <dc:description/>
  <cp:keywords/>
  <cp:lastModifiedBy>Lorena Paris Aničić</cp:lastModifiedBy>
  <cp:lastPrinted>2015-11-30T11:29:00Z</cp:lastPrinted>
  <dcterms:modified xmlns:xsi="http://www.w3.org/2001/XMLSchema-instance" xsi:type="dcterms:W3CDTF">2015-12-15T13:36:00Z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