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1031e" w14:paraId="c41031e" w:rsidRDefault="003D13F5" w:rsidP="003D13F5" w:rsidR="003D13F5" w:rsidRPr="00037BAB">
      <w:pPr>
        <w:spacing w:lineRule="auto" w:line="240" w:after="0"/>
        <w:ind w:left="5664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37BAB">
        <w:rPr>
          <w:rFonts w:cs="Times New Roman" w:hAnsi="Times New Roman" w:ascii="Times New Roman"/>
          <w:sz w:val="24"/>
          <w:szCs w:val="24"/>
        </w:rPr>
        <w:t xml:space="preserve">       Poslovni broj: 4 St-</w:t>
      </w:r>
      <w:r w:rsidR="0096602A">
        <w:rPr>
          <w:rFonts w:cs="Times New Roman" w:hAnsi="Times New Roman" w:ascii="Times New Roman"/>
          <w:sz w:val="24"/>
          <w:szCs w:val="24"/>
        </w:rPr>
        <w:t>1019/16</w:t>
      </w:r>
      <w:r w:rsidR="00A32F55">
        <w:rPr>
          <w:rFonts w:cs="Times New Roman" w:hAnsi="Times New Roman" w:ascii="Times New Roman"/>
          <w:sz w:val="24"/>
          <w:szCs w:val="24"/>
        </w:rPr>
        <w:t>-2</w:t>
      </w:r>
      <w:r w:rsidR="0096602A">
        <w:rPr>
          <w:rFonts w:cs="Times New Roman" w:hAnsi="Times New Roman" w:ascii="Times New Roman"/>
          <w:sz w:val="24"/>
          <w:szCs w:val="24"/>
        </w:rPr>
        <w:t>6</w:t>
      </w:r>
    </w:p>
    <w:p w:rsidRDefault="003D13F5" w:rsidP="003D13F5" w:rsidR="003D13F5" w:rsidRPr="00037BAB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037BA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7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9"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37BA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7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9"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37BAB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3D13F5" w:rsidP="003D13F5" w:rsidR="003D13F5" w:rsidRPr="00037B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D13F5" w:rsidP="003D13F5" w:rsidR="003D13F5" w:rsidRPr="00037BAB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3D13F5" w:rsidP="003D13F5" w:rsidR="003D13F5" w:rsidRPr="00037BAB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3D13F5" w:rsidP="003D13F5" w:rsidR="003D13F5" w:rsidRPr="00037BA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b/>
          <w:sz w:val="24"/>
          <w:szCs w:val="24"/>
        </w:rPr>
        <w:t xml:space="preserve">       REPUBLIKA HRVATSKA</w:t>
      </w:r>
    </w:p>
    <w:p w:rsidRDefault="003D13F5" w:rsidP="003D13F5" w:rsidR="003D13F5" w:rsidRPr="00037BA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3D13F5" w:rsidP="003D13F5" w:rsidR="003D13F5" w:rsidRPr="00037B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3D13F5" w:rsidP="003D13F5" w:rsidR="003D13F5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t-BR"/>
        </w:rPr>
      </w:pPr>
    </w:p>
    <w:p w:rsidRDefault="003D13F5" w:rsidP="003D13F5" w:rsidR="003D13F5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3D13F5" w:rsidP="003D13F5" w:rsidR="003D13F5" w:rsidRPr="00037BA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3D13F5" w:rsidP="003D13F5" w:rsidR="003D13F5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D13F5" w:rsidP="003D13F5" w:rsidR="003D13F5">
      <w:pPr>
        <w:pStyle w:val="Naslov2"/>
        <w:rPr>
          <w:b w:val="false"/>
          <w:szCs w:val="24"/>
        </w:rPr>
      </w:pPr>
      <w:r w:rsidRPr="00037BAB">
        <w:rPr>
          <w:b w:val="false"/>
          <w:szCs w:val="24"/>
        </w:rPr>
        <w:t>R J E Š E NJ E</w:t>
      </w:r>
    </w:p>
    <w:p w:rsidRDefault="003D13F5" w:rsidP="003D13F5" w:rsidR="003D13F5" w:rsidRPr="00037BAB">
      <w:pPr>
        <w:spacing w:lineRule="auto" w:line="240" w:after="0"/>
        <w:rPr>
          <w:lang w:eastAsia="hr-HR"/>
        </w:rPr>
      </w:pPr>
    </w:p>
    <w:p w:rsidRDefault="003D13F5" w:rsidP="003D13F5" w:rsidR="003D13F5" w:rsidRPr="007058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D13F5" w:rsidP="003D13F5" w:rsidR="003D13F5" w:rsidRPr="00DC5771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058F6">
        <w:rPr>
          <w:rFonts w:cs="Times New Roman" w:hAnsi="Times New Roman" w:ascii="Times New Roman"/>
          <w:sz w:val="24"/>
          <w:szCs w:val="24"/>
        </w:rPr>
        <w:tab/>
      </w:r>
      <w:r w:rsidRPr="00E02296">
        <w:rPr>
          <w:rFonts w:cs="Times New Roman" w:hAnsi="Times New Roman" w:ascii="Times New Roman"/>
          <w:sz w:val="24"/>
          <w:szCs w:val="24"/>
        </w:rPr>
        <w:t xml:space="preserve">Trgovački sud u Varaždinu, po </w:t>
      </w:r>
      <w:r w:rsidRPr="0038209A">
        <w:rPr>
          <w:rFonts w:cs="Times New Roman" w:hAnsi="Times New Roman" w:ascii="Times New Roman"/>
          <w:sz w:val="24"/>
          <w:szCs w:val="24"/>
        </w:rPr>
        <w:t xml:space="preserve">sucu toga suda Iris Hatvalić Nemec, kao stečajnom sucu, </w:t>
      </w:r>
      <w:r w:rsidR="00DC5771" w:rsidRPr="00DC5771">
        <w:rPr>
          <w:rFonts w:cs="Times New Roman" w:hAnsi="Times New Roman" w:ascii="Times New Roman"/>
          <w:sz w:val="24"/>
          <w:szCs w:val="24"/>
        </w:rPr>
        <w:t>u stečajnom predmetu povodom prijedloga podnositelja FINA, RC Zagreb, Podružnica Varaždin, A. Cesarca 2, OIB: 85821130368, za pokretanje stečajnog postupka nad dužnikom</w:t>
      </w:r>
      <w:r w:rsidR="004E7B7F" w:rsidRPr="004E7B7F">
        <w:rPr>
          <w:rFonts w:cs="Times New Roman" w:hAnsi="Times New Roman" w:ascii="Times New Roman"/>
          <w:sz w:val="24"/>
          <w:szCs w:val="24"/>
        </w:rPr>
        <w:t xml:space="preserve"> </w:t>
      </w:r>
      <w:r w:rsidR="00E33617">
        <w:rPr>
          <w:rFonts w:cs="Times New Roman" w:hAnsi="Times New Roman" w:ascii="Times New Roman"/>
          <w:sz w:val="24"/>
          <w:szCs w:val="24"/>
        </w:rPr>
        <w:t xml:space="preserve">MAREA j.d.o.o., Matije Gupca 6, </w:t>
      </w:r>
      <w:proofErr w:type="spellStart"/>
      <w:r w:rsidR="00E33617">
        <w:rPr>
          <w:rFonts w:cs="Times New Roman" w:hAnsi="Times New Roman" w:ascii="Times New Roman"/>
          <w:sz w:val="24"/>
          <w:szCs w:val="24"/>
        </w:rPr>
        <w:t>Ivanovec</w:t>
      </w:r>
      <w:proofErr w:type="spellEnd"/>
      <w:r w:rsidR="00E33617">
        <w:rPr>
          <w:rFonts w:cs="Times New Roman" w:hAnsi="Times New Roman" w:ascii="Times New Roman"/>
          <w:sz w:val="24"/>
          <w:szCs w:val="24"/>
        </w:rPr>
        <w:t>, OIB: 62185045778</w:t>
      </w:r>
      <w:r w:rsidRPr="00DC5771">
        <w:rPr>
          <w:rFonts w:cs="Times New Roman" w:hAnsi="Times New Roman" w:ascii="Times New Roman"/>
          <w:sz w:val="24"/>
          <w:szCs w:val="24"/>
        </w:rPr>
        <w:t xml:space="preserve">, dana </w:t>
      </w:r>
      <w:r w:rsidR="00E33617">
        <w:rPr>
          <w:rFonts w:cs="Times New Roman" w:hAnsi="Times New Roman" w:ascii="Times New Roman"/>
          <w:sz w:val="24"/>
          <w:szCs w:val="24"/>
        </w:rPr>
        <w:t>28. rujna</w:t>
      </w:r>
      <w:r w:rsidRPr="00DC5771">
        <w:rPr>
          <w:rFonts w:cs="Times New Roman" w:hAnsi="Times New Roman" w:ascii="Times New Roman"/>
          <w:sz w:val="24"/>
          <w:szCs w:val="24"/>
        </w:rPr>
        <w:t xml:space="preserve"> 2017. </w:t>
      </w:r>
    </w:p>
    <w:p w:rsidRDefault="003D13F5" w:rsidP="003D13F5" w:rsidR="003D13F5" w:rsidRPr="00037BAB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D13F5" w:rsidP="003D13F5" w:rsidR="003D13F5" w:rsidRPr="00037BA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b/>
          <w:sz w:val="24"/>
          <w:szCs w:val="24"/>
        </w:rPr>
        <w:t>r j e š i o    j e</w:t>
      </w:r>
    </w:p>
    <w:p w:rsidRDefault="003D13F5" w:rsidP="003D13F5" w:rsidR="003D13F5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D13F5" w:rsidP="003D13F5" w:rsidR="003D13F5" w:rsidRPr="00037BA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1. Pozivaju se osobe koje imaju pravni interes za provedbom stečajnog postupka nad dužnikom </w:t>
      </w:r>
      <w:r w:rsidR="00E33617">
        <w:rPr>
          <w:rFonts w:cs="Times New Roman" w:hAnsi="Times New Roman" w:ascii="Times New Roman"/>
          <w:sz w:val="24"/>
          <w:szCs w:val="24"/>
        </w:rPr>
        <w:t xml:space="preserve">MAREA j.d.o.o., Matije Gupca 6, </w:t>
      </w:r>
      <w:proofErr w:type="spellStart"/>
      <w:r w:rsidR="00E33617">
        <w:rPr>
          <w:rFonts w:cs="Times New Roman" w:hAnsi="Times New Roman" w:ascii="Times New Roman"/>
          <w:sz w:val="24"/>
          <w:szCs w:val="24"/>
        </w:rPr>
        <w:t>Ivanovec</w:t>
      </w:r>
      <w:proofErr w:type="spellEnd"/>
      <w:r w:rsidR="00E33617">
        <w:rPr>
          <w:rFonts w:cs="Times New Roman" w:hAnsi="Times New Roman" w:ascii="Times New Roman"/>
          <w:sz w:val="24"/>
          <w:szCs w:val="24"/>
        </w:rPr>
        <w:t>, OIB: 62185045778</w:t>
      </w:r>
      <w:r w:rsidRPr="00037BAB">
        <w:rPr>
          <w:rFonts w:cs="Times New Roman" w:hAnsi="Times New Roman" w:ascii="Times New Roman"/>
          <w:sz w:val="24"/>
          <w:szCs w:val="24"/>
        </w:rPr>
        <w:t xml:space="preserve">, da u roku od 15 dana od dana objave oglasa na mrežnoj stranici e-Oglasna ploča suda na žiro-račun ovog suda otvoren kod Hrvatske poštanske banke broj: HR4023900011300002754, </w:t>
      </w:r>
      <w:r w:rsidRPr="00B729E6">
        <w:rPr>
          <w:rFonts w:cs="Times New Roman" w:hAnsi="Times New Roman" w:ascii="Times New Roman"/>
          <w:sz w:val="24"/>
          <w:szCs w:val="24"/>
        </w:rPr>
        <w:t>p</w:t>
      </w:r>
      <w:r w:rsidRPr="00B729E6">
        <w:rPr>
          <w:rStyle w:val="Naglaeno"/>
          <w:rFonts w:cs="Times New Roman" w:hAnsi="Times New Roman" w:ascii="Times New Roman"/>
          <w:b w:val="false"/>
          <w:color w:val="000000"/>
          <w:sz w:val="24"/>
          <w:szCs w:val="24"/>
        </w:rPr>
        <w:t>oziv na broj odobrenja</w:t>
      </w:r>
      <w:r w:rsidRPr="00037BAB">
        <w:rPr>
          <w:rStyle w:val="Naglaeno"/>
          <w:rFonts w:cs="Times New Roman" w:hAnsi="Times New Roman" w:ascii="Times New Roman"/>
          <w:color w:val="000000"/>
          <w:sz w:val="24"/>
          <w:szCs w:val="24"/>
        </w:rPr>
        <w:t>:</w:t>
      </w:r>
      <w:r w:rsidRPr="00037BAB">
        <w:rPr>
          <w:rFonts w:cs="Times New Roman" w:hAnsi="Times New Roman" w:ascii="Times New Roman"/>
          <w:color w:val="000000"/>
          <w:sz w:val="24"/>
          <w:szCs w:val="24"/>
        </w:rPr>
        <w:t xml:space="preserve">  </w:t>
      </w:r>
      <w:r w:rsidRPr="00635446">
        <w:rPr>
          <w:rFonts w:cs="Times New Roman" w:hAnsi="Times New Roman" w:ascii="Times New Roman"/>
          <w:b/>
          <w:sz w:val="24"/>
          <w:szCs w:val="24"/>
        </w:rPr>
        <w:t>220</w:t>
      </w:r>
      <w:r w:rsidR="000C3ADD">
        <w:rPr>
          <w:rFonts w:cs="Times New Roman" w:hAnsi="Times New Roman" w:ascii="Times New Roman"/>
          <w:b/>
          <w:sz w:val="24"/>
          <w:szCs w:val="24"/>
        </w:rPr>
        <w:t>101916</w:t>
      </w:r>
      <w:r w:rsidRPr="00037BAB">
        <w:rPr>
          <w:rFonts w:cs="Times New Roman" w:hAnsi="Times New Roman" w:ascii="Times New Roman"/>
          <w:sz w:val="24"/>
          <w:szCs w:val="24"/>
        </w:rPr>
        <w:t>, iznos od 8.000,00 kn na ime predujmljivanja troškova prethodnog i otvorenog stečajnog postupka.</w:t>
      </w:r>
    </w:p>
    <w:p w:rsidRDefault="003D13F5" w:rsidP="003D13F5" w:rsidR="003D13F5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D13F5" w:rsidP="003D13F5" w:rsidR="003D13F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3D13F5" w:rsidP="003D13F5" w:rsidR="003D13F5" w:rsidRPr="00037BA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D13F5" w:rsidP="003D13F5" w:rsidR="003D13F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U V</w:t>
      </w:r>
      <w:r w:rsidR="004E7B7F">
        <w:rPr>
          <w:rFonts w:cs="Times New Roman" w:hAnsi="Times New Roman" w:ascii="Times New Roman"/>
          <w:sz w:val="24"/>
          <w:szCs w:val="24"/>
        </w:rPr>
        <w:t xml:space="preserve">araždinu, </w:t>
      </w:r>
      <w:r w:rsidR="00E33617">
        <w:rPr>
          <w:rFonts w:cs="Times New Roman" w:hAnsi="Times New Roman" w:ascii="Times New Roman"/>
          <w:sz w:val="24"/>
          <w:szCs w:val="24"/>
        </w:rPr>
        <w:t>28. rujna</w:t>
      </w:r>
      <w:r>
        <w:rPr>
          <w:rFonts w:cs="Times New Roman" w:hAnsi="Times New Roman" w:ascii="Times New Roman"/>
          <w:sz w:val="24"/>
          <w:szCs w:val="24"/>
        </w:rPr>
        <w:t xml:space="preserve"> 2017</w:t>
      </w:r>
      <w:r w:rsidRPr="00037BAB">
        <w:rPr>
          <w:rFonts w:cs="Times New Roman" w:hAnsi="Times New Roman" w:ascii="Times New Roman"/>
          <w:sz w:val="24"/>
          <w:szCs w:val="24"/>
        </w:rPr>
        <w:t>.</w:t>
      </w:r>
    </w:p>
    <w:p w:rsidRDefault="003D13F5" w:rsidP="003D13F5" w:rsidR="003D13F5" w:rsidRPr="00037BA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D13F5" w:rsidP="003D13F5" w:rsidR="003D13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                  </w:t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="00A32F55">
        <w:rPr>
          <w:rFonts w:cs="Times New Roman" w:hAnsi="Times New Roman" w:ascii="Times New Roman"/>
          <w:sz w:val="24"/>
          <w:szCs w:val="24"/>
        </w:rPr>
        <w:t xml:space="preserve"> </w:t>
      </w:r>
      <w:r w:rsidRPr="00037BAB">
        <w:rPr>
          <w:rFonts w:cs="Times New Roman" w:hAnsi="Times New Roman" w:ascii="Times New Roman"/>
          <w:sz w:val="24"/>
          <w:szCs w:val="24"/>
        </w:rPr>
        <w:t>STEČAJNI SUDAC:</w:t>
      </w:r>
    </w:p>
    <w:p w:rsidRDefault="003D13F5" w:rsidP="003D13F5" w:rsidR="003D13F5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D13F5" w:rsidP="003D13F5" w:rsidR="003D13F5" w:rsidRPr="00037BAB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</w:t>
      </w:r>
      <w:r w:rsidR="00BE6AF5">
        <w:rPr>
          <w:rFonts w:cs="Times New Roman" w:hAnsi="Times New Roman" w:ascii="Times New Roman"/>
          <w:sz w:val="24"/>
          <w:szCs w:val="24"/>
        </w:rPr>
        <w:t xml:space="preserve">   </w:t>
      </w:r>
      <w:r w:rsidRPr="00037BAB">
        <w:rPr>
          <w:rFonts w:cs="Times New Roman" w:hAnsi="Times New Roman" w:ascii="Times New Roman"/>
          <w:sz w:val="24"/>
          <w:szCs w:val="24"/>
        </w:rPr>
        <w:t>Iris Hatvalić Nemec</w:t>
      </w:r>
    </w:p>
    <w:p w:rsidRDefault="003D13F5" w:rsidP="003D13F5" w:rsidR="003D13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D13F5" w:rsidP="003D13F5" w:rsidR="003D13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D13F5" w:rsidP="003D13F5" w:rsidR="003D13F5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D13F5" w:rsidP="003D13F5" w:rsidR="003D13F5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D13F5" w:rsidP="003D13F5" w:rsidR="003D13F5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3D13F5" w:rsidP="003D13F5" w:rsidR="003D13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D13F5" w:rsidP="003D13F5" w:rsidR="003D13F5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3D13F5" w:rsidP="003D13F5" w:rsidR="003D13F5" w:rsidRPr="00037BA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066EE5" w:rsidR="00066EE5"/>
    <w:sectPr w:rsidR="00066E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doNotDisplayPageBoundaries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3F5"/>
    <w:rsid w:val="00066EE5"/>
    <w:rsid w:val="000C3ADD"/>
    <w:rsid w:val="001C094A"/>
    <w:rsid w:val="003D13F5"/>
    <w:rsid w:val="003E4E48"/>
    <w:rsid w:val="004E7B7F"/>
    <w:rsid w:val="007B484E"/>
    <w:rsid w:val="008E57D0"/>
    <w:rsid w:val="0096602A"/>
    <w:rsid w:val="00A32F55"/>
    <w:rsid w:val="00BE6AF5"/>
    <w:rsid w:val="00BF4CEE"/>
    <w:rsid w:val="00DC5771"/>
    <w:rsid w:val="00E33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13F5"/>
  </w:style>
  <w:style w:styleId="Naslov2" w:type="paragraph">
    <w:name w:val="heading 2"/>
    <w:basedOn w:val="Normal"/>
    <w:next w:val="Normal"/>
    <w:link w:val="Naslov2Char"/>
    <w:qFormat/>
    <w:rsid w:val="003D13F5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3D13F5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3D13F5"/>
    <w:rPr>
      <w:b/>
      <w:bCs/>
    </w:rPr>
  </w:style>
  <w:style w:styleId="Odlomakpopisa" w:type="paragraph">
    <w:name w:val="List Paragraph"/>
    <w:basedOn w:val="Normal"/>
    <w:uiPriority w:val="34"/>
    <w:qFormat/>
    <w:rsid w:val="003D13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09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09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094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09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09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13F5"/>
  </w:style>
  <w:style w:styleId="Naslov2" w:type="paragraph">
    <w:name w:val="heading 2"/>
    <w:basedOn w:val="Normal"/>
    <w:next w:val="Normal"/>
    <w:link w:val="Naslov2Char"/>
    <w:qFormat/>
    <w:rsid w:val="003D13F5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3D13F5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3D13F5"/>
    <w:rPr>
      <w:b/>
      <w:bCs/>
    </w:rPr>
  </w:style>
  <w:style w:styleId="Odlomakpopisa" w:type="paragraph">
    <w:name w:val="List Paragraph"/>
    <w:basedOn w:val="Normal"/>
    <w:uiPriority w:val="34"/>
    <w:qFormat/>
    <w:rsid w:val="003D13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09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09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094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09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09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hr.wikipedia.org/wiki/Datoteka:Coat_of_arms_of_Croatia.sv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upload.wikimedia.org/wikipedia/commons/thumb/c/c9/Coat_of_arms_of_Croatia.svg/220px-Coat_of_arms_of_Croatia.svg.pn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St-1019/2016-26</izvorni_sadrzaj>
    <derivirana_varijabla naziv="DomainObject.Oznaka_1">St-1019/2016-26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1019</izvorni_sadrzaj>
    <derivirana_varijabla naziv="DomainObject.Predmet.Broj_1">1019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2016.</izvorni_sadrzaj>
    <derivirana_varijabla naziv="DomainObject.Predmet.DatumOsnivanja_1">15.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St-1019/2016</izvorni_sadrzaj>
    <derivirana_varijabla naziv="DomainObject.Predmet.OznakaBroj_1">St-1019/2016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MAREA jednostavno društvo s ograničenom odgovornošću za ugostiteljstvo, trgovinu  i usluge zastupanog po punomoćniku Marija Makoter</izvorni_sadrzaj>
    <derivirana_varijabla naziv="DomainObject.Predmet.ProtustrankaFormated_1">  MAREA jednostavno društvo s ograničenom odgovornošću za ugostiteljstvo, trgovinu  i usluge zastupanog po punomoćniku Marija Makoter</derivirana_varijabla>
  </DomainObject.Predmet.ProtustrankaFormated>
  <DomainObject.Predmet.ProtustrankaFormatedOIB>
    <izvorni_sadrzaj>  MAREA jednostavno društvo s ograničenom odgovornošću za ugostiteljstvo, trgovinu  i usluge, OIB 62185045778 zastupanog po punomoćniku Marija Makoter</izvorni_sadrzaj>
    <derivirana_varijabla naziv="DomainObject.Predmet.ProtustrankaFormatedOIB_1">  MAREA jednostavno društvo s ograničenom odgovornošću za ugostiteljstvo, trgovinu  i usluge, OIB 62185045778 zastupanog po punomoćniku Marija Makoter</derivirana_varijabla>
  </DomainObject.Predmet.ProtustrankaFormatedOIB>
  <DomainObject.Predmet.ProtustrankaFormatedWithAdress>
    <izvorni_sadrzaj> MAREA jednostavno društvo s ograničenom odgovornošću za ugostiteljstvo, trgovinu  i usluge, Matije Gupca 9, 40000 Ivanovec zastupanog po punomoćniku Marija Makoter</izvorni_sadrzaj>
    <derivirana_varijabla naziv="DomainObject.Predmet.ProtustrankaFormatedWithAdress_1"> MAREA jednostavno društvo s ograničenom odgovornošću za ugostiteljstvo, trgovinu  i usluge, Matije Gupca 9, 40000 Ivanovec zastupanog po punomoćniku Marija Makoter</derivirana_varijabla>
  </DomainObject.Predmet.ProtustrankaFormatedWithAdress>
  <DomainObject.Predmet.ProtustrankaFormatedWithAdressOIB>
    <izvorni_sadrzaj> MAREA jednostavno društvo s ograničenom odgovornošću za ugostiteljstvo, trgovinu  i usluge, OIB 62185045778, Matije Gupca 9, 40000 Ivanovec zastupanog po punomoćniku Marija Makoter</izvorni_sadrzaj>
    <derivirana_varijabla naziv="DomainObject.Predmet.ProtustrankaFormatedWithAdressOIB_1"> MAREA jednostavno društvo s ograničenom odgovornošću za ugostiteljstvo, trgovinu  i usluge, OIB 62185045778, Matije Gupca 9, 40000 Ivanovec zastupanog po punomoćniku Marija Makoter</derivirana_varijabla>
  </DomainObject.Predmet.ProtustrankaFormatedWithAdressOIB>
  <DomainObject.Predmet.ProtustrankaWithAdress>
    <izvorni_sadrzaj>MAREA jednostavno društvo s ograničenom odgovornošću za ugostiteljstvo, trgovinu  i usluge Matije Gupca 9, 40000 Ivanovec</izvorni_sadrzaj>
    <derivirana_varijabla naziv="DomainObject.Predmet.ProtustrankaWithAdress_1">MAREA jednostavno društvo s ograničenom odgovornošću za ugostiteljstvo, trgovinu  i usluge Matije Gupca 9, 40000 Ivanovec</derivirana_varijabla>
  </DomainObject.Predmet.ProtustrankaWithAdress>
  <DomainObject.Predmet.ProtustrankaWithAdressOIB>
    <izvorni_sadrzaj>MAREA jednostavno društvo s ograničenom odgovornošću za ugostiteljstvo, trgovinu  i usluge, OIB 62185045778, Matije Gupca 9, 40000 Ivanovec</izvorni_sadrzaj>
    <derivirana_varijabla naziv="DomainObject.Predmet.ProtustrankaWithAdressOIB_1">MAREA jednostavno društvo s ograničenom odgovornošću za ugostiteljstvo, trgovinu  i usluge, OIB 62185045778, Matije Gupca 9, 40000 Ivanovec</derivirana_varijabla>
  </DomainObject.Predmet.ProtustrankaWithAdressOIB>
  <DomainObject.Predmet.ProtustrankaNazivFormated>
    <izvorni_sadrzaj>MAREA jednostavno društvo s ograničenom odgovornošću za ugostiteljstvo, trgovinu  i usluge</izvorni_sadrzaj>
    <derivirana_varijabla naziv="DomainObject.Predmet.ProtustrankaNazivFormated_1">MAREA jednostavno društvo s ograničenom odgovornošću za ugostiteljstvo, trgovinu  i usluge</derivirana_varijabla>
  </DomainObject.Predmet.ProtustrankaNazivFormated>
  <DomainObject.Predmet.ProtustrankaNazivFormatedOIB>
    <izvorni_sadrzaj>MAREA jednostavno društvo s ograničenom odgovornošću za ugostiteljstvo, trgovinu  i usluge, OIB 62185045778</izvorni_sadrzaj>
    <derivirana_varijabla naziv="DomainObject.Predmet.ProtustrankaNazivFormatedOIB_1">MAREA jednostavno društvo s ograničenom odgovornošću za ugostiteljstvo, trgovinu  i usluge, OIB 62185045778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7312.49</izvorni_sadrzaj>
    <derivirana_varijabla naziv="DomainObject.Predmet.TrenutnaVrijednost_1">7312.49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MAREA jednostavno društvo s ograničenom odgovornošću za ugostiteljstvo, trgovinu  i usluge zastupanog po punomoćniku Marija Makoter</item>
    </izvorni_sadrzaj>
    <derivirana_varijabla naziv="DomainObject.Predmet.ProtuStrankaListFormated_1">
      <item>MAREA jednostavno društvo s ograničenom odgovornošću za ugostiteljstvo, trgovinu  i usluge zastupanog po punomoćniku Marija Makoter</item>
    </derivirana_varijabla>
  </DomainObject.Predmet.ProtuStrankaListFormated>
  <DomainObject.Predmet.ProtuStrankaListFormatedOIB>
    <izvorni_sadrzaj>
      <item>MAREA jednostavno društvo s ograničenom odgovornošću za ugostiteljstvo, trgovinu  i usluge, OIB 62185045778 zastupanog po punomoćniku Marija Makoter</item>
    </izvorni_sadrzaj>
    <derivirana_varijabla naziv="DomainObject.Predmet.ProtuStrankaListFormatedOIB_1">
      <item>MAREA jednostavno društvo s ograničenom odgovornošću za ugostiteljstvo, trgovinu  i usluge, OIB 62185045778 zastupanog po punomoćniku Marija Makoter</item>
    </derivirana_varijabla>
  </DomainObject.Predmet.ProtuStrankaListFormatedOIB>
  <DomainObject.Predmet.ProtuStrankaListFormatedWithAdress>
    <izvorni_sadrzaj>
      <item>MAREA jednostavno društvo s ograničenom odgovornošću za ugostiteljstvo, trgovinu  i usluge, Matije Gupca 9, 40000 Ivanovec zastupanog po punomoćniku Marija Makoter</item>
    </izvorni_sadrzaj>
    <derivirana_varijabla naziv="DomainObject.Predmet.ProtuStrankaListFormatedWithAdress_1">
      <item>MAREA jednostavno društvo s ograničenom odgovornošću za ugostiteljstvo, trgovinu  i usluge, Matije Gupca 9, 40000 Ivanovec zastupanog po punomoćniku Marija Makoter</item>
    </derivirana_varijabla>
  </DomainObject.Predmet.ProtuStrankaListFormatedWithAdress>
  <DomainObject.Predmet.ProtuStrankaListFormatedWithAdressOIB>
    <izvorni_sadrzaj>
      <item>MAREA jednostavno društvo s ograničenom odgovornošću za ugostiteljstvo, trgovinu  i usluge, OIB 62185045778, Matije Gupca 9, 40000 Ivanovec zastupanog po punomoćniku Marija Makoter</item>
    </izvorni_sadrzaj>
    <derivirana_varijabla naziv="DomainObject.Predmet.ProtuStrankaListFormatedWithAdressOIB_1">
      <item>MAREA jednostavno društvo s ograničenom odgovornošću za ugostiteljstvo, trgovinu  i usluge, OIB 62185045778, Matije Gupca 9, 40000 Ivanovec zastupanog po punomoćniku Marija Makoter</item>
    </derivirana_varijabla>
  </DomainObject.Predmet.ProtuStrankaListFormatedWithAdressOIB>
  <DomainObject.Predmet.ProtuStrankaListNazivFormated>
    <izvorni_sadrzaj>
      <item>MAREA jednostavno društvo s ograničenom odgovornošću za ugostiteljstvo, trgovinu  i usluge</item>
    </izvorni_sadrzaj>
    <derivirana_varijabla naziv="DomainObject.Predmet.ProtuStrankaListNazivFormated_1">
      <item>MAREA jednostavno društvo s ograničenom odgovornošću za ugostiteljstvo, trgovinu  i usluge</item>
    </derivirana_varijabla>
  </DomainObject.Predmet.ProtuStrankaListNazivFormated>
  <DomainObject.Predmet.ProtuStrankaListNazivFormatedOIB>
    <izvorni_sadrzaj>
      <item>MAREA jednostavno društvo s ograničenom odgovornošću za ugostiteljstvo, trgovinu  i usluge, OIB 62185045778</item>
    </izvorni_sadrzaj>
    <derivirana_varijabla naziv="DomainObject.Predmet.ProtuStrankaListNazivFormatedOIB_1">
      <item>MAREA jednostavno društvo s ograničenom odgovornošću za ugostiteljstvo, trgovinu  i usluge, OIB 62185045778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</item>
      <item>PRIVREDNA BANKA ZAGREB - DIONIČKO DRUŠTVO</item>
      <item>Marija Makoter punomoćnik sudionika u postupku MAREA jednostavno društvo s ograničenom odgovornošću za ugostiteljstvo, trgovinu  i usluge</item>
    </izvorni_sadrzaj>
    <derivirana_varijabla naziv="DomainObject.Predmet.OstaliListFormated_1">
      <item>Sudski registar</item>
      <item>e-oglasna ploča</item>
      <item>Županijsko državno odvjetništvo u Varaždinu</item>
      <item>PRIVREDNA BANKA ZAGREB - DIONIČKO DRUŠTVO</item>
      <item>Marija Makoter punomoćnik sudionika u postupku MAREA jednostavno društvo s ograničenom odgovornošću za ugostiteljstvo, trgovinu  i usluge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</item>
      <item>PRIVREDNA BANKA ZAGREB - DIONIČKO DRUŠTVO, OIB 02535697732</item>
      <item>Marija Makoter, OIB 27097019898 punomoćnik sudionika u postupku MAREA jednostavno društvo s ograničenom odgovornošću za ugostiteljstvo, trgovinu  i usluge</item>
    </izvorni_sadrzaj>
    <derivirana_varijabla naziv="DomainObject.Predmet.OstaliListFormatedOIB_1">
      <item>Sudski registar</item>
      <item>e-oglasna ploča</item>
      <item>Županijsko državno odvjetništvo u Varaždinu</item>
      <item>PRIVREDNA BANKA ZAGREB - DIONIČKO DRUŠTVO, OIB 02535697732</item>
      <item>Marija Makoter, OIB 27097019898 punomoćnik sudionika u postupku MAREA jednostavno društvo s ograničenom odgovornošću za ugostiteljstvo, trgovinu  i usluge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</item>
      <item>PRIVREDNA BANKA ZAGREB - DIONIČKO DRUŠTVO, Radnička cesta 50, 10000 Zagreb</item>
      <item>Marija Makoter, Matije Gupca 9, 40000 Ivanovec punomoćnik sudionika u postupku MAREA jednostavno društvo s ograničenom odgovornošću za ugostiteljstvo, trgovinu  i usluge</item>
    </izvorni_sadrzaj>
    <derivirana_varijabla naziv="DomainObject.Predmet.OstaliListFormatedWithAdress_1">
      <item>Sudski registar</item>
      <item>e-oglasna ploča</item>
      <item>Županijsko državno odvjetništvo u Varaždinu</item>
      <item>PRIVREDNA BANKA ZAGREB - DIONIČKO DRUŠTVO, Radnička cesta 50, 10000 Zagreb</item>
      <item>Marija Makoter, Matije Gupca 9, 40000 Ivanovec punomoćnik sudionika u postupku MAREA jednostavno društvo s ograničenom odgovornošću za ugostiteljstvo, trgovinu  i usluge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</item>
      <item>PRIVREDNA BANKA ZAGREB - DIONIČKO DRUŠTVO, OIB 02535697732, Radnička cesta 50, 10000 Zagreb</item>
      <item>Marija Makoter, OIB 27097019898, Matije Gupca 9, 40000 Ivanovec punomoćnik sudionika u postupku MAREA jednostavno društvo s ograničenom odgovornošću za ugostiteljstvo, trgovinu  i usluge</item>
    </izvorni_sadrzaj>
    <derivirana_varijabla naziv="DomainObject.Predmet.OstaliListFormatedWithAdressOIB_1">
      <item>Sudski registar</item>
      <item>e-oglasna ploča</item>
      <item>Županijsko državno odvjetništvo u Varaždinu</item>
      <item>PRIVREDNA BANKA ZAGREB - DIONIČKO DRUŠTVO, OIB 02535697732, Radnička cesta 50, 10000 Zagreb</item>
      <item>Marija Makoter, OIB 27097019898, Matije Gupca 9, 40000 Ivanovec punomoćnik sudionika u postupku MAREA jednostavno društvo s ograničenom odgovornošću za ugostiteljstvo, trgovinu  i usluge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</item>
      <item>PRIVREDNA BANKA ZAGREB - DIONIČKO DRUŠTVO</item>
      <item>Marija Makoter</item>
    </izvorni_sadrzaj>
    <derivirana_varijabla naziv="DomainObject.Predmet.OstaliListNazivFormated_1">
      <item>Sudski registar</item>
      <item>e-oglasna ploča</item>
      <item>Županijsko državno odvjetništvo u Varaždinu</item>
      <item>PRIVREDNA BANKA ZAGREB - DIONIČKO DRUŠTVO</item>
      <item>Marija Makoter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</item>
      <item>PRIVREDNA BANKA ZAGREB - DIONIČKO DRUŠTVO, OIB 02535697732</item>
      <item>Marija Makoter, OIB 27097019898</item>
    </izvorni_sadrzaj>
    <derivirana_varijabla naziv="DomainObject.Predmet.OstaliListNazivFormatedOIB_1">
      <item>Sudski registar</item>
      <item>e-oglasna ploča</item>
      <item>Županijsko državno odvjetništvo u Varaždinu</item>
      <item>PRIVREDNA BANKA ZAGREB - DIONIČKO DRUŠTVO, OIB 02535697732</item>
      <item>Marija Makoter, OIB 27097019898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>St-1019/2016-26</izvorni_sadrzaj>
    <derivirana_varijabla naziv="DomainObject.PoslovniBrojDokumenta_1">St-1019/2016-26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MAREA jednostavno društvo s ograničenom odgovornošću za ugostiteljstvo, trgovinu  i usluge</izvorni_sadrzaj>
    <derivirana_varijabla naziv="DomainObject.Predmet.ProtustrankaIDrugi_1">MAREA jednostavno društvo s ograničenom odgovornošću za ugostiteljstvo, trgovinu 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MAREA jednostavno društvo s ograničenom odgovornošću za ugostiteljstvo, trgovinu  i usluge, OIB 62185045778, Matije Gupca 9, 40000 Ivanovec</izvorni_sadrzaj>
    <derivirana_varijabla naziv="DomainObject.Predmet.ProtustrankaIDrugiAdressOIB_1">MAREA jednostavno društvo s ograničenom odgovornošću za ugostiteljstvo, trgovinu  i usluge, OIB 62185045778, Matije Gupca 9, 40000 Ivanovec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MAREA jednostavno društvo s ograničenom odgovornošću za ugostiteljstvo, trgovinu  i usluge</item>
      <item>Sudski registar</item>
      <item>e-oglasna ploča</item>
      <item>Županijsko državno odvjetništvo u Varaždinu</item>
      <item>PRIVREDNA BANKA ZAGREB - DIONIČKO DRUŠTVO</item>
      <item>Marija Makoter</item>
    </izvorni_sadrzaj>
    <derivirana_varijabla naziv="DomainObject.Predmet.SudioniciListNaziv_1">
      <item>Financijska agencija</item>
      <item>MAREA jednostavno društvo s ograničenom odgovornošću za ugostiteljstvo, trgovinu  i usluge</item>
      <item>Sudski registar</item>
      <item>e-oglasna ploča</item>
      <item>Županijsko državno odvjetništvo u Varaždinu</item>
      <item>PRIVREDNA BANKA ZAGREB - DIONIČKO DRUŠTVO</item>
      <item>Marija Makoter</item>
    </derivirana_varijabla>
  </DomainObject.Predmet.SudioniciListNaziv>
  <DomainObject.Predmet.SudioniciListAdressOIB>
    <izvorni_sadrzaj>
      <item>Financijska agencija, OIB 85821130368, Ulica grada Vukovara 70,10000 Zagreb</item>
      <item>MAREA jednostavno društvo s ograničenom odgovornošću za ugostiteljstvo, trgovinu  i usluge, OIB 62185045778, Matije Gupca 9,40000 Ivanovec</item>
      <item>Sudski registar</item>
      <item>e-oglasna ploča</item>
      <item>Županijsko državno odvjetništvo u Varaždinu</item>
      <item>PRIVREDNA BANKA ZAGREB - DIONIČKO DRUŠTVO, OIB 02535697732, Radnička cesta 50,10000 Zagreb</item>
      <item>Marija Makoter, OIB 27097019898, Matije Gupca 9,40000 Ivanovec</item>
    </izvorni_sadrzaj>
    <derivirana_varijabla naziv="DomainObject.Predmet.SudioniciListAdressOIB_1">
      <item>Financijska agencija, OIB 85821130368, Ulica grada Vukovara 70,10000 Zagreb</item>
      <item>MAREA jednostavno društvo s ograničenom odgovornošću za ugostiteljstvo, trgovinu  i usluge, OIB 62185045778, Matije Gupca 9,40000 Ivanovec</item>
      <item>Sudski registar</item>
      <item>e-oglasna ploča</item>
      <item>Županijsko državno odvjetništvo u Varaždinu</item>
      <item>PRIVREDNA BANKA ZAGREB - DIONIČKO DRUŠTVO, OIB 02535697732, Radnička cesta 50,10000 Zagreb</item>
      <item>Marija Makoter, OIB 27097019898, Matije Gupca 9,40000 Ivanovec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62185045778</item>
      <item>, OIB null</item>
      <item>, OIB null</item>
      <item>, OIB null</item>
      <item>, OIB 02535697732</item>
      <item>, OIB 27097019898</item>
    </izvorni_sadrzaj>
    <derivirana_varijabla naziv="DomainObject.Predmet.SudioniciListNazivOIB_1">
      <item>, OIB 85821130368</item>
      <item>, OIB 62185045778</item>
      <item>, OIB null</item>
      <item>, OIB null</item>
      <item>, OIB null</item>
      <item>, OIB 02535697732</item>
      <item>, OIB 27097019898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1185</properties:Characters>
  <properties:Lines>47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2017-09-28T08:38:00Z</dcterms:created>
  <dc:creator>Katarina Breški</dc:creator>
  <cp:lastModifiedBy>Tihana Martinez</cp:lastModifiedBy>
  <cp:lastPrinted>2017-09-28T11:18:00Z</cp:lastPrinted>
  <dcterms:modified xmlns:xsi="http://www.w3.org/2001/XMLSchema-instance" xsi:type="dcterms:W3CDTF">2017-09-28T11:19:00Z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St-1019/2016-26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