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8077" w14:paraId="9568077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F20FB">
        <w:rPr>
          <w:rFonts w:eastAsiaTheme="minorHAnsi"/>
          <w:lang w:eastAsia="en-US"/>
        </w:rPr>
        <w:t>D</w:t>
      </w:r>
      <w:r w:rsidR="007F20FB" w:rsidRPr="007F20FB">
        <w:rPr>
          <w:rFonts w:eastAsiaTheme="minorHAnsi"/>
          <w:lang w:eastAsia="en-US"/>
        </w:rPr>
        <w:t>.A.M. TROGIR d.o.o., OIB: 09500574963, Trogir, Put Kapelice 55/A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35704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7F20FB" w:rsidRPr="007F20FB">
        <w:t>D.A.M. TROGIR d.o.o., OIB: 09500574963, Trogir, Put Kapelice 55/A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7F20FB">
        <w:t>9. studenog</w:t>
      </w:r>
      <w:r w:rsidR="00596A55">
        <w:t xml:space="preserve"> 201</w:t>
      </w:r>
      <w:r w:rsidR="00997487">
        <w:t>5</w:t>
      </w:r>
      <w:r w:rsidR="001B2A86">
        <w:t>.</w:t>
      </w:r>
      <w:r>
        <w:t xml:space="preserve"> godine zahtjev za provedbu skraćenog stečajnog postupka nad </w:t>
      </w:r>
      <w:r w:rsidR="007F20FB" w:rsidRPr="007F20FB">
        <w:t>D.A.M. TROGIR d.o.o., OIB: 09500574963, Trogir, Put Kapelice 55/A</w:t>
      </w:r>
      <w:r w:rsidR="00F82B7D">
        <w:t xml:space="preserve">, </w:t>
      </w:r>
      <w:r w:rsidR="00B91290">
        <w:t xml:space="preserve">navodeći da dužnik nema zaposlenih, a da na dan </w:t>
      </w:r>
      <w:r w:rsidR="0054517D">
        <w:t>1. rujna 2015</w:t>
      </w:r>
      <w:r>
        <w:t xml:space="preserve">. godine, u Očevidniku redoslijeda osnova za plaćanje, ima evidentirane neizvršene osnove za plaćanje u neprekinutom razdoblju od </w:t>
      </w:r>
      <w:r w:rsidR="007F20FB">
        <w:t>467</w:t>
      </w:r>
      <w:r w:rsidR="00904570">
        <w:t xml:space="preserve"> </w:t>
      </w:r>
      <w:r>
        <w:t xml:space="preserve">dana, u ukupnom iznosu od </w:t>
      </w:r>
      <w:r w:rsidR="007F20FB">
        <w:t>31.647,60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7F20FB">
        <w:t>6</w:t>
      </w:r>
      <w:r>
        <w:t xml:space="preserve"> spisa) i potvrde FINA-e o neizvršenim osnovama za plaćanje (list </w:t>
      </w:r>
      <w:r w:rsidR="007F20FB">
        <w:t>8</w:t>
      </w:r>
      <w:r>
        <w:t xml:space="preserve"> spisa), ovaj sud je sukladno odredbi čl. 430. Stečajnog zakona (˝Narodne novine˝ broj 71/15; dalje: SZ) na mrežnoj stranici e-Oglasna ploča sudova dana </w:t>
      </w:r>
      <w:r w:rsidR="007F20FB">
        <w:t>29</w:t>
      </w:r>
      <w:r w:rsidR="00997487">
        <w:t>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997487">
        <w:t>23. siječnja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7F20FB">
        <w:t>12-13</w:t>
      </w:r>
      <w:r>
        <w:t xml:space="preserve"> spisa) uz koji je dostavio dokaze o postojanju tražbine (list 1</w:t>
      </w:r>
      <w:r w:rsidR="007F20FB">
        <w:t>4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7F20FB">
        <w:t>5</w:t>
      </w:r>
      <w:r>
        <w:t xml:space="preserve">. godinu (list </w:t>
      </w:r>
      <w:r w:rsidR="007F20FB">
        <w:t>15-16</w:t>
      </w:r>
      <w:r w:rsidR="00596A55">
        <w:t xml:space="preserve"> spisa)</w:t>
      </w:r>
      <w:r w:rsidR="007F20FB">
        <w:t>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F35704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997487">
        <w:t>8/2017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57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7F20FB">
          <w:t>1</w:t>
        </w:r>
        <w:r w:rsidR="00997487">
          <w:t>9</w:t>
        </w:r>
        <w:r w:rsidR="007F20FB">
          <w:t>10</w:t>
        </w:r>
        <w:r w:rsidR="00997487">
          <w:t>/2015</w:t>
        </w:r>
      </w:p>
    </w:sdtContent>
  </w:sdt>
  <w:p w:rsidRDefault="00B0257B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997487">
      <w:t>19</w:t>
    </w:r>
    <w:r w:rsidR="007F20FB">
      <w:t>10</w:t>
    </w:r>
    <w:r w:rsidR="00997487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B27AA"/>
    <w:rsid w:val="007F20FB"/>
    <w:rsid w:val="007F7A84"/>
    <w:rsid w:val="00814EDB"/>
    <w:rsid w:val="00815142"/>
    <w:rsid w:val="00853B3E"/>
    <w:rsid w:val="00904570"/>
    <w:rsid w:val="00981D37"/>
    <w:rsid w:val="00997487"/>
    <w:rsid w:val="009D3CA8"/>
    <w:rsid w:val="00A51DE9"/>
    <w:rsid w:val="00B0257B"/>
    <w:rsid w:val="00B7506F"/>
    <w:rsid w:val="00B91290"/>
    <w:rsid w:val="00C030B9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St-1910/2015</izvorni_sadrzaj>
    <derivirana_varijabla naziv="DomainObject.Predmet.OznakaBroj_1">St-1910/2015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D.A.M. TROGIR društvo s ograničenom odgovornošću za trgovinu i usluge</izvorni_sadrzaj>
    <derivirana_varijabla naziv="DomainObject.Predmet.ProtustrankaFormated_1">  D.A.M. TROGIR društvo s ograničenom odgovornošću za trgovinu i usluge</derivirana_varijabla>
  </DomainObject.Predmet.ProtustrankaFormated>
  <DomainObject.Predmet.ProtustrankaFormatedOIB>
    <izvorni_sadrzaj>  D.A.M. TROGIR društvo s ograničenom odgovornošću za trgovinu i usluge, OIB 09500574963</izvorni_sadrzaj>
    <derivirana_varijabla naziv="DomainObject.Predmet.ProtustrankaFormatedOIB_1">  D.A.M. TROGIR društvo s ograničenom odgovornošću za trgovinu i usluge, OIB 09500574963</derivirana_varijabla>
  </DomainObject.Predmet.ProtustrankaFormatedOIB>
  <DomainObject.Predmet.ProtustrankaFormatedWithAdress>
    <izvorni_sadrzaj> D.A.M. TROGIR društvo s ograničenom odgovornošću za trgovinu i usluge, Put Kapelice 55/A, 21220 Trogir</izvorni_sadrzaj>
    <derivirana_varijabla naziv="DomainObject.Predmet.ProtustrankaFormatedWithAdress_1"> D.A.M. TROGIR društvo s ograničenom odgovornošću za trgovinu i usluge, Put Kapelice 55/A, 21220 Trogir</derivirana_varijabla>
  </DomainObject.Predmet.ProtustrankaFormatedWithAdress>
  <DomainObject.Predmet.ProtustrankaFormatedWithAdressOIB>
    <izvorni_sadrzaj> D.A.M. TROGIR društvo s ograničenom odgovornošću za trgovinu i usluge, OIB 09500574963, Put Kapelice 55/A, 21220 Trogir</izvorni_sadrzaj>
    <derivirana_varijabla naziv="DomainObject.Predmet.ProtustrankaFormatedWithAdressOIB_1"> D.A.M. TROGIR društvo s ograničenom odgovornošću za trgovinu i usluge, OIB 09500574963, Put Kapelice 55/A, 21220 Trogir</derivirana_varijabla>
  </DomainObject.Predmet.ProtustrankaFormatedWithAdressOIB>
  <DomainObject.Predmet.ProtustrankaWithAdress>
    <izvorni_sadrzaj>D.A.M. TROGIR društvo s ograničenom odgovornošću za trgovinu i usluge Put Kapelice 55/A, 21220 Trogir</izvorni_sadrzaj>
    <derivirana_varijabla naziv="DomainObject.Predmet.ProtustrankaWithAdress_1">D.A.M. TROGIR društvo s ograničenom odgovornošću za trgovinu i usluge Put Kapelice 55/A, 21220 Trogir</derivirana_varijabla>
  </DomainObject.Predmet.ProtustrankaWithAdress>
  <DomainObject.Predmet.ProtustrankaWithAdressOIB>
    <izvorni_sadrzaj>D.A.M. TROGIR društvo s ograničenom odgovornošću za trgovinu i usluge, OIB 09500574963, Put Kapelice 55/A, 21220 Trogir</izvorni_sadrzaj>
    <derivirana_varijabla naziv="DomainObject.Predmet.ProtustrankaWithAdressOIB_1">D.A.M. TROGIR društvo s ograničenom odgovornošću za trgovinu i usluge, OIB 09500574963, Put Kapelice 55/A, 21220 Trogir</derivirana_varijabla>
  </DomainObject.Predmet.ProtustrankaWithAdressOIB>
  <DomainObject.Predmet.ProtustrankaNazivFormated>
    <izvorni_sadrzaj>D.A.M. TROGIR društvo s ograničenom odgovornošću za trgovinu i usluge</izvorni_sadrzaj>
    <derivirana_varijabla naziv="DomainObject.Predmet.ProtustrankaNazivFormated_1">D.A.M. TROGIR društvo s ograničenom odgovornošću za trgovinu i usluge</derivirana_varijabla>
  </DomainObject.Predmet.ProtustrankaNazivFormated>
  <DomainObject.Predmet.ProtustrankaNazivFormatedOIB>
    <izvorni_sadrzaj>D.A.M. TROGIR društvo s ograničenom odgovornošću za trgovinu i usluge, OIB 09500574963</izvorni_sadrzaj>
    <derivirana_varijabla naziv="DomainObject.Predmet.ProtustrankaNazivFormatedOIB_1">D.A.M. TROGIR društvo s ograničenom odgovornošću za trgovinu i usluge, OIB 09500574963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31647.60</izvorni_sadrzaj>
    <derivirana_varijabla naziv="DomainObject.Predmet.TrenutnaVrijednost_1">31647.60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D.A.M. TROGIR društvo s ograničenom odgovornošću za trgovinu i usluge</item>
    </izvorni_sadrzaj>
    <derivirana_varijabla naziv="DomainObject.Predmet.ProtuStrankaListFormated_1">
      <item>D.A.M. TROGIR društvo s ograničenom odgovornošću za trgovinu i usluge</item>
    </derivirana_varijabla>
  </DomainObject.Predmet.ProtuStrankaListFormated>
  <DomainObject.Predmet.ProtuStrankaListFormatedOIB>
    <izvorni_sadrzaj>
      <item>D.A.M. TROGIR društvo s ograničenom odgovornošću za trgovinu i usluge, OIB 09500574963</item>
    </izvorni_sadrzaj>
    <derivirana_varijabla naziv="DomainObject.Predmet.ProtuStrankaListFormatedOIB_1">
      <item>D.A.M. TROGIR društvo s ograničenom odgovornošću za trgovinu i usluge, OIB 09500574963</item>
    </derivirana_varijabla>
  </DomainObject.Predmet.ProtuStrankaListFormatedOIB>
  <DomainObject.Predmet.ProtuStrankaListFormatedWithAdress>
    <izvorni_sadrzaj>
      <item>D.A.M. TROGIR društvo s ograničenom odgovornošću za trgovinu i usluge, Put Kapelice 55/A, 21220 Trogir</item>
    </izvorni_sadrzaj>
    <derivirana_varijabla naziv="DomainObject.Predmet.ProtuStrankaListFormatedWithAdress_1">
      <item>D.A.M. TROGIR društvo s ograničenom odgovornošću za trgovinu i usluge, Put Kapelice 55/A, 21220 Trogir</item>
    </derivirana_varijabla>
  </DomainObject.Predmet.ProtuStrankaListFormatedWithAdress>
  <DomainObject.Predmet.ProtuStrankaListFormatedWithAdressOIB>
    <izvorni_sadrzaj>
      <item>D.A.M. TROGIR društvo s ograničenom odgovornošću za trgovinu i usluge, OIB 09500574963, Put Kapelice 55/A, 21220 Trogir</item>
    </izvorni_sadrzaj>
    <derivirana_varijabla naziv="DomainObject.Predmet.ProtuStrankaListFormatedWithAdressOIB_1">
      <item>D.A.M. TROGIR društvo s ograničenom odgovornošću za trgovinu i usluge, OIB 09500574963, Put Kapelice 55/A, 21220 Trogir</item>
    </derivirana_varijabla>
  </DomainObject.Predmet.ProtuStrankaListFormatedWithAdressOIB>
  <DomainObject.Predmet.ProtuStrankaListNazivFormated>
    <izvorni_sadrzaj>
      <item>D.A.M. TROGIR društvo s ograničenom odgovornošću za trgovinu i usluge</item>
    </izvorni_sadrzaj>
    <derivirana_varijabla naziv="DomainObject.Predmet.ProtuStrankaListNazivFormated_1">
      <item>D.A.M. TROGIR društvo s ograničenom odgovornošću za trgovinu i usluge</item>
    </derivirana_varijabla>
  </DomainObject.Predmet.ProtuStrankaListNazivFormated>
  <DomainObject.Predmet.ProtuStrankaListNazivFormatedOIB>
    <izvorni_sadrzaj>
      <item>D.A.M. TROGIR društvo s ograničenom odgovornošću za trgovinu i usluge, OIB 09500574963</item>
    </izvorni_sadrzaj>
    <derivirana_varijabla naziv="DomainObject.Predmet.ProtuStrankaListNazivFormatedOIB_1">
      <item>D.A.M. TROGIR društvo s ograničenom odgovornošću za trgovinu i usluge, OIB 09500574963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D.A.M. TROGIR društvo s ograničenom odgovornošću za trgovinu i usluge</izvorni_sadrzaj>
    <derivirana_varijabla naziv="DomainObject.Predmet.ProtustrankaIDrugi_1">D.A.M. TROGIR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D.A.M. TROGIR društvo s ograničenom odgovornošću za trgovinu i usluge, OIB 09500574963, Put Kapelice 55/A, 21220 Trogir</izvorni_sadrzaj>
    <derivirana_varijabla naziv="DomainObject.Predmet.ProtustrankaIDrugiAdressOIB_1">D.A.M. TROGIR društvo s ograničenom odgovornošću za trgovinu i usluge, OIB 09500574963, Put Kapelice 55/A,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D.A.M. TROGIR društvo s ograničenom odgovornošću za trgovinu i usluge</item>
      <item>FINANCIJSKA AGENCIJA, RC SPLIT</item>
    </izvorni_sadrzaj>
    <derivirana_varijabla naziv="DomainObject.Predmet.SudioniciListNaziv_1">
      <item>D.A.M. TROGIR društvo s ograničenom odgovornošću za trgovinu i usluge</item>
      <item>FINANCIJSKA AGENCIJA, RC SPLIT</item>
    </derivirana_varijabla>
  </DomainObject.Predmet.SudioniciListNaziv>
  <DomainObject.Predmet.SudioniciListAdressOIB>
    <izvorni_sadrzaj>
      <item>D.A.M. TROGIR društvo s ograničenom odgovornošću za trgovinu i usluge, OIB 09500574963, Put Kapelice 55/A,21220 Trogir</item>
      <item>FINANCIJSKA AGENCIJA, RC SPLIT, OIB 85821130368, Mažuranićevo šetalište 24 b,21000 Split</item>
    </izvorni_sadrzaj>
    <derivirana_varijabla naziv="DomainObject.Predmet.SudioniciListAdressOIB_1">
      <item>D.A.M. TROGIR društvo s ograničenom odgovornošću za trgovinu i usluge, OIB 09500574963, Put Kapelice 55/A,21220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09500574963</item>
      <item>, OIB 85821130368</item>
    </izvorni_sadrzaj>
    <derivirana_varijabla naziv="DomainObject.Predmet.SudioniciListNazivOIB_1">
      <item>, OIB 09500574963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3738</properties:Characters>
  <properties:Lines>75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2017-01-26T09:24:00Z</cp:lastPrinted>
  <dcterms:modified xmlns:xsi="http://www.w3.org/2001/XMLSchema-instance" xsi:type="dcterms:W3CDTF">2017-01-26T10:45:00Z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