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aa88" w14:paraId="081aa88" w:rsidRDefault="00D732C9" w:rsidP="00D732C9" w:rsidR="00D732C9" w:rsidRPr="0085118A">
      <w:pPr>
        <w15:collapsed w:val="false"/>
      </w:pPr>
      <w:r w:rsidRPr="0085118A">
        <w:rPr>
          <w:rStyle w:val="Naglaeno"/>
        </w:rPr>
        <w:t xml:space="preserve">             </w:t>
      </w:r>
      <w:r w:rsidRPr="008511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85118A"/>
    <w:p w:rsidRDefault="00D732C9" w:rsidP="00D732C9" w:rsidR="00D732C9" w:rsidRPr="0085118A">
      <w:pPr>
        <w:ind w:hanging="720" w:left="360"/>
        <w:rPr>
          <w:b/>
        </w:rPr>
      </w:pPr>
      <w:r w:rsidRPr="0085118A">
        <w:rPr>
          <w:b/>
        </w:rPr>
        <w:t xml:space="preserve">     REPUBLIKA HRVATSKA</w:t>
      </w:r>
    </w:p>
    <w:p w:rsidRDefault="00D732C9" w:rsidP="00D732C9" w:rsidR="00D732C9" w:rsidRPr="0085118A">
      <w:pPr>
        <w:ind w:hanging="720" w:left="360"/>
      </w:pPr>
      <w:r w:rsidRPr="0085118A">
        <w:t xml:space="preserve">     TRGOVAČKI SUD U OSIJEKU</w:t>
      </w:r>
    </w:p>
    <w:p w:rsidRDefault="00D732C9" w:rsidP="00D732C9" w:rsidR="00B57961">
      <w:pPr>
        <w:ind w:hanging="720" w:left="360"/>
      </w:pPr>
      <w:r w:rsidRPr="0085118A">
        <w:t xml:space="preserve">     </w:t>
      </w:r>
    </w:p>
    <w:p w:rsidRDefault="00D80F1B" w:rsidP="00D732C9" w:rsidR="00D80F1B" w:rsidRPr="0085118A">
      <w:pPr>
        <w:ind w:hanging="720" w:left="360"/>
      </w:pPr>
    </w:p>
    <w:p w:rsidRDefault="00D5479F" w:rsidP="00D5479F" w:rsidR="00B57961" w:rsidRPr="0085118A">
      <w:pPr>
        <w:jc w:val="center"/>
      </w:pPr>
      <w:r w:rsidRPr="0085118A">
        <w:t>R</w:t>
      </w:r>
      <w:r w:rsidR="006477DA" w:rsidRPr="0085118A">
        <w:t xml:space="preserve"> </w:t>
      </w:r>
      <w:r w:rsidRPr="0085118A">
        <w:t>E</w:t>
      </w:r>
      <w:r w:rsidR="006477DA" w:rsidRPr="0085118A">
        <w:t xml:space="preserve"> </w:t>
      </w:r>
      <w:r w:rsidRPr="0085118A">
        <w:t>P</w:t>
      </w:r>
      <w:r w:rsidR="006477DA" w:rsidRPr="0085118A">
        <w:t xml:space="preserve"> </w:t>
      </w:r>
      <w:r w:rsidRPr="0085118A">
        <w:t>U</w:t>
      </w:r>
      <w:r w:rsidR="006477DA" w:rsidRPr="0085118A">
        <w:t xml:space="preserve"> </w:t>
      </w:r>
      <w:r w:rsidRPr="0085118A">
        <w:t>B</w:t>
      </w:r>
      <w:r w:rsidR="006477DA" w:rsidRPr="0085118A">
        <w:t xml:space="preserve"> </w:t>
      </w:r>
      <w:r w:rsidRPr="0085118A">
        <w:t>L</w:t>
      </w:r>
      <w:r w:rsidR="006477DA" w:rsidRPr="0085118A">
        <w:t xml:space="preserve"> </w:t>
      </w:r>
      <w:r w:rsidRPr="0085118A">
        <w:t>I</w:t>
      </w:r>
      <w:r w:rsidR="006477DA" w:rsidRPr="0085118A">
        <w:t xml:space="preserve">  </w:t>
      </w:r>
      <w:r w:rsidRPr="0085118A">
        <w:t>K</w:t>
      </w:r>
      <w:r w:rsidR="006477DA" w:rsidRPr="0085118A">
        <w:t xml:space="preserve"> </w:t>
      </w:r>
      <w:r w:rsidRPr="0085118A">
        <w:t>A</w:t>
      </w:r>
      <w:r w:rsidR="006477DA" w:rsidRPr="0085118A">
        <w:t xml:space="preserve"> </w:t>
      </w:r>
      <w:r w:rsidRPr="0085118A">
        <w:t xml:space="preserve"> H</w:t>
      </w:r>
      <w:r w:rsidR="006477DA" w:rsidRPr="0085118A">
        <w:t xml:space="preserve"> </w:t>
      </w:r>
      <w:r w:rsidRPr="0085118A">
        <w:t>R</w:t>
      </w:r>
      <w:r w:rsidR="006477DA" w:rsidRPr="0085118A">
        <w:t xml:space="preserve"> </w:t>
      </w:r>
      <w:r w:rsidRPr="0085118A">
        <w:t>V</w:t>
      </w:r>
      <w:r w:rsidR="006477DA" w:rsidRPr="0085118A">
        <w:t xml:space="preserve"> </w:t>
      </w:r>
      <w:r w:rsidRPr="0085118A">
        <w:t>A</w:t>
      </w:r>
      <w:r w:rsidR="006477DA" w:rsidRPr="0085118A">
        <w:t xml:space="preserve"> </w:t>
      </w:r>
      <w:r w:rsidRPr="0085118A">
        <w:t>T</w:t>
      </w:r>
      <w:r w:rsidR="006477DA" w:rsidRPr="0085118A">
        <w:t xml:space="preserve"> </w:t>
      </w:r>
      <w:r w:rsidRPr="0085118A">
        <w:t>S</w:t>
      </w:r>
      <w:r w:rsidR="006477DA" w:rsidRPr="0085118A">
        <w:t xml:space="preserve"> K </w:t>
      </w:r>
      <w:r w:rsidRPr="0085118A">
        <w:t>A</w:t>
      </w:r>
      <w:r w:rsidR="006477DA" w:rsidRPr="0085118A">
        <w:t xml:space="preserve"> </w:t>
      </w:r>
    </w:p>
    <w:p w:rsidRDefault="00B57961" w:rsidP="00B57961" w:rsidR="00B57961" w:rsidRPr="0085118A"/>
    <w:p w:rsidRDefault="00B57961" w:rsidP="00D5479F" w:rsidR="00B57961" w:rsidRPr="0085118A">
      <w:pPr>
        <w:jc w:val="center"/>
      </w:pPr>
      <w:r w:rsidRPr="0085118A">
        <w:t>R J E Š E N J E</w:t>
      </w:r>
    </w:p>
    <w:p w:rsidRDefault="00B57961" w:rsidP="00B57961" w:rsidR="00B57961" w:rsidRPr="0085118A"/>
    <w:p w:rsidRDefault="00B57961" w:rsidP="00B57961" w:rsidR="00B57961" w:rsidRPr="0085118A"/>
    <w:p w:rsidRDefault="00B57961" w:rsidP="00D5479F" w:rsidR="00B57961" w:rsidRPr="0085118A">
      <w:pPr>
        <w:ind w:firstLine="708"/>
        <w:jc w:val="both"/>
      </w:pPr>
      <w:r w:rsidRPr="0085118A">
        <w:t xml:space="preserve">Trgovački sud u Osijeku, po </w:t>
      </w:r>
      <w:r w:rsidR="006477DA" w:rsidRPr="0085118A">
        <w:t>stečajnoj sutkinji Nadi</w:t>
      </w:r>
      <w:r w:rsidRPr="0085118A">
        <w:t xml:space="preserve"> Roso, u </w:t>
      </w:r>
      <w:r w:rsidR="002B4B69" w:rsidRPr="0085118A">
        <w:t xml:space="preserve">stečajnom </w:t>
      </w:r>
      <w:r w:rsidRPr="0085118A">
        <w:t xml:space="preserve">predmetu </w:t>
      </w:r>
      <w:r w:rsidR="002B4B69" w:rsidRPr="0085118A">
        <w:t>dužnika</w:t>
      </w:r>
      <w:r w:rsidRPr="0085118A">
        <w:t xml:space="preserve"> </w:t>
      </w:r>
      <w:r w:rsidR="0027461B" w:rsidRPr="0085118A">
        <w:rPr>
          <w:b/>
          <w:color w:val="000000"/>
        </w:rPr>
        <w:t xml:space="preserve">DOVER d.o.o. za promet roba i usluga „u stečaju“, </w:t>
      </w:r>
      <w:proofErr w:type="spellStart"/>
      <w:r w:rsidR="0027461B" w:rsidRPr="0085118A">
        <w:rPr>
          <w:b/>
          <w:color w:val="000000"/>
        </w:rPr>
        <w:t>Čeminac</w:t>
      </w:r>
      <w:proofErr w:type="spellEnd"/>
      <w:r w:rsidR="0027461B" w:rsidRPr="0085118A">
        <w:rPr>
          <w:b/>
          <w:color w:val="000000"/>
        </w:rPr>
        <w:t>, S. Radića 60, MBS: 030034909, OIB: 55886307084</w:t>
      </w:r>
      <w:r w:rsidRPr="0085118A">
        <w:t xml:space="preserve">, dana  </w:t>
      </w:r>
      <w:r w:rsidR="0085118A" w:rsidRPr="0085118A">
        <w:t>17. travnja</w:t>
      </w:r>
      <w:r w:rsidR="0027461B" w:rsidRPr="0085118A">
        <w:t xml:space="preserve"> 2018. g.,</w:t>
      </w:r>
    </w:p>
    <w:p w:rsidRDefault="00B57961" w:rsidP="00B57961" w:rsidR="00B57961"/>
    <w:p w:rsidRDefault="00D80F1B" w:rsidP="00B57961" w:rsidR="00D80F1B" w:rsidRPr="0085118A"/>
    <w:p w:rsidRDefault="00D5479F" w:rsidP="00D5479F" w:rsidR="00B57961" w:rsidRPr="0085118A">
      <w:pPr>
        <w:jc w:val="center"/>
      </w:pPr>
      <w:r w:rsidRPr="0085118A">
        <w:t xml:space="preserve">r i j e š i o </w:t>
      </w:r>
      <w:r w:rsidR="00B57961" w:rsidRPr="0085118A">
        <w:t xml:space="preserve"> j e</w:t>
      </w:r>
    </w:p>
    <w:p w:rsidRDefault="00B57961" w:rsidP="00B57961" w:rsidR="00B57961"/>
    <w:p w:rsidRDefault="00D80F1B" w:rsidP="00B57961" w:rsidR="00D80F1B" w:rsidRPr="0085118A"/>
    <w:p w:rsidRDefault="0085118A" w:rsidP="0085118A" w:rsidR="0085118A" w:rsidRPr="0085118A">
      <w:pPr>
        <w:ind w:firstLine="708"/>
        <w:jc w:val="both"/>
      </w:pPr>
      <w:r w:rsidRPr="0085118A">
        <w:t xml:space="preserve">1. </w:t>
      </w:r>
      <w:r w:rsidR="00B57961" w:rsidRPr="0085118A">
        <w:t xml:space="preserve">Iz </w:t>
      </w:r>
      <w:proofErr w:type="spellStart"/>
      <w:r w:rsidR="00B57961" w:rsidRPr="0085118A">
        <w:t>kupovnine</w:t>
      </w:r>
      <w:proofErr w:type="spellEnd"/>
      <w:r w:rsidR="00B57961" w:rsidRPr="0085118A">
        <w:t xml:space="preserve"> dobivene prodajom nekretnine stečajnog dužnika </w:t>
      </w:r>
      <w:r w:rsidR="005A270B" w:rsidRPr="0085118A">
        <w:t>i to</w:t>
      </w:r>
      <w:r w:rsidRPr="0085118A">
        <w:t xml:space="preserve"> upisane kod Općinskog suda u Osijeku zemljišnoknjižni odjel Beli Manastir i to:</w:t>
      </w:r>
    </w:p>
    <w:p w:rsidRDefault="0085118A" w:rsidP="0085118A" w:rsidR="0085118A" w:rsidRPr="0085118A">
      <w:pPr>
        <w:ind w:firstLine="708"/>
      </w:pPr>
      <w:r w:rsidRPr="0085118A">
        <w:t xml:space="preserve">- k.o. </w:t>
      </w:r>
      <w:proofErr w:type="spellStart"/>
      <w:r w:rsidRPr="0085118A">
        <w:t>Čeminac</w:t>
      </w:r>
      <w:proofErr w:type="spellEnd"/>
      <w:r w:rsidRPr="0085118A">
        <w:t xml:space="preserve"> </w:t>
      </w:r>
      <w:proofErr w:type="spellStart"/>
      <w:r w:rsidRPr="0085118A">
        <w:t>zk</w:t>
      </w:r>
      <w:proofErr w:type="spellEnd"/>
      <w:r w:rsidRPr="0085118A">
        <w:t xml:space="preserve">. ul. 787 </w:t>
      </w:r>
      <w:proofErr w:type="spellStart"/>
      <w:r w:rsidRPr="0085118A">
        <w:t>kč</w:t>
      </w:r>
      <w:proofErr w:type="spellEnd"/>
      <w:r w:rsidRPr="0085118A">
        <w:t>. br. 223/1 zgrada, dvor i oranica ukupne površine 1420 m2,</w:t>
      </w:r>
    </w:p>
    <w:p w:rsidRDefault="0085118A" w:rsidP="0085118A" w:rsidR="0085118A" w:rsidRPr="0085118A">
      <w:pPr>
        <w:ind w:firstLine="708"/>
      </w:pPr>
      <w:r w:rsidRPr="0085118A">
        <w:t xml:space="preserve">- k.o. </w:t>
      </w:r>
      <w:proofErr w:type="spellStart"/>
      <w:r w:rsidRPr="0085118A">
        <w:t>Čeminac</w:t>
      </w:r>
      <w:proofErr w:type="spellEnd"/>
      <w:r w:rsidRPr="0085118A">
        <w:t xml:space="preserve"> </w:t>
      </w:r>
      <w:proofErr w:type="spellStart"/>
      <w:r w:rsidRPr="0085118A">
        <w:t>zk</w:t>
      </w:r>
      <w:proofErr w:type="spellEnd"/>
      <w:r w:rsidRPr="0085118A">
        <w:t xml:space="preserve">. ul. 786 </w:t>
      </w:r>
      <w:proofErr w:type="spellStart"/>
      <w:r w:rsidRPr="0085118A">
        <w:t>kč</w:t>
      </w:r>
      <w:proofErr w:type="spellEnd"/>
      <w:r w:rsidRPr="0085118A">
        <w:t>. br. 223/4 oranica u selu ukupne površine 3416 m2,</w:t>
      </w:r>
    </w:p>
    <w:p w:rsidRDefault="0085118A" w:rsidP="0085118A" w:rsidR="0085118A" w:rsidRPr="0085118A">
      <w:pPr>
        <w:ind w:firstLine="708"/>
      </w:pPr>
      <w:r w:rsidRPr="0085118A">
        <w:t xml:space="preserve">- k.o. </w:t>
      </w:r>
      <w:proofErr w:type="spellStart"/>
      <w:r w:rsidRPr="0085118A">
        <w:t>Čeminac</w:t>
      </w:r>
      <w:proofErr w:type="spellEnd"/>
      <w:r w:rsidRPr="0085118A">
        <w:t xml:space="preserve"> </w:t>
      </w:r>
      <w:proofErr w:type="spellStart"/>
      <w:r w:rsidRPr="0085118A">
        <w:t>zk</w:t>
      </w:r>
      <w:proofErr w:type="spellEnd"/>
      <w:r w:rsidRPr="0085118A">
        <w:t xml:space="preserve">. ul. 386A </w:t>
      </w:r>
      <w:proofErr w:type="spellStart"/>
      <w:r w:rsidRPr="0085118A">
        <w:t>kč</w:t>
      </w:r>
      <w:proofErr w:type="spellEnd"/>
      <w:r w:rsidRPr="0085118A">
        <w:t>. br. 224/2 ulica Stjepana Radića, poslovna građevina broj 60, skladište, gospodarsko dvorište ukupne površine 7621 m2</w:t>
      </w:r>
    </w:p>
    <w:p w:rsidRDefault="0085118A" w:rsidP="0085118A" w:rsidR="0085118A" w:rsidRPr="0085118A"/>
    <w:p w:rsidRDefault="0085118A" w:rsidP="0085118A" w:rsidR="0085118A" w:rsidRPr="0085118A">
      <w:r w:rsidRPr="0085118A">
        <w:t>upisane kod Općinskog suda u Osijeku zemljišnoknjižni odjel Osijek i to:</w:t>
      </w:r>
    </w:p>
    <w:p w:rsidRDefault="0085118A" w:rsidP="0085118A" w:rsidR="0085118A" w:rsidRPr="0085118A">
      <w:pPr>
        <w:pStyle w:val="Odlomakpopisa"/>
        <w:numPr>
          <w:ilvl w:val="0"/>
          <w:numId w:val="9"/>
        </w:numPr>
        <w:spacing w:lineRule="auto" w:line="276" w:after="200"/>
      </w:pPr>
      <w:r w:rsidRPr="0085118A">
        <w:t xml:space="preserve">k.o. Osijek </w:t>
      </w:r>
      <w:proofErr w:type="spellStart"/>
      <w:r w:rsidRPr="0085118A">
        <w:t>zk</w:t>
      </w:r>
      <w:proofErr w:type="spellEnd"/>
      <w:r w:rsidRPr="0085118A">
        <w:t xml:space="preserve">. ul. 19183 </w:t>
      </w:r>
      <w:proofErr w:type="spellStart"/>
      <w:r w:rsidRPr="0085118A">
        <w:t>kč</w:t>
      </w:r>
      <w:proofErr w:type="spellEnd"/>
      <w:r w:rsidRPr="0085118A">
        <w:t>. br. 10673/8 oranica lončarica velika površine 67 m2,</w:t>
      </w:r>
    </w:p>
    <w:p w:rsidRDefault="0085118A" w:rsidP="0085118A" w:rsidR="0085118A" w:rsidRPr="0085118A">
      <w:pPr>
        <w:spacing w:lineRule="auto" w:line="264"/>
        <w:ind w:firstLine="708"/>
        <w:jc w:val="both"/>
        <w:rPr>
          <w:b/>
        </w:rPr>
      </w:pPr>
      <w:r w:rsidRPr="0085118A">
        <w:t xml:space="preserve">k.o. Osijek </w:t>
      </w:r>
      <w:proofErr w:type="spellStart"/>
      <w:r w:rsidRPr="0085118A">
        <w:t>zk</w:t>
      </w:r>
      <w:proofErr w:type="spellEnd"/>
      <w:r w:rsidRPr="0085118A">
        <w:t xml:space="preserve">. ul. 19183 </w:t>
      </w:r>
      <w:proofErr w:type="spellStart"/>
      <w:r w:rsidRPr="0085118A">
        <w:t>kč</w:t>
      </w:r>
      <w:proofErr w:type="spellEnd"/>
      <w:r w:rsidRPr="0085118A">
        <w:t xml:space="preserve">. br. 10674/4 oranica lončarica velika površine 27 m2 </w:t>
      </w:r>
      <w:r w:rsidRPr="0085118A">
        <w:rPr>
          <w:b/>
        </w:rPr>
        <w:t>u ukupnom iznosu od 1.398.947,56 kn.</w:t>
      </w:r>
    </w:p>
    <w:p w:rsidRDefault="0085118A" w:rsidP="0085118A" w:rsidR="0085118A" w:rsidRPr="0085118A">
      <w:pPr>
        <w:spacing w:lineRule="auto" w:line="264"/>
        <w:ind w:firstLine="708"/>
        <w:jc w:val="both"/>
      </w:pPr>
    </w:p>
    <w:p w:rsidRDefault="0085118A" w:rsidP="0085118A" w:rsidR="00613023" w:rsidRPr="0085118A">
      <w:pPr>
        <w:ind w:firstLine="708"/>
        <w:jc w:val="both"/>
      </w:pPr>
      <w:r w:rsidRPr="0085118A">
        <w:t xml:space="preserve">Na navedenim nekretninama upisano je </w:t>
      </w:r>
      <w:proofErr w:type="spellStart"/>
      <w:r w:rsidRPr="0085118A">
        <w:t>razlučno</w:t>
      </w:r>
      <w:proofErr w:type="spellEnd"/>
      <w:r w:rsidRPr="0085118A">
        <w:t xml:space="preserve"> pravo za korist </w:t>
      </w:r>
      <w:proofErr w:type="spellStart"/>
      <w:r w:rsidRPr="0085118A">
        <w:t>razlučnih</w:t>
      </w:r>
      <w:proofErr w:type="spellEnd"/>
      <w:r w:rsidRPr="0085118A">
        <w:t xml:space="preserve"> vjerovnika PBZ d.d. Zagreb, </w:t>
      </w:r>
      <w:proofErr w:type="spellStart"/>
      <w:r w:rsidRPr="0085118A">
        <w:t>Addiko</w:t>
      </w:r>
      <w:proofErr w:type="spellEnd"/>
      <w:r w:rsidRPr="0085118A">
        <w:t xml:space="preserve"> Bank d.d. Zagreb  i RH MF Porezna uprava Vukovar, </w:t>
      </w:r>
      <w:r w:rsidR="00613023" w:rsidRPr="0085118A">
        <w:rPr>
          <w:b/>
        </w:rPr>
        <w:t>namiruju se:</w:t>
      </w:r>
      <w:r w:rsidR="00613023" w:rsidRPr="0085118A">
        <w:t xml:space="preserve"> </w:t>
      </w:r>
    </w:p>
    <w:p w:rsidRDefault="0085118A" w:rsidP="0085118A" w:rsidR="0085118A" w:rsidRPr="0085118A">
      <w:pPr>
        <w:jc w:val="both"/>
      </w:pPr>
    </w:p>
    <w:p w:rsidRDefault="0085118A" w:rsidP="0085118A" w:rsidR="0085118A" w:rsidRPr="0085118A"/>
    <w:tbl>
      <w:tblPr>
        <w:tblW w:type="dxa" w:w="8300"/>
        <w:tblInd w:type="dxa" w:w="95"/>
        <w:tblLook w:val="04A0" w:noVBand="1" w:noHBand="0" w:lastColumn="0" w:firstColumn="1" w:lastRow="0" w:firstRow="1"/>
      </w:tblPr>
      <w:tblGrid>
        <w:gridCol w:w="3400"/>
        <w:gridCol w:w="1640"/>
        <w:gridCol w:w="1620"/>
        <w:gridCol w:w="1640"/>
      </w:tblGrid>
      <w:tr w:rsidTr="0038253D" w:rsidR="0085118A" w:rsidRPr="0085118A">
        <w:trPr>
          <w:trHeight w:val="300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zk.ul.786,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zk.ul.787,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zk.ul.386 A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Opis stavke / nekretnina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k.č.br. 223/4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k.č.br. 223/1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k.č.br. 224/2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 xml:space="preserve">k.o. </w:t>
            </w:r>
            <w:proofErr w:type="spellStart"/>
            <w:r w:rsidRPr="0085118A">
              <w:rPr>
                <w:color w:val="000000"/>
              </w:rPr>
              <w:t>Čeminac</w:t>
            </w:r>
            <w:proofErr w:type="spellEnd"/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 xml:space="preserve">k.o. </w:t>
            </w:r>
            <w:proofErr w:type="spellStart"/>
            <w:r w:rsidRPr="0085118A">
              <w:rPr>
                <w:color w:val="000000"/>
              </w:rPr>
              <w:t>Čeminac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 xml:space="preserve">k.o. </w:t>
            </w:r>
            <w:proofErr w:type="spellStart"/>
            <w:r w:rsidRPr="0085118A">
              <w:rPr>
                <w:color w:val="000000"/>
              </w:rPr>
              <w:t>Čeminac</w:t>
            </w:r>
            <w:proofErr w:type="spellEnd"/>
          </w:p>
        </w:tc>
      </w:tr>
      <w:tr w:rsidTr="0038253D" w:rsidR="0085118A" w:rsidRPr="0085118A">
        <w:trPr>
          <w:trHeight w:val="34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</w:rPr>
            </w:pPr>
            <w:proofErr w:type="spellStart"/>
            <w:r w:rsidRPr="0085118A">
              <w:rPr>
                <w:b/>
                <w:bCs/>
                <w:color w:val="000000"/>
              </w:rPr>
              <w:t>Kupovnina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59.814,16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20.328,00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1.317.148,87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 xml:space="preserve">% od ukupne </w:t>
            </w:r>
            <w:proofErr w:type="spellStart"/>
            <w:r w:rsidRPr="0085118A">
              <w:rPr>
                <w:color w:val="000000"/>
              </w:rPr>
              <w:t>kupovnine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4,28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1,45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94,15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Nagrada stečajne upraviteljice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5.776,97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1.963,32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127.212,85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Trošak oglašavanja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5.500,00</w:t>
            </w:r>
          </w:p>
        </w:tc>
      </w:tr>
      <w:tr w:rsidTr="0038253D" w:rsidR="0085118A" w:rsidRPr="0085118A">
        <w:trPr>
          <w:trHeight w:val="33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lastRenderedPageBreak/>
              <w:t>Ukupni troškovi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5.776,97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1.963,32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132.712,85</w:t>
            </w:r>
          </w:p>
        </w:tc>
      </w:tr>
      <w:tr w:rsidTr="0038253D" w:rsidR="0085118A" w:rsidRPr="0085118A">
        <w:trPr>
          <w:trHeight w:val="33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Ostaje za namirenje vjerovnika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54.037,19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18.364,68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1.184.436,02</w:t>
            </w:r>
          </w:p>
        </w:tc>
      </w:tr>
      <w:tr w:rsidTr="0038253D" w:rsidR="0085118A" w:rsidRPr="0085118A">
        <w:trPr>
          <w:trHeight w:val="33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</w:rPr>
            </w:pPr>
            <w:r w:rsidRPr="0085118A">
              <w:rPr>
                <w:b/>
                <w:bCs/>
                <w:color w:val="000000"/>
              </w:rPr>
              <w:t>Namirenje vjerovnika: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Privredna banka d.d.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</w:pPr>
            <w:r w:rsidRPr="0085118A">
              <w:t>742.847,79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proofErr w:type="spellStart"/>
            <w:r w:rsidRPr="0085118A">
              <w:rPr>
                <w:color w:val="000000"/>
              </w:rPr>
              <w:t>Addiko</w:t>
            </w:r>
            <w:proofErr w:type="spellEnd"/>
            <w:r w:rsidRPr="0085118A">
              <w:rPr>
                <w:color w:val="000000"/>
              </w:rPr>
              <w:t xml:space="preserve"> banka d.d. Zagreb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</w:pPr>
            <w:r w:rsidRPr="0085118A">
              <w:t>441.588,23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RH MF Porezna uprava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</w:pPr>
            <w:r w:rsidRPr="0085118A">
              <w:t>54.037,19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</w:pPr>
            <w:r w:rsidRPr="0085118A">
              <w:t>18.364,68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0,00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Ukupno namirenje vjerovnika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54.037,19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18.364,68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1.184.436,02</w:t>
            </w:r>
          </w:p>
        </w:tc>
      </w:tr>
    </w:tbl>
    <w:p w:rsidRDefault="0085118A" w:rsidP="0085118A" w:rsidR="0085118A" w:rsidRPr="0085118A"/>
    <w:p w:rsidRDefault="0085118A" w:rsidP="0085118A" w:rsidR="0085118A" w:rsidRPr="0085118A">
      <w:r w:rsidRPr="0085118A">
        <w:t xml:space="preserve">  </w:t>
      </w:r>
    </w:p>
    <w:tbl>
      <w:tblPr>
        <w:tblW w:type="dxa" w:w="8300"/>
        <w:tblInd w:type="dxa" w:w="95"/>
        <w:tblLook w:val="04A0" w:noVBand="1" w:noHBand="0" w:lastColumn="0" w:firstColumn="1" w:lastRow="0" w:firstRow="1"/>
      </w:tblPr>
      <w:tblGrid>
        <w:gridCol w:w="3400"/>
        <w:gridCol w:w="1640"/>
        <w:gridCol w:w="1620"/>
        <w:gridCol w:w="1640"/>
      </w:tblGrid>
      <w:tr w:rsidTr="0038253D" w:rsidR="0085118A" w:rsidRPr="0085118A">
        <w:trPr>
          <w:trHeight w:val="300"/>
        </w:trPr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proofErr w:type="spellStart"/>
            <w:r w:rsidRPr="0085118A">
              <w:rPr>
                <w:color w:val="000000"/>
              </w:rPr>
              <w:t>zk.ul</w:t>
            </w:r>
            <w:proofErr w:type="spellEnd"/>
            <w:r w:rsidRPr="0085118A">
              <w:rPr>
                <w:color w:val="000000"/>
              </w:rPr>
              <w:t>. 19183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proofErr w:type="spellStart"/>
            <w:r w:rsidRPr="0085118A">
              <w:rPr>
                <w:color w:val="000000"/>
              </w:rPr>
              <w:t>zk.ul</w:t>
            </w:r>
            <w:proofErr w:type="spellEnd"/>
            <w:r w:rsidRPr="0085118A">
              <w:rPr>
                <w:color w:val="000000"/>
              </w:rPr>
              <w:t>. 19183</w:t>
            </w:r>
          </w:p>
        </w:tc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Opis stavke / nekretnina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k.č.br. 10673/8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k.č.br. 10674/4</w:t>
            </w:r>
          </w:p>
        </w:tc>
        <w:tc>
          <w:tcPr>
            <w:tcW w:type="dxa" w:w="16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Ukupno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k.o.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center"/>
              <w:rPr>
                <w:color w:val="000000"/>
              </w:rPr>
            </w:pPr>
            <w:r w:rsidRPr="0085118A">
              <w:rPr>
                <w:color w:val="000000"/>
              </w:rPr>
              <w:t>k.o. Osijek</w:t>
            </w:r>
          </w:p>
        </w:tc>
        <w:tc>
          <w:tcPr>
            <w:tcW w:type="dxa" w:w="164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85118A" w:rsidRPr="0085118A">
        <w:trPr>
          <w:trHeight w:val="34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</w:rPr>
            </w:pPr>
            <w:proofErr w:type="spellStart"/>
            <w:r w:rsidRPr="0085118A">
              <w:rPr>
                <w:b/>
                <w:bCs/>
                <w:color w:val="000000"/>
              </w:rPr>
              <w:t>Kupovnina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993,91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662,62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1.398.947,56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 xml:space="preserve">% od ukupne </w:t>
            </w:r>
            <w:proofErr w:type="spellStart"/>
            <w:r w:rsidRPr="0085118A">
              <w:rPr>
                <w:color w:val="000000"/>
              </w:rPr>
              <w:t>kupovnine</w:t>
            </w:r>
            <w:proofErr w:type="spellEnd"/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0,07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0,05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100,00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Nagrada stečajne upraviteljice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95,99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64,00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135.113,13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Trošak oglašavanja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5.500,00</w:t>
            </w:r>
          </w:p>
        </w:tc>
      </w:tr>
      <w:tr w:rsidTr="0038253D" w:rsidR="0085118A" w:rsidRPr="0085118A">
        <w:trPr>
          <w:trHeight w:val="33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Ukupni troškovi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95,99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64,00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140.613,13</w:t>
            </w:r>
          </w:p>
        </w:tc>
      </w:tr>
      <w:tr w:rsidTr="0038253D" w:rsidR="0085118A" w:rsidRPr="0085118A">
        <w:trPr>
          <w:trHeight w:val="33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Ostaje za namirenje vjerovnika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897,92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598,62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1.258.334,43</w:t>
            </w:r>
          </w:p>
        </w:tc>
      </w:tr>
      <w:tr w:rsidTr="0038253D" w:rsidR="0085118A" w:rsidRPr="0085118A">
        <w:trPr>
          <w:trHeight w:val="33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</w:rPr>
            </w:pPr>
            <w:r w:rsidRPr="0085118A">
              <w:rPr>
                <w:b/>
                <w:bCs/>
                <w:color w:val="000000"/>
              </w:rPr>
              <w:t>Namirenje vjerovnika: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Privredna banka d.d.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742.847,79</w:t>
            </w:r>
          </w:p>
        </w:tc>
      </w:tr>
      <w:tr w:rsidTr="0038253D" w:rsidR="0085118A" w:rsidRPr="0085118A">
        <w:trPr>
          <w:trHeight w:val="300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proofErr w:type="spellStart"/>
            <w:r w:rsidRPr="0085118A">
              <w:rPr>
                <w:color w:val="000000"/>
              </w:rPr>
              <w:t>Addiko</w:t>
            </w:r>
            <w:proofErr w:type="spellEnd"/>
            <w:r w:rsidRPr="0085118A">
              <w:rPr>
                <w:color w:val="000000"/>
              </w:rPr>
              <w:t xml:space="preserve"> banka d.d. Zagreb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</w:pPr>
            <w:r w:rsidRPr="0085118A">
              <w:t>897,92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</w:pPr>
            <w:r w:rsidRPr="0085118A">
              <w:t>598,62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443.084,77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RH MF Porezna uprava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72.401,87</w:t>
            </w:r>
          </w:p>
        </w:tc>
      </w:tr>
      <w:tr w:rsidTr="0038253D" w:rsidR="0085118A" w:rsidRPr="0085118A">
        <w:trPr>
          <w:trHeight w:val="315"/>
        </w:trPr>
        <w:tc>
          <w:tcPr>
            <w:tcW w:type="dxa" w:w="3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Ukupno namirenje vjerovnika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897,92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598,62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1.258.334,43</w:t>
            </w:r>
          </w:p>
        </w:tc>
      </w:tr>
    </w:tbl>
    <w:p w:rsidRDefault="0085118A" w:rsidP="0085118A" w:rsidR="0085118A" w:rsidRPr="0085118A"/>
    <w:p w:rsidRDefault="0085118A" w:rsidP="0085118A" w:rsidR="0085118A" w:rsidRPr="0085118A">
      <w:r w:rsidRPr="0085118A">
        <w:t xml:space="preserve">Iz gore navedenog iznosa namiruju se </w:t>
      </w:r>
      <w:proofErr w:type="spellStart"/>
      <w:r w:rsidRPr="0085118A">
        <w:t>razlučni</w:t>
      </w:r>
      <w:proofErr w:type="spellEnd"/>
      <w:r w:rsidRPr="0085118A">
        <w:t xml:space="preserve"> vjerovnici i to:</w:t>
      </w:r>
    </w:p>
    <w:p w:rsidRDefault="0085118A" w:rsidP="0085118A" w:rsidR="0085118A" w:rsidRPr="0085118A"/>
    <w:tbl>
      <w:tblPr>
        <w:tblW w:type="dxa" w:w="9740"/>
        <w:tblInd w:type="dxa" w:w="95"/>
        <w:tblLook w:val="04A0" w:noVBand="1" w:noHBand="0" w:lastColumn="0" w:firstColumn="1" w:lastRow="0" w:firstRow="1"/>
      </w:tblPr>
      <w:tblGrid>
        <w:gridCol w:w="1643"/>
        <w:gridCol w:w="283"/>
        <w:gridCol w:w="4321"/>
        <w:gridCol w:w="2677"/>
        <w:gridCol w:w="816"/>
      </w:tblGrid>
      <w:tr w:rsidTr="0038253D" w:rsidR="0085118A" w:rsidRPr="0085118A">
        <w:trPr>
          <w:trHeight w:val="300"/>
        </w:trPr>
        <w:tc>
          <w:tcPr>
            <w:tcW w:type="dxa" w:w="62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  <w:u w:val="single"/>
              </w:rPr>
            </w:pPr>
            <w:r w:rsidRPr="0085118A">
              <w:rPr>
                <w:b/>
                <w:bCs/>
                <w:color w:val="000000"/>
                <w:u w:val="single"/>
              </w:rPr>
              <w:t>Privredna banka Zagreb d.d. Zagreb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525"/>
        </w:trPr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Iznos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4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IBAN</w:t>
            </w:r>
          </w:p>
        </w:tc>
        <w:tc>
          <w:tcPr>
            <w:tcW w:type="dxa" w:w="26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Poziv na broj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742.847,79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HR64 2340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2600013-420674-7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300"/>
        </w:trPr>
        <w:tc>
          <w:tcPr>
            <w:tcW w:type="dxa" w:w="19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85118A">
              <w:rPr>
                <w:b/>
                <w:bCs/>
                <w:color w:val="000000"/>
                <w:u w:val="single"/>
              </w:rPr>
              <w:t>Addiko</w:t>
            </w:r>
            <w:proofErr w:type="spellEnd"/>
            <w:r w:rsidRPr="0085118A">
              <w:rPr>
                <w:b/>
                <w:bCs/>
                <w:color w:val="000000"/>
                <w:u w:val="single"/>
              </w:rPr>
              <w:t xml:space="preserve"> banka d.d. Zagreb</w:t>
            </w: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540"/>
        </w:trPr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Iznos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4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IBAN</w:t>
            </w:r>
          </w:p>
        </w:tc>
        <w:tc>
          <w:tcPr>
            <w:tcW w:type="dxa" w:w="26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Poziv na broj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1.496,43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HR60 2500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107170515-510047822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342.232,88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HR60 2500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107140578-579002365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99.355,46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4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HR60 2500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110180518-514000282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443.084,77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300"/>
        </w:trPr>
        <w:tc>
          <w:tcPr>
            <w:tcW w:type="dxa" w:w="62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b/>
                <w:bCs/>
                <w:color w:val="000000"/>
                <w:u w:val="single"/>
              </w:rPr>
            </w:pPr>
            <w:r w:rsidRPr="0085118A">
              <w:rPr>
                <w:b/>
                <w:bCs/>
                <w:color w:val="000000"/>
                <w:u w:val="single"/>
              </w:rPr>
              <w:lastRenderedPageBreak/>
              <w:t>ŽDO Porezna uprava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540"/>
        </w:trPr>
        <w:tc>
          <w:tcPr>
            <w:tcW w:type="dxa" w:w="974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Uplatiti na žiro račun stečajnog dužnika sa kojeg će se sredstva raspodijeliti</w:t>
            </w:r>
          </w:p>
        </w:tc>
      </w:tr>
      <w:tr w:rsidTr="0038253D" w:rsidR="0085118A" w:rsidRPr="0085118A">
        <w:trPr>
          <w:trHeight w:val="285"/>
        </w:trPr>
        <w:tc>
          <w:tcPr>
            <w:tcW w:type="dxa" w:w="892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i uplatiti po pojedinim uplatnim računima Porezne uprave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480"/>
        </w:trPr>
        <w:tc>
          <w:tcPr>
            <w:tcW w:type="dxa" w:w="892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 xml:space="preserve">Žiro račun stečajnog dužnika </w:t>
            </w:r>
            <w:proofErr w:type="spellStart"/>
            <w:r w:rsidRPr="0085118A">
              <w:rPr>
                <w:color w:val="000000"/>
              </w:rPr>
              <w:t>Dover</w:t>
            </w:r>
            <w:proofErr w:type="spellEnd"/>
            <w:r w:rsidRPr="0085118A">
              <w:rPr>
                <w:color w:val="000000"/>
              </w:rPr>
              <w:t xml:space="preserve"> d.o.o. u stečaju je: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Iznos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4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IBAN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  <w:tr w:rsidTr="0038253D" w:rsidR="0085118A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72.401,87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 xml:space="preserve">HR77 2360 0001 1023 8642 7 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18A" w:rsidP="0038253D" w:rsidR="0085118A" w:rsidRPr="0085118A">
            <w:pPr>
              <w:rPr>
                <w:color w:val="000000"/>
              </w:rPr>
            </w:pPr>
          </w:p>
        </w:tc>
      </w:tr>
    </w:tbl>
    <w:p w:rsidRDefault="0085118A" w:rsidP="0085118A" w:rsidR="0085118A" w:rsidRPr="0085118A">
      <w:pPr>
        <w:jc w:val="both"/>
      </w:pPr>
    </w:p>
    <w:p w:rsidRDefault="00613023" w:rsidP="00613023" w:rsidR="00613023" w:rsidRPr="0085118A">
      <w:pPr>
        <w:ind w:firstLine="708"/>
        <w:jc w:val="both"/>
      </w:pPr>
    </w:p>
    <w:p w:rsidRDefault="00A53137" w:rsidP="00A53137" w:rsidR="00A53137" w:rsidRPr="0085118A">
      <w:pPr>
        <w:pStyle w:val="Odlomakpopisa"/>
        <w:ind w:left="1068"/>
        <w:jc w:val="both"/>
        <w:rPr>
          <w:b/>
          <w:u w:val="single"/>
        </w:rPr>
      </w:pPr>
    </w:p>
    <w:p w:rsidRDefault="005A270B" w:rsidP="0085118A" w:rsidR="005021E8" w:rsidRPr="0085118A">
      <w:pPr>
        <w:pStyle w:val="Odlomakpopisa"/>
        <w:numPr>
          <w:ilvl w:val="0"/>
          <w:numId w:val="10"/>
        </w:numPr>
        <w:ind w:firstLine="708" w:left="0"/>
        <w:jc w:val="both"/>
      </w:pPr>
      <w:r w:rsidRPr="0085118A">
        <w:t>Računovodstvo Trgovačkog suda u Osijeku izvršiti će prijenos navedenih sredstava</w:t>
      </w:r>
      <w:r w:rsidR="004015A4" w:rsidRPr="0085118A">
        <w:t xml:space="preserve"> iz točke </w:t>
      </w:r>
      <w:r w:rsidR="00A53137" w:rsidRPr="0085118A">
        <w:t>1</w:t>
      </w:r>
      <w:r w:rsidR="004015A4" w:rsidRPr="0085118A">
        <w:t xml:space="preserve"> ovoga rješenja</w:t>
      </w:r>
      <w:r w:rsidRPr="0085118A">
        <w:t xml:space="preserve"> s kartice predmeta i to </w:t>
      </w:r>
      <w:r w:rsidR="006D6AFF" w:rsidRPr="0085118A">
        <w:t xml:space="preserve">iznosa od </w:t>
      </w:r>
      <w:r w:rsidR="0085118A">
        <w:rPr>
          <w:b/>
        </w:rPr>
        <w:t>345.727,85</w:t>
      </w:r>
      <w:r w:rsidR="006D6AFF" w:rsidRPr="0085118A">
        <w:rPr>
          <w:b/>
        </w:rPr>
        <w:t xml:space="preserve"> kn</w:t>
      </w:r>
      <w:r w:rsidR="006D6AFF" w:rsidRPr="0085118A">
        <w:t xml:space="preserve"> (</w:t>
      </w:r>
      <w:r w:rsidRPr="0085118A">
        <w:t xml:space="preserve">ukupnih troškova od </w:t>
      </w:r>
      <w:r w:rsidR="0085118A">
        <w:t>132.712,85</w:t>
      </w:r>
      <w:r w:rsidR="00224E2B" w:rsidRPr="0085118A">
        <w:t xml:space="preserve"> kn</w:t>
      </w:r>
      <w:r w:rsidR="0085118A">
        <w:t xml:space="preserve"> + 140.613,13 kn te iznos od 72.401,87 kn koji iznos pripada </w:t>
      </w:r>
      <w:proofErr w:type="spellStart"/>
      <w:r w:rsidR="0085118A">
        <w:t>razlučnom</w:t>
      </w:r>
      <w:proofErr w:type="spellEnd"/>
      <w:r w:rsidR="0085118A">
        <w:t xml:space="preserve"> vjerovnika RH MF Porezna uprava a koji iznos će stečajna upraviteljica uplatiti na račun tog </w:t>
      </w:r>
      <w:proofErr w:type="spellStart"/>
      <w:r w:rsidR="0085118A">
        <w:t>razlučnog</w:t>
      </w:r>
      <w:proofErr w:type="spellEnd"/>
      <w:r w:rsidR="0085118A">
        <w:t xml:space="preserve"> vjerovnika)</w:t>
      </w:r>
      <w:r w:rsidR="00A53137" w:rsidRPr="0085118A">
        <w:t xml:space="preserve"> </w:t>
      </w:r>
      <w:r w:rsidR="00224E2B" w:rsidRPr="0085118A">
        <w:t xml:space="preserve">na </w:t>
      </w:r>
      <w:r w:rsidRPr="0085118A">
        <w:t xml:space="preserve">žiro-račun stečajnog dužnika broj </w:t>
      </w:r>
      <w:r w:rsidR="0085118A" w:rsidRPr="0085118A">
        <w:rPr>
          <w:color w:val="000000"/>
        </w:rPr>
        <w:t xml:space="preserve">HR77 2360 0001 1023 8642 7 </w:t>
      </w:r>
      <w:r w:rsidRPr="0085118A">
        <w:t xml:space="preserve">te iznos od </w:t>
      </w:r>
      <w:r w:rsidR="0085118A">
        <w:t xml:space="preserve">742.847,79 kn </w:t>
      </w:r>
      <w:proofErr w:type="spellStart"/>
      <w:r w:rsidRPr="0085118A">
        <w:rPr>
          <w:b/>
        </w:rPr>
        <w:t>razlučnom</w:t>
      </w:r>
      <w:proofErr w:type="spellEnd"/>
      <w:r w:rsidRPr="0085118A">
        <w:rPr>
          <w:b/>
        </w:rPr>
        <w:t xml:space="preserve"> vjerovniku </w:t>
      </w:r>
      <w:r w:rsidR="0085118A">
        <w:rPr>
          <w:b/>
        </w:rPr>
        <w:t xml:space="preserve">PBZ d.d. Zagreb </w:t>
      </w:r>
      <w:r w:rsidR="00A3640D" w:rsidRPr="0085118A">
        <w:t xml:space="preserve"> na broj IBAN: HR</w:t>
      </w:r>
      <w:r w:rsidR="0085118A">
        <w:t>64 2340 0091 0000 0001 3</w:t>
      </w:r>
      <w:r w:rsidR="00A3640D" w:rsidRPr="0085118A">
        <w:t xml:space="preserve"> poziv na broj HR</w:t>
      </w:r>
      <w:r w:rsidR="0085118A">
        <w:t>05 2600013-420674-7</w:t>
      </w:r>
      <w:r w:rsidR="005021E8">
        <w:t xml:space="preserve"> i </w:t>
      </w:r>
      <w:proofErr w:type="spellStart"/>
      <w:r w:rsidR="005021E8">
        <w:t>razlučnom</w:t>
      </w:r>
      <w:proofErr w:type="spellEnd"/>
      <w:r w:rsidR="005021E8">
        <w:t xml:space="preserve"> vjerovniku </w:t>
      </w:r>
      <w:proofErr w:type="spellStart"/>
      <w:r w:rsidR="005021E8">
        <w:t>Addiko</w:t>
      </w:r>
      <w:proofErr w:type="spellEnd"/>
      <w:r w:rsidR="005021E8">
        <w:t xml:space="preserve"> Bank d.d. Zagreb: </w:t>
      </w:r>
    </w:p>
    <w:tbl>
      <w:tblPr>
        <w:tblW w:type="dxa" w:w="9740"/>
        <w:tblInd w:type="dxa" w:w="95"/>
        <w:tblLook w:val="04A0" w:noVBand="1" w:noHBand="0" w:lastColumn="0" w:firstColumn="1" w:lastRow="0" w:firstRow="1"/>
      </w:tblPr>
      <w:tblGrid>
        <w:gridCol w:w="1643"/>
        <w:gridCol w:w="283"/>
        <w:gridCol w:w="4321"/>
        <w:gridCol w:w="2677"/>
        <w:gridCol w:w="816"/>
      </w:tblGrid>
      <w:tr w:rsidTr="0038253D" w:rsidR="005021E8" w:rsidRPr="0085118A">
        <w:trPr>
          <w:trHeight w:val="540"/>
        </w:trPr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Iznos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4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IBAN</w:t>
            </w:r>
          </w:p>
        </w:tc>
        <w:tc>
          <w:tcPr>
            <w:tcW w:type="dxa" w:w="26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Poziv na broj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</w:tr>
      <w:tr w:rsidTr="0038253D" w:rsidR="005021E8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1.496,43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HR60 2500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107170515-510047822</w:t>
            </w:r>
          </w:p>
        </w:tc>
      </w:tr>
      <w:tr w:rsidTr="0038253D" w:rsidR="005021E8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342.232,88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HR60 2500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107140578-579002365</w:t>
            </w:r>
          </w:p>
        </w:tc>
      </w:tr>
      <w:tr w:rsidTr="0038253D" w:rsidR="005021E8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99.355,46</w:t>
            </w: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 </w:t>
            </w:r>
          </w:p>
        </w:tc>
        <w:tc>
          <w:tcPr>
            <w:tcW w:type="dxa" w:w="43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HR60 2500 0091 0000 0001 3</w:t>
            </w:r>
          </w:p>
        </w:tc>
        <w:tc>
          <w:tcPr>
            <w:tcW w:type="dxa" w:w="34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  <w:r w:rsidRPr="0085118A">
              <w:rPr>
                <w:color w:val="000000"/>
              </w:rPr>
              <w:t>HR05 110180518-514000282</w:t>
            </w:r>
          </w:p>
        </w:tc>
      </w:tr>
      <w:tr w:rsidTr="0038253D" w:rsidR="005021E8" w:rsidRPr="0085118A">
        <w:trPr>
          <w:trHeight w:val="285"/>
        </w:trPr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jc w:val="right"/>
              <w:rPr>
                <w:color w:val="000000"/>
              </w:rPr>
            </w:pPr>
            <w:r w:rsidRPr="0085118A">
              <w:rPr>
                <w:color w:val="000000"/>
              </w:rPr>
              <w:t>443.084,77</w:t>
            </w:r>
          </w:p>
        </w:tc>
        <w:tc>
          <w:tcPr>
            <w:tcW w:type="dxa" w:w="2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</w:p>
        </w:tc>
        <w:tc>
          <w:tcPr>
            <w:tcW w:type="dxa" w:w="4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21E8" w:rsidP="0038253D" w:rsidR="005021E8" w:rsidRPr="0085118A">
            <w:pPr>
              <w:rPr>
                <w:color w:val="000000"/>
              </w:rPr>
            </w:pPr>
          </w:p>
        </w:tc>
      </w:tr>
    </w:tbl>
    <w:p w:rsidRDefault="006D6AFF" w:rsidP="005021E8" w:rsidR="005A270B">
      <w:pPr>
        <w:jc w:val="both"/>
        <w:rPr>
          <w:b/>
        </w:rPr>
      </w:pPr>
      <w:r w:rsidRPr="0085118A">
        <w:t>,</w:t>
      </w:r>
      <w:r w:rsidR="004015A4" w:rsidRPr="0085118A">
        <w:t xml:space="preserve"> </w:t>
      </w:r>
      <w:r w:rsidR="004015A4" w:rsidRPr="005021E8">
        <w:rPr>
          <w:b/>
        </w:rPr>
        <w:t>po pravomoćnosti ovoga rješenja</w:t>
      </w:r>
      <w:r w:rsidR="006E5710" w:rsidRPr="005021E8">
        <w:rPr>
          <w:b/>
        </w:rPr>
        <w:t>.</w:t>
      </w:r>
    </w:p>
    <w:p w:rsidRDefault="005021E8" w:rsidP="005021E8" w:rsidR="005021E8">
      <w:pPr>
        <w:jc w:val="both"/>
        <w:rPr>
          <w:b/>
        </w:rPr>
      </w:pPr>
    </w:p>
    <w:p w:rsidRDefault="005021E8" w:rsidP="005021E8" w:rsidR="005021E8" w:rsidRPr="005021E8">
      <w:pPr>
        <w:pStyle w:val="Odlomakpopisa"/>
        <w:numPr>
          <w:ilvl w:val="0"/>
          <w:numId w:val="10"/>
        </w:numPr>
        <w:ind w:firstLine="708" w:left="0"/>
        <w:jc w:val="both"/>
      </w:pPr>
      <w:r w:rsidRPr="005021E8">
        <w:t xml:space="preserve">Nalaže se stečajnoj upraviteljici </w:t>
      </w:r>
      <w:r w:rsidR="00814C08">
        <w:t xml:space="preserve">Lidiji Balog iz Bilja, Vinogradska 17, OIB: 90656042786 </w:t>
      </w:r>
      <w:r w:rsidRPr="005021E8">
        <w:t xml:space="preserve">da odmah po primitku uplate iznosa od 72.401,87 kn (iznos koji pripada </w:t>
      </w:r>
      <w:proofErr w:type="spellStart"/>
      <w:r w:rsidRPr="005021E8">
        <w:t>razlučnom</w:t>
      </w:r>
      <w:proofErr w:type="spellEnd"/>
      <w:r w:rsidRPr="005021E8">
        <w:t xml:space="preserve"> vjerovniku RH MF Porezna uprava)</w:t>
      </w:r>
      <w:r>
        <w:t xml:space="preserve"> isti isplati </w:t>
      </w:r>
      <w:proofErr w:type="spellStart"/>
      <w:r>
        <w:t>razlučnom</w:t>
      </w:r>
      <w:proofErr w:type="spellEnd"/>
      <w:r>
        <w:t xml:space="preserve"> vjerovniku RH MF Porezna uprava.</w:t>
      </w:r>
      <w:r w:rsidRPr="005021E8">
        <w:t xml:space="preserve"> </w:t>
      </w:r>
    </w:p>
    <w:p w:rsidRDefault="00224E2B" w:rsidP="005021E8" w:rsidR="00224E2B" w:rsidRPr="0085118A">
      <w:pPr>
        <w:ind w:firstLine="708"/>
        <w:jc w:val="both"/>
      </w:pPr>
    </w:p>
    <w:p w:rsidRDefault="001E4CA0" w:rsidP="005A270B" w:rsidR="001E4CA0" w:rsidRPr="0085118A">
      <w:pPr>
        <w:jc w:val="both"/>
      </w:pPr>
    </w:p>
    <w:p w:rsidRDefault="005A270B" w:rsidP="005A270B" w:rsidR="005A270B" w:rsidRPr="0085118A">
      <w:pPr>
        <w:ind w:firstLine="708"/>
        <w:jc w:val="center"/>
      </w:pPr>
      <w:r w:rsidRPr="0085118A">
        <w:t>Obrazloženje</w:t>
      </w:r>
    </w:p>
    <w:p w:rsidRDefault="005A270B" w:rsidP="005A270B" w:rsidR="005A270B" w:rsidRPr="0085118A">
      <w:pPr>
        <w:ind w:firstLine="708"/>
        <w:jc w:val="both"/>
      </w:pPr>
    </w:p>
    <w:p w:rsidRDefault="005A270B" w:rsidP="004015A4" w:rsidR="005A270B" w:rsidRPr="0085118A">
      <w:pPr>
        <w:jc w:val="both"/>
      </w:pPr>
    </w:p>
    <w:p w:rsidRDefault="005A270B" w:rsidP="005A270B" w:rsidR="005A270B" w:rsidRPr="0085118A">
      <w:pPr>
        <w:ind w:firstLine="708"/>
        <w:jc w:val="both"/>
      </w:pPr>
      <w:r w:rsidRPr="0085118A">
        <w:t>Stečajn</w:t>
      </w:r>
      <w:r w:rsidR="00FF627D" w:rsidRPr="0085118A">
        <w:t>a</w:t>
      </w:r>
      <w:r w:rsidRPr="0085118A">
        <w:t xml:space="preserve"> upravitelj</w:t>
      </w:r>
      <w:r w:rsidR="00FF627D" w:rsidRPr="0085118A">
        <w:t>ica</w:t>
      </w:r>
      <w:r w:rsidRPr="0085118A">
        <w:t xml:space="preserve"> u stečajnom predmetu </w:t>
      </w:r>
      <w:r w:rsidR="00715B80" w:rsidRPr="0085118A">
        <w:rPr>
          <w:b/>
          <w:color w:val="000000"/>
        </w:rPr>
        <w:t xml:space="preserve">DOVER d.o.o. za promet roba i usluga „u stečaju“, </w:t>
      </w:r>
      <w:proofErr w:type="spellStart"/>
      <w:r w:rsidR="00715B80" w:rsidRPr="0085118A">
        <w:rPr>
          <w:b/>
          <w:color w:val="000000"/>
        </w:rPr>
        <w:t>Čeminac</w:t>
      </w:r>
      <w:proofErr w:type="spellEnd"/>
      <w:r w:rsidR="00715B80" w:rsidRPr="0085118A">
        <w:rPr>
          <w:b/>
          <w:color w:val="000000"/>
        </w:rPr>
        <w:t>, S. Radića 60, MBS: 030034909, OIB: 55886307084</w:t>
      </w:r>
      <w:r w:rsidR="00814C08">
        <w:rPr>
          <w:b/>
          <w:color w:val="000000"/>
        </w:rPr>
        <w:t xml:space="preserve"> </w:t>
      </w:r>
      <w:r w:rsidRPr="0085118A">
        <w:t>objavi</w:t>
      </w:r>
      <w:r w:rsidR="00FF627D" w:rsidRPr="0085118A">
        <w:t>la</w:t>
      </w:r>
      <w:r w:rsidRPr="0085118A">
        <w:t xml:space="preserve"> je diobu </w:t>
      </w:r>
      <w:proofErr w:type="spellStart"/>
      <w:r w:rsidRPr="0085118A">
        <w:t>kupovnine</w:t>
      </w:r>
      <w:proofErr w:type="spellEnd"/>
      <w:r w:rsidRPr="0085118A">
        <w:t xml:space="preserve"> za prodaju nekretnina stečajnog dužnika, u ukupnom iznosu od </w:t>
      </w:r>
      <w:r w:rsidR="00814C08">
        <w:t>1.398.947,56</w:t>
      </w:r>
      <w:r w:rsidR="001E15EB" w:rsidRPr="0085118A">
        <w:t xml:space="preserve"> kn</w:t>
      </w:r>
      <w:r w:rsidRPr="0085118A">
        <w:t>.</w:t>
      </w:r>
    </w:p>
    <w:p w:rsidRDefault="005A270B" w:rsidP="005A270B" w:rsidR="005A270B" w:rsidRPr="0085118A">
      <w:pPr>
        <w:ind w:firstLine="708"/>
        <w:jc w:val="both"/>
      </w:pPr>
    </w:p>
    <w:p w:rsidRDefault="005A270B" w:rsidP="0097525C" w:rsidR="006D6AFF" w:rsidRPr="0085118A">
      <w:pPr>
        <w:ind w:firstLine="708"/>
        <w:jc w:val="both"/>
      </w:pPr>
      <w:r w:rsidRPr="0085118A">
        <w:t>Stečajn</w:t>
      </w:r>
      <w:r w:rsidR="00FF627D" w:rsidRPr="0085118A">
        <w:t>a</w:t>
      </w:r>
      <w:r w:rsidRPr="0085118A">
        <w:t xml:space="preserve"> upravitelj</w:t>
      </w:r>
      <w:r w:rsidR="00FF627D" w:rsidRPr="0085118A">
        <w:t>ica</w:t>
      </w:r>
      <w:r w:rsidRPr="0085118A">
        <w:t xml:space="preserve"> predloži</w:t>
      </w:r>
      <w:r w:rsidR="00FF627D" w:rsidRPr="0085118A">
        <w:t>la</w:t>
      </w:r>
      <w:r w:rsidRPr="0085118A">
        <w:t xml:space="preserve"> je diobu </w:t>
      </w:r>
      <w:proofErr w:type="spellStart"/>
      <w:r w:rsidRPr="0085118A">
        <w:t>kupovnine</w:t>
      </w:r>
      <w:proofErr w:type="spellEnd"/>
      <w:r w:rsidR="006E5710" w:rsidRPr="0085118A">
        <w:t xml:space="preserve"> podneskom od </w:t>
      </w:r>
      <w:r w:rsidR="00814C08">
        <w:t>9. siječnja 2018. g.</w:t>
      </w:r>
    </w:p>
    <w:p w:rsidRDefault="006E5710" w:rsidP="0097525C" w:rsidR="006E5710" w:rsidRPr="0085118A">
      <w:pPr>
        <w:ind w:firstLine="708"/>
        <w:jc w:val="both"/>
      </w:pPr>
      <w:r w:rsidRPr="0085118A">
        <w:t xml:space="preserve"> </w:t>
      </w:r>
    </w:p>
    <w:p w:rsidRDefault="006E5710" w:rsidP="004015A4" w:rsidR="006E5710" w:rsidRPr="0085118A">
      <w:pPr>
        <w:ind w:firstLine="708"/>
        <w:jc w:val="both"/>
      </w:pPr>
      <w:r w:rsidRPr="0085118A">
        <w:t xml:space="preserve">Nakon održanog ročišta dana </w:t>
      </w:r>
      <w:r w:rsidR="00814C08">
        <w:t>22. veljače 2018. g.</w:t>
      </w:r>
      <w:r w:rsidRPr="0085118A">
        <w:t xml:space="preserve"> za diobu </w:t>
      </w:r>
      <w:proofErr w:type="spellStart"/>
      <w:r w:rsidRPr="0085118A">
        <w:t>kupovnine</w:t>
      </w:r>
      <w:proofErr w:type="spellEnd"/>
      <w:r w:rsidRPr="0085118A">
        <w:t xml:space="preserve"> stekli su se uvjeti</w:t>
      </w:r>
      <w:r w:rsidR="005A270B" w:rsidRPr="0085118A">
        <w:t xml:space="preserve"> za namirenje u izreci naveden</w:t>
      </w:r>
      <w:r w:rsidR="00814C08">
        <w:t>ih</w:t>
      </w:r>
      <w:r w:rsidR="005A270B" w:rsidRPr="0085118A">
        <w:t xml:space="preserve"> </w:t>
      </w:r>
      <w:proofErr w:type="spellStart"/>
      <w:r w:rsidR="005A270B" w:rsidRPr="0085118A">
        <w:t>razlučn</w:t>
      </w:r>
      <w:r w:rsidR="00814C08">
        <w:t>ih</w:t>
      </w:r>
      <w:proofErr w:type="spellEnd"/>
      <w:r w:rsidR="005A270B" w:rsidRPr="0085118A">
        <w:t xml:space="preserve"> vjerovnika </w:t>
      </w:r>
      <w:r w:rsidR="00814C08">
        <w:t xml:space="preserve">PBZ d.d. Zagreb, </w:t>
      </w:r>
      <w:proofErr w:type="spellStart"/>
      <w:r w:rsidR="00814C08">
        <w:t>Addiko</w:t>
      </w:r>
      <w:proofErr w:type="spellEnd"/>
      <w:r w:rsidR="00814C08">
        <w:t xml:space="preserve"> Banka d.d. Zagreb i </w:t>
      </w:r>
      <w:r w:rsidR="006D6AFF" w:rsidRPr="0085118A">
        <w:t>RH MF Porezna uprava</w:t>
      </w:r>
      <w:r w:rsidR="00814C08">
        <w:t xml:space="preserve"> </w:t>
      </w:r>
      <w:proofErr w:type="spellStart"/>
      <w:r w:rsidR="00814C08">
        <w:t>Zatupani</w:t>
      </w:r>
      <w:proofErr w:type="spellEnd"/>
      <w:r w:rsidR="00814C08">
        <w:t xml:space="preserve"> po ŽDO Osijek</w:t>
      </w:r>
      <w:r w:rsidR="004015A4" w:rsidRPr="0085118A">
        <w:t xml:space="preserve"> temeljem </w:t>
      </w:r>
      <w:r w:rsidR="005A270B" w:rsidRPr="0085118A">
        <w:t>u izreci naveden</w:t>
      </w:r>
      <w:r w:rsidR="00814C08">
        <w:t>ih</w:t>
      </w:r>
      <w:r w:rsidR="005A270B" w:rsidRPr="0085118A">
        <w:t xml:space="preserve"> nekretnin</w:t>
      </w:r>
      <w:r w:rsidR="00814C08">
        <w:t>a</w:t>
      </w:r>
      <w:r w:rsidR="005A270B" w:rsidRPr="0085118A">
        <w:t>, u nazočnosti</w:t>
      </w:r>
      <w:r w:rsidR="00814C08">
        <w:t xml:space="preserve"> punomoćnice </w:t>
      </w:r>
      <w:r w:rsidR="005A270B" w:rsidRPr="0085118A">
        <w:t>stečajn</w:t>
      </w:r>
      <w:r w:rsidR="00FF627D" w:rsidRPr="0085118A">
        <w:t>e</w:t>
      </w:r>
      <w:r w:rsidR="005A270B" w:rsidRPr="0085118A">
        <w:t xml:space="preserve"> upravitelj</w:t>
      </w:r>
      <w:r w:rsidR="00FF627D" w:rsidRPr="0085118A">
        <w:t>ice</w:t>
      </w:r>
      <w:r w:rsidR="00814C08">
        <w:t xml:space="preserve"> - odvjetnice</w:t>
      </w:r>
      <w:r w:rsidR="005A270B" w:rsidRPr="0085118A">
        <w:t xml:space="preserve">, </w:t>
      </w:r>
      <w:r w:rsidR="00814C08">
        <w:t xml:space="preserve">savjetnika </w:t>
      </w:r>
      <w:r w:rsidR="005A270B" w:rsidRPr="0085118A">
        <w:t>ŽDO</w:t>
      </w:r>
      <w:r w:rsidR="00FF627D" w:rsidRPr="0085118A">
        <w:t xml:space="preserve"> </w:t>
      </w:r>
      <w:r w:rsidR="00814C08">
        <w:t>Osijek</w:t>
      </w:r>
      <w:r w:rsidR="005A270B" w:rsidRPr="0085118A">
        <w:t xml:space="preserve">, koji su se s diobom </w:t>
      </w:r>
      <w:proofErr w:type="spellStart"/>
      <w:r w:rsidR="005A270B" w:rsidRPr="0085118A">
        <w:t>kupovnine</w:t>
      </w:r>
      <w:proofErr w:type="spellEnd"/>
      <w:r w:rsidR="005A270B" w:rsidRPr="0085118A">
        <w:t xml:space="preserve"> suglasili, te uzimajući u obzir podatke iz spisa i iz zemljišnih knjiga temeljem čl. 105 i 118 Ovršnog zakona ("Narodne novine" broj 112/12 i </w:t>
      </w:r>
      <w:r w:rsidR="005A270B" w:rsidRPr="0085118A">
        <w:lastRenderedPageBreak/>
        <w:t>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D80F1B" w:rsidP="00B57961" w:rsidR="00D80F1B"/>
    <w:p w:rsidRDefault="00D80F1B" w:rsidP="00B57961" w:rsidR="00D80F1B" w:rsidRPr="0085118A"/>
    <w:p w:rsidRDefault="001E4CA0" w:rsidP="00D80F1B" w:rsidR="00B57961">
      <w:pPr>
        <w:tabs>
          <w:tab w:pos="4536" w:val="center"/>
          <w:tab w:pos="6480" w:val="left"/>
        </w:tabs>
      </w:pPr>
      <w:r w:rsidRPr="0085118A">
        <w:tab/>
      </w:r>
      <w:r w:rsidR="00752878" w:rsidRPr="0085118A">
        <w:t xml:space="preserve">U Osijeku </w:t>
      </w:r>
      <w:r w:rsidR="00D80F1B">
        <w:t>17. travnja 2018. g.</w:t>
      </w:r>
    </w:p>
    <w:p w:rsidRDefault="00D80F1B" w:rsidP="001E4CA0" w:rsidR="00D80F1B">
      <w:pPr>
        <w:tabs>
          <w:tab w:pos="4536" w:val="center"/>
          <w:tab w:pos="6360" w:val="left"/>
        </w:tabs>
      </w:pPr>
    </w:p>
    <w:p w:rsidRDefault="00D80F1B" w:rsidP="001E4CA0" w:rsidR="00D80F1B">
      <w:pPr>
        <w:tabs>
          <w:tab w:pos="4536" w:val="center"/>
          <w:tab w:pos="6360" w:val="left"/>
        </w:tabs>
      </w:pPr>
    </w:p>
    <w:p w:rsidRDefault="00D80F1B" w:rsidP="001E4CA0" w:rsidR="00D80F1B" w:rsidRPr="0085118A">
      <w:pPr>
        <w:tabs>
          <w:tab w:pos="4536" w:val="center"/>
          <w:tab w:pos="6360" w:val="left"/>
        </w:tabs>
      </w:pPr>
    </w:p>
    <w:p w:rsidRDefault="00B57961" w:rsidP="00B57961" w:rsidR="00B57961" w:rsidRPr="0085118A"/>
    <w:p w:rsidRDefault="004015A4" w:rsidP="004015A4" w:rsidR="004015A4" w:rsidRPr="0085118A">
      <w:r w:rsidRPr="0085118A">
        <w:t xml:space="preserve"> </w:t>
      </w:r>
      <w:r w:rsidR="006D6AFF" w:rsidRPr="0085118A">
        <w:t>Zapisničar: Danijela Sekulić</w:t>
      </w:r>
      <w:r w:rsidRPr="0085118A">
        <w:t xml:space="preserve">                                                  </w:t>
      </w:r>
      <w:r w:rsidR="0097525C" w:rsidRPr="0085118A">
        <w:t xml:space="preserve">      </w:t>
      </w:r>
      <w:r w:rsidRPr="0085118A">
        <w:t xml:space="preserve">  </w:t>
      </w:r>
      <w:r w:rsidR="006477DA" w:rsidRPr="0085118A">
        <w:t>STEČAJNA SUTKINJA</w:t>
      </w:r>
    </w:p>
    <w:p w:rsidRDefault="004015A4" w:rsidP="004015A4" w:rsidR="004015A4">
      <w:r w:rsidRPr="0085118A">
        <w:t xml:space="preserve">                                  </w:t>
      </w:r>
      <w:r w:rsidR="0097525C" w:rsidRPr="0085118A">
        <w:t xml:space="preserve">        </w:t>
      </w:r>
      <w:r w:rsidRPr="0085118A">
        <w:t xml:space="preserve">                                       </w:t>
      </w:r>
      <w:r w:rsidR="0097525C" w:rsidRPr="0085118A">
        <w:t xml:space="preserve">                               </w:t>
      </w:r>
      <w:r w:rsidR="006477DA" w:rsidRPr="0085118A">
        <w:t xml:space="preserve">    </w:t>
      </w:r>
      <w:r w:rsidR="0097525C" w:rsidRPr="0085118A">
        <w:t xml:space="preserve"> </w:t>
      </w:r>
      <w:r w:rsidRPr="0085118A">
        <w:t>Nada Roso</w:t>
      </w:r>
    </w:p>
    <w:p w:rsidRDefault="00D80F1B" w:rsidP="004015A4" w:rsidR="00D80F1B"/>
    <w:p w:rsidRDefault="00D80F1B" w:rsidP="004015A4" w:rsidR="00D80F1B" w:rsidRPr="0085118A"/>
    <w:p w:rsidRDefault="00B57961" w:rsidP="004015A4" w:rsidR="001E15EB" w:rsidRPr="0085118A">
      <w:pPr>
        <w:jc w:val="right"/>
      </w:pPr>
      <w:r w:rsidRPr="0085118A">
        <w:t xml:space="preserve">          </w:t>
      </w:r>
    </w:p>
    <w:p w:rsidRDefault="00B57961" w:rsidP="00B57961" w:rsidR="00B57961" w:rsidRPr="0085118A">
      <w:r w:rsidRPr="0085118A">
        <w:t>POUKA O PRAVNOM LIJEKU:</w:t>
      </w:r>
    </w:p>
    <w:p w:rsidRDefault="00B57961" w:rsidP="00B57961" w:rsidR="00B57961" w:rsidRPr="0085118A">
      <w:r w:rsidRPr="0085118A"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 w:rsidRPr="0085118A"/>
    <w:p w:rsidRDefault="001E15EB" w:rsidP="00B57961" w:rsidR="001E15EB"/>
    <w:p w:rsidRDefault="00D80F1B" w:rsidP="00B57961" w:rsidR="00D80F1B"/>
    <w:p w:rsidRDefault="00D80F1B" w:rsidP="00B57961" w:rsidR="00D80F1B" w:rsidRPr="0085118A"/>
    <w:p w:rsidRDefault="00B57961" w:rsidP="00B57961" w:rsidR="00B57961" w:rsidRPr="0085118A">
      <w:r w:rsidRPr="0085118A">
        <w:t>DNA</w:t>
      </w:r>
    </w:p>
    <w:p w:rsidRDefault="00286473" w:rsidP="00F532F9" w:rsidR="00752878" w:rsidRPr="0085118A">
      <w:pPr>
        <w:pStyle w:val="Odlomakpopisa"/>
        <w:numPr>
          <w:ilvl w:val="0"/>
          <w:numId w:val="3"/>
        </w:numPr>
      </w:pPr>
      <w:r w:rsidRPr="0085118A">
        <w:t xml:space="preserve">St. upravitelj </w:t>
      </w:r>
      <w:r w:rsidR="006D6AFF" w:rsidRPr="0085118A">
        <w:t>Lidija Balog</w:t>
      </w:r>
    </w:p>
    <w:p w:rsidRDefault="00572E08" w:rsidP="00354434" w:rsidR="00286473" w:rsidRPr="0085118A">
      <w:pPr>
        <w:pStyle w:val="Odlomakpopisa"/>
        <w:numPr>
          <w:ilvl w:val="0"/>
          <w:numId w:val="3"/>
        </w:numPr>
      </w:pPr>
      <w:r w:rsidRPr="0085118A">
        <w:t xml:space="preserve">za poreznu - </w:t>
      </w:r>
      <w:r w:rsidR="00286473" w:rsidRPr="0085118A">
        <w:t xml:space="preserve">ŽDO </w:t>
      </w:r>
      <w:r w:rsidR="00814C08">
        <w:t>Osijek</w:t>
      </w:r>
    </w:p>
    <w:p w:rsidRDefault="004015A4" w:rsidP="00354434" w:rsidR="00354434" w:rsidRPr="0085118A">
      <w:pPr>
        <w:pStyle w:val="Odlomakpopisa"/>
        <w:numPr>
          <w:ilvl w:val="0"/>
          <w:numId w:val="3"/>
        </w:numPr>
      </w:pPr>
      <w:r w:rsidRPr="0085118A">
        <w:t>e-</w:t>
      </w:r>
      <w:proofErr w:type="spellStart"/>
      <w:r w:rsidR="00F532F9" w:rsidRPr="0085118A">
        <w:t>ogl</w:t>
      </w:r>
      <w:proofErr w:type="spellEnd"/>
      <w:r w:rsidR="00F532F9" w:rsidRPr="0085118A">
        <w:t>. pl.</w:t>
      </w:r>
      <w:r w:rsidR="00814C08">
        <w:t xml:space="preserve"> uz izvješće st. uprav. od 21.3.2018. g. </w:t>
      </w:r>
      <w:r w:rsidR="00D80F1B">
        <w:t>(str. 371-373 spisa)</w:t>
      </w:r>
    </w:p>
    <w:p w:rsidRDefault="00224E2B" w:rsidP="00354434" w:rsidR="00354434" w:rsidRPr="0085118A">
      <w:pPr>
        <w:pStyle w:val="Odlomakpopisa"/>
        <w:numPr>
          <w:ilvl w:val="0"/>
          <w:numId w:val="3"/>
        </w:numPr>
      </w:pPr>
      <w:r w:rsidRPr="0085118A">
        <w:t>k-</w:t>
      </w:r>
      <w:r w:rsidR="00D80F1B">
        <w:t>17.5.</w:t>
      </w:r>
    </w:p>
    <w:p w:rsidRDefault="002E0E45" w:rsidP="002E0E45" w:rsidR="002E0E45" w:rsidRPr="0085118A">
      <w:pPr>
        <w:pStyle w:val="Odlomakpopisa"/>
      </w:pPr>
    </w:p>
    <w:p w:rsidRDefault="00DB052E" w:rsidR="00DB052E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/>
    <w:p w:rsidRDefault="00D80F1B" w:rsidR="00D80F1B"/>
    <w:p w:rsidRDefault="00D80F1B" w:rsidR="00D80F1B"/>
    <w:p w:rsidRDefault="00D80F1B" w:rsidR="00D80F1B"/>
    <w:p w:rsidRDefault="00D80F1B" w:rsidR="00D80F1B"/>
    <w:p w:rsidRDefault="00D80F1B" w:rsidR="00D80F1B"/>
    <w:p w:rsidRDefault="00D80F1B" w:rsidR="00D80F1B"/>
    <w:p w:rsidRDefault="00D80F1B" w:rsidR="00D80F1B"/>
    <w:p w:rsidRDefault="00D80F1B" w:rsidR="00D80F1B"/>
    <w:p w:rsidRDefault="00D80F1B" w:rsidR="00D80F1B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P="00586052" w:rsidR="00586052" w:rsidRPr="0085118A">
      <w:pPr>
        <w:jc w:val="both"/>
      </w:pPr>
      <w:bookmarkStart w:name="_GoBack" w:id="0"/>
      <w:bookmarkEnd w:id="0"/>
    </w:p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p w:rsidRDefault="00586052" w:rsidR="00586052" w:rsidRPr="0085118A"/>
    <w:sectPr w:rsidR="00586052" w:rsidRPr="0085118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4F0" w:rsidP="00752878" w:rsidR="00AD64F0">
      <w:r>
        <w:separator/>
      </w:r>
    </w:p>
  </w:endnote>
  <w:endnote w:id="0" w:type="continuationSeparator">
    <w:p w:rsidRDefault="00AD64F0" w:rsidP="00752878" w:rsidR="00AD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4F0" w:rsidP="00752878" w:rsidR="00AD64F0">
      <w:r>
        <w:separator/>
      </w:r>
    </w:p>
  </w:footnote>
  <w:footnote w:id="0" w:type="continuationSeparator">
    <w:p w:rsidRDefault="00AD64F0" w:rsidP="00752878" w:rsidR="00AD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65A">
          <w:rPr>
            <w:noProof/>
          </w:rPr>
          <w:t>5</w:t>
        </w:r>
        <w:r>
          <w:fldChar w:fldCharType="end"/>
        </w:r>
      </w:p>
    </w:sdtContent>
  </w:sdt>
  <w:p w:rsidRDefault="006477DA" w:rsidP="006477DA" w:rsidR="006477DA">
    <w:pPr>
      <w:jc w:val="right"/>
    </w:pPr>
    <w:r>
      <w:t>6 St-</w:t>
    </w:r>
    <w:r w:rsidR="0085118A">
      <w:t>999/13-112</w:t>
    </w:r>
  </w:p>
  <w:p w:rsidRDefault="00752878" w:rsidP="006477DA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3B8812CE"/>
    <w:multiLevelType w:val="hybridMultilevel"/>
    <w:tmpl w:val="44D4F62C"/>
    <w:lvl w:tplc="0088AFF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E65D1B"/>
    <w:multiLevelType w:val="hybridMultilevel"/>
    <w:tmpl w:val="7D826500"/>
    <w:lvl w:tplc="9372FA6A" w:ilvl="0">
      <w:start w:val="2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7461B"/>
    <w:rsid w:val="00286473"/>
    <w:rsid w:val="002B4B69"/>
    <w:rsid w:val="002E0E45"/>
    <w:rsid w:val="002E476F"/>
    <w:rsid w:val="00342CA8"/>
    <w:rsid w:val="00354434"/>
    <w:rsid w:val="00354FE8"/>
    <w:rsid w:val="00357938"/>
    <w:rsid w:val="003A398E"/>
    <w:rsid w:val="004015A4"/>
    <w:rsid w:val="0040165A"/>
    <w:rsid w:val="004518E0"/>
    <w:rsid w:val="00455791"/>
    <w:rsid w:val="004571B5"/>
    <w:rsid w:val="004D33F6"/>
    <w:rsid w:val="005021E8"/>
    <w:rsid w:val="00533068"/>
    <w:rsid w:val="00572E08"/>
    <w:rsid w:val="00573E91"/>
    <w:rsid w:val="00586052"/>
    <w:rsid w:val="005A270B"/>
    <w:rsid w:val="00613023"/>
    <w:rsid w:val="00644869"/>
    <w:rsid w:val="006477DA"/>
    <w:rsid w:val="00650C92"/>
    <w:rsid w:val="006D6AFF"/>
    <w:rsid w:val="006E5710"/>
    <w:rsid w:val="00715B80"/>
    <w:rsid w:val="00752878"/>
    <w:rsid w:val="00756BEB"/>
    <w:rsid w:val="00756F2C"/>
    <w:rsid w:val="007F60F2"/>
    <w:rsid w:val="00814C08"/>
    <w:rsid w:val="008214D8"/>
    <w:rsid w:val="0085118A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16ABF"/>
    <w:rsid w:val="00A3640D"/>
    <w:rsid w:val="00A53137"/>
    <w:rsid w:val="00A57BF1"/>
    <w:rsid w:val="00A766E0"/>
    <w:rsid w:val="00A76DD6"/>
    <w:rsid w:val="00AD64F0"/>
    <w:rsid w:val="00B10045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732C9"/>
    <w:rsid w:val="00D80F1B"/>
    <w:rsid w:val="00D92E59"/>
    <w:rsid w:val="00DB052E"/>
    <w:rsid w:val="00DB135F"/>
    <w:rsid w:val="00DC1E42"/>
    <w:rsid w:val="00DE3C0B"/>
    <w:rsid w:val="00E57A63"/>
    <w:rsid w:val="00ED0369"/>
    <w:rsid w:val="00EE4459"/>
    <w:rsid w:val="00F168F0"/>
    <w:rsid w:val="00F234F0"/>
    <w:rsid w:val="00F532F9"/>
    <w:rsid w:val="00F637CA"/>
    <w:rsid w:val="00FB409D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4016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16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16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6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6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4016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16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16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6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6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0C328-AD21-437C-A54E-92AEE9545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898</properties:Words>
  <properties:Characters>4882</properties:Characters>
  <properties:Lines>361</properties:Lines>
  <properties:Paragraphs>162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2018-03-06T07:11:00Z</dcterms:created>
  <dc:creator>wsadmin</dc:creator>
  <cp:lastModifiedBy>Danijela Sekulić</cp:lastModifiedBy>
  <cp:lastPrinted>2018-04-17T07:09:00Z</cp:lastPrinted>
  <dcterms:modified xmlns:xsi="http://www.w3.org/2001/XMLSchema-instance" xsi:type="dcterms:W3CDTF">2018-04-18T05:42:00Z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(DOVER.docx)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