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e7ff" w14:paraId="7abe7f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21</w:t>
      </w:r>
      <w:r w:rsidR="004F10E7">
        <w:t>9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4F10E7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C07EC8" w:rsidR="00C07EC8">
      <w:pPr>
        <w:jc w:val="both"/>
      </w:pPr>
      <w:r>
        <w:tab/>
      </w:r>
      <w:r w:rsidR="004F10E7" w:rsidRPr="00611430">
        <w:t xml:space="preserve">Trgovački sud u Osijeku, po sucu mr. sc. Tihomiru Kovačeviću, kao stečajnom sucu, povodom prijedloga FINANCIJSKE AGENCIJE ZAGREB, Regionalni centar </w:t>
      </w:r>
      <w:r w:rsidR="004F10E7">
        <w:t>Zagreb</w:t>
      </w:r>
      <w:r w:rsidR="004F10E7" w:rsidRPr="00611430">
        <w:t xml:space="preserve">, Podružnica </w:t>
      </w:r>
      <w:r w:rsidR="004F10E7">
        <w:t>Zagreb</w:t>
      </w:r>
      <w:r w:rsidR="004F10E7" w:rsidRPr="00611430">
        <w:t xml:space="preserve">, </w:t>
      </w:r>
      <w:r w:rsidR="004F10E7">
        <w:t>Trg svibanjskih žrtava 1995. 1</w:t>
      </w:r>
      <w:r w:rsidR="004F10E7" w:rsidRPr="00611430">
        <w:t xml:space="preserve">, </w:t>
      </w:r>
      <w:r w:rsidR="004F10E7">
        <w:t xml:space="preserve">OIB 85821130368 za </w:t>
      </w:r>
      <w:r w:rsidR="004F10E7" w:rsidRPr="0041082E">
        <w:t xml:space="preserve">otvaranje stečajnog postupka nad dužnikom </w:t>
      </w:r>
      <w:r w:rsidR="004F10E7">
        <w:t>STUDIO VENUSTAS j.d.o.o.</w:t>
      </w:r>
      <w:r w:rsidR="004F10E7" w:rsidRPr="007A72DD">
        <w:t xml:space="preserve"> za usluge, Zagreb, </w:t>
      </w:r>
      <w:r w:rsidR="004F10E7">
        <w:t>Karažnik 14</w:t>
      </w:r>
      <w:r w:rsidR="004F10E7" w:rsidRPr="007A72DD">
        <w:t>, MBS 080</w:t>
      </w:r>
      <w:r w:rsidR="004F10E7">
        <w:t>955480</w:t>
      </w:r>
      <w:r w:rsidR="004F10E7" w:rsidRPr="007A72DD">
        <w:t xml:space="preserve">, OIB </w:t>
      </w:r>
      <w:r w:rsidR="004F10E7">
        <w:t>83355782171</w:t>
      </w:r>
      <w:r w:rsidR="00C07EC8" w:rsidRPr="0041082E">
        <w:t xml:space="preserve">, dana </w:t>
      </w:r>
      <w:r w:rsidR="00C07EC8">
        <w:t>1</w:t>
      </w:r>
      <w:r w:rsidR="004F10E7">
        <w:t>9</w:t>
      </w:r>
      <w:r w:rsidR="00C07EC8" w:rsidRPr="00311A16">
        <w:t xml:space="preserve">. </w:t>
      </w:r>
      <w:r w:rsidR="004F10E7">
        <w:t>prosinc</w:t>
      </w:r>
      <w:r w:rsidR="00C07EC8" w:rsidRPr="00311A16">
        <w:t xml:space="preserve">a </w:t>
      </w:r>
      <w:r w:rsidR="00C07EC8" w:rsidRPr="0041082E"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4F10E7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F10E7" w:rsidRPr="004F10E7">
        <w:t>STUDIO VENUSTAS j.d.o.o. za usluge, Zagreb, Karažnik 14, MBS 080955480, OIB 83355782171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46700" w:rsidRPr="00F46700">
        <w:t>Snježana Sudarević, Osijek, Trg bana J. Jelačića 27, OIB 83030278680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73400C">
        <w:t>24</w:t>
      </w:r>
      <w:r>
        <w:t>.</w:t>
      </w:r>
      <w:r w:rsidR="0073400C">
        <w:t>0</w:t>
      </w:r>
      <w:r w:rsidR="000E2BEC">
        <w:t>1</w:t>
      </w:r>
      <w:r>
        <w:t>.201</w:t>
      </w:r>
      <w:r w:rsidR="0073400C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F46700" w:rsidRPr="00F46700">
        <w:t>STUDIO VENUSTAS j.d.o.o. za usluge, Zagreb, Karažnik 14, MBS 080955480, OIB 83355782171</w:t>
      </w:r>
    </w:p>
    <w:p w:rsidRDefault="00212370" w:rsidP="00212370" w:rsidR="00212370">
      <w:pPr>
        <w:jc w:val="both"/>
      </w:pPr>
    </w:p>
    <w:p w:rsidRDefault="00C05FE6" w:rsidP="00212370" w:rsidR="00212370">
      <w:pPr>
        <w:ind w:firstLine="720" w:left="2160"/>
      </w:pPr>
      <w:r>
        <w:t>30</w:t>
      </w:r>
      <w:r w:rsidR="00212370">
        <w:t xml:space="preserve">. </w:t>
      </w:r>
      <w:r>
        <w:t>siječnja</w:t>
      </w:r>
      <w:r w:rsidR="00212370">
        <w:t xml:space="preserve"> 201</w:t>
      </w:r>
      <w:r>
        <w:t>8</w:t>
      </w:r>
      <w:r w:rsidR="00212370">
        <w:t xml:space="preserve">. u </w:t>
      </w:r>
      <w:r w:rsidR="001E26C1">
        <w:t>9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05FE6" w:rsidP="00C05FE6" w:rsidR="00C05FE6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04-06-17-142 od 10.01.2017. godine, za otvaranje stečajnog postupka nad dužnikom </w:t>
      </w:r>
      <w:r w:rsidRPr="008B0394">
        <w:t>STUDIO VENUSTAS j.d.o.o. za usluge, Zagreb, Karažnik 14, MBS 080955480, OIB 83355782171</w:t>
      </w:r>
      <w:r>
        <w:t>, temeljem odredbe čl. 110. st. 1. Stečajnog zakona (NN 71/15</w:t>
      </w:r>
      <w:r w:rsidR="0073400C">
        <w:t xml:space="preserve"> i 104/17</w:t>
      </w:r>
      <w:r>
        <w:t>, dalje: SZ).</w:t>
      </w:r>
    </w:p>
    <w:p w:rsidRDefault="00C05FE6" w:rsidP="00C05FE6" w:rsidR="00C05FE6">
      <w:pPr>
        <w:ind w:firstLine="720"/>
        <w:jc w:val="both"/>
      </w:pPr>
    </w:p>
    <w:p w:rsidRDefault="00C05FE6" w:rsidP="00C05FE6" w:rsidR="00C05FE6">
      <w:pPr>
        <w:ind w:firstLine="720"/>
        <w:jc w:val="both"/>
      </w:pPr>
      <w:r>
        <w:t>U prijedlogu je navela da na dan 9.01.2017. dužnik u Očevidniku redoslijeda osnova za plaćanje ima evidentirane neizvršene osnove za plaćanje u neprekinutom razdoblju od 120 dana, u ukupnom iznosu od 7.749,87 kn, u koji iznos je uračunata kamata i naknada FINE za provedbe ovrhe na novčanim sredstvima dužnika. Navodi da dužnik ima 1 zaposlenog radnika.</w:t>
      </w:r>
    </w:p>
    <w:p w:rsidRDefault="00C05FE6" w:rsidP="00C05FE6" w:rsidR="00C05FE6">
      <w:pPr>
        <w:ind w:firstLine="720"/>
        <w:jc w:val="both"/>
      </w:pPr>
    </w:p>
    <w:p w:rsidRDefault="00C05FE6" w:rsidP="00C05FE6" w:rsidR="00C05FE6">
      <w:pPr>
        <w:ind w:firstLine="720"/>
        <w:jc w:val="both"/>
      </w:pPr>
      <w:r>
        <w:t>Dostavlja popis računa i oročenih novčanih sredstava dužnika na dan 9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nema zaplijenjena novčana sredstva na dan 9</w:t>
      </w:r>
      <w:r w:rsidRPr="007B5BFB">
        <w:t>.01.2017</w:t>
      </w:r>
      <w:r>
        <w:t xml:space="preserve">. 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 w:rsidRPr="000625B3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C0850">
        <w:t>1</w:t>
      </w:r>
      <w:r w:rsidR="00C05FE6">
        <w:t>9</w:t>
      </w:r>
      <w:r>
        <w:t xml:space="preserve">. </w:t>
      </w:r>
      <w:r w:rsidR="00857A2E">
        <w:t>prosinc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E827B7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E827B7" w:rsidRPr="00E827B7">
        <w:t>Gordana Brezec, Pila, Pila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3C59F8">
        <w:t>1</w:t>
      </w:r>
      <w:r w:rsidR="00E827B7">
        <w:t>4</w:t>
      </w:r>
      <w:r w:rsidR="00CF52B9">
        <w:t xml:space="preserve">, </w:t>
      </w:r>
      <w:r w:rsidR="002E7C6D">
        <w:t>16</w:t>
      </w:r>
      <w:r w:rsidR="00CF52B9">
        <w:t xml:space="preserve">, </w:t>
      </w:r>
      <w:r w:rsidR="00E827B7">
        <w:t>17</w:t>
      </w:r>
      <w:r w:rsidR="00CF52B9">
        <w:t xml:space="preserve"> i 2</w:t>
      </w:r>
      <w:r w:rsidR="00E827B7">
        <w:t>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E827B7">
        <w:t>30</w:t>
      </w:r>
      <w:r>
        <w:t>/</w:t>
      </w:r>
      <w:r w:rsidR="00CF5CBC">
        <w:t>1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304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4F10E7" w:rsidRPr="004F10E7">
      <w:t>1219/17-12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3047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00C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6BE4"/>
    <w:rsid w:val="00B84963"/>
    <w:rsid w:val="00B8746C"/>
    <w:rsid w:val="00B94928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St-1219/2017</izvorni_sadrzaj>
    <derivirana_varijabla naziv="DomainObject.Predmet.OznakaBroj_1">St-1219/2017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VENUSTAS j.d.o.o. za usluge</izvorni_sadrzaj>
    <derivirana_varijabla naziv="DomainObject.Predmet.ProtustrankaFormated_1">  STUDIO VENUSTAS j.d.o.o. za usluge</derivirana_varijabla>
  </DomainObject.Predmet.ProtustrankaFormated>
  <DomainObject.Predmet.ProtustrankaFormatedOIB>
    <izvorni_sadrzaj>  STUDIO VENUSTAS j.d.o.o. za usluge, OIB 83355782171</izvorni_sadrzaj>
    <derivirana_varijabla naziv="DomainObject.Predmet.ProtustrankaFormatedOIB_1">  STUDIO VENUSTAS j.d.o.o. za usluge, OIB 83355782171</derivirana_varijabla>
  </DomainObject.Predmet.ProtustrankaFormatedOIB>
  <DomainObject.Predmet.ProtustrankaFormatedWithAdress>
    <izvorni_sadrzaj> STUDIO VENUSTAS j.d.o.o. za usluge, Karažnik 14, 10000 Zagreb</izvorni_sadrzaj>
    <derivirana_varijabla naziv="DomainObject.Predmet.ProtustrankaFormatedWithAdress_1"> STUDIO VENUSTAS j.d.o.o. za usluge, Karažnik 14, 10000 Zagreb</derivirana_varijabla>
  </DomainObject.Predmet.ProtustrankaFormatedWithAdress>
  <DomainObject.Predmet.ProtustrankaFormatedWithAdressOIB>
    <izvorni_sadrzaj> STUDIO VENUSTAS j.d.o.o. za usluge, OIB 83355782171, Karažnik 14, 10000 Zagreb</izvorni_sadrzaj>
    <derivirana_varijabla naziv="DomainObject.Predmet.ProtustrankaFormatedWithAdressOIB_1"> STUDIO VENUSTAS j.d.o.o. za usluge, OIB 83355782171, Karažnik 14, 10000 Zagreb</derivirana_varijabla>
  </DomainObject.Predmet.ProtustrankaFormatedWithAdressOIB>
  <DomainObject.Predmet.ProtustrankaWithAdress>
    <izvorni_sadrzaj>STUDIO VENUSTAS j.d.o.o. za usluge Karažnik 14, 10000 Zagreb</izvorni_sadrzaj>
    <derivirana_varijabla naziv="DomainObject.Predmet.ProtustrankaWithAdress_1">STUDIO VENUSTAS j.d.o.o. za usluge Karažnik 14, 10000 Zagreb</derivirana_varijabla>
  </DomainObject.Predmet.ProtustrankaWithAdress>
  <DomainObject.Predmet.ProtustrankaWithAdressOIB>
    <izvorni_sadrzaj>STUDIO VENUSTAS j.d.o.o. za usluge, OIB 83355782171, Karažnik 14, 10000 Zagreb</izvorni_sadrzaj>
    <derivirana_varijabla naziv="DomainObject.Predmet.ProtustrankaWithAdressOIB_1">STUDIO VENUSTAS j.d.o.o. za usluge, OIB 83355782171, Karažnik 14, 10000 Zagreb</derivirana_varijabla>
  </DomainObject.Predmet.ProtustrankaWithAdressOIB>
  <DomainObject.Predmet.ProtustrankaNazivFormated>
    <izvorni_sadrzaj>STUDIO VENUSTAS j.d.o.o. za usluge</izvorni_sadrzaj>
    <derivirana_varijabla naziv="DomainObject.Predmet.ProtustrankaNazivFormated_1">STUDIO VENUSTAS j.d.o.o. za usluge</derivirana_varijabla>
  </DomainObject.Predmet.ProtustrankaNazivFormated>
  <DomainObject.Predmet.ProtustrankaNazivFormatedOIB>
    <izvorni_sadrzaj>STUDIO VENUSTAS j.d.o.o. za usluge, OIB 83355782171</izvorni_sadrzaj>
    <derivirana_varijabla naziv="DomainObject.Predmet.ProtustrankaNazivFormatedOIB_1">STUDIO VENUSTAS j.d.o.o. za usluge, OIB 83355782171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VENUSTAS j.d.o.o. za usluge</item>
    </izvorni_sadrzaj>
    <derivirana_varijabla naziv="DomainObject.Predmet.ProtuStrankaListFormated_1">
      <item>STUDIO VENUSTAS j.d.o.o. za usluge</item>
    </derivirana_varijabla>
  </DomainObject.Predmet.ProtuStrankaListFormated>
  <DomainObject.Predmet.ProtuStrankaListFormatedOIB>
    <izvorni_sadrzaj>
      <item>STUDIO VENUSTAS j.d.o.o. za usluge, OIB 83355782171</item>
    </izvorni_sadrzaj>
    <derivirana_varijabla naziv="DomainObject.Predmet.ProtuStrankaListFormatedOIB_1">
      <item>STUDIO VENUSTAS j.d.o.o. za usluge, OIB 83355782171</item>
    </derivirana_varijabla>
  </DomainObject.Predmet.ProtuStrankaListFormatedOIB>
  <DomainObject.Predmet.ProtuStrankaListFormatedWithAdress>
    <izvorni_sadrzaj>
      <item>STUDIO VENUSTAS j.d.o.o. za usluge, Karažnik 14, 10000 Zagreb</item>
    </izvorni_sadrzaj>
    <derivirana_varijabla naziv="DomainObject.Predmet.ProtuStrankaListFormatedWithAdress_1">
      <item>STUDIO VENUSTAS j.d.o.o. za usluge, Karažnik 14, 10000 Zagreb</item>
    </derivirana_varijabla>
  </DomainObject.Predmet.ProtuStrankaListFormatedWithAdress>
  <DomainObject.Predmet.ProtuStrankaListFormatedWithAdressOIB>
    <izvorni_sadrzaj>
      <item>STUDIO VENUSTAS j.d.o.o. za usluge, OIB 83355782171, Karažnik 14, 10000 Zagreb</item>
    </izvorni_sadrzaj>
    <derivirana_varijabla naziv="DomainObject.Predmet.ProtuStrankaListFormatedWithAdressOIB_1">
      <item>STUDIO VENUSTAS j.d.o.o. za usluge, OIB 83355782171, Karažnik 14, 10000 Zagreb</item>
    </derivirana_varijabla>
  </DomainObject.Predmet.ProtuStrankaListFormatedWithAdressOIB>
  <DomainObject.Predmet.ProtuStrankaListNazivFormated>
    <izvorni_sadrzaj>
      <item>STUDIO VENUSTAS j.d.o.o. za usluge</item>
    </izvorni_sadrzaj>
    <derivirana_varijabla naziv="DomainObject.Predmet.ProtuStrankaListNazivFormated_1">
      <item>STUDIO VENUSTAS j.d.o.o. za usluge</item>
    </derivirana_varijabla>
  </DomainObject.Predmet.ProtuStrankaListNazivFormated>
  <DomainObject.Predmet.ProtuStrankaListNazivFormatedOIB>
    <izvorni_sadrzaj>
      <item>STUDIO VENUSTAS j.d.o.o. za usluge, OIB 83355782171</item>
    </izvorni_sadrzaj>
    <derivirana_varijabla naziv="DomainObject.Predmet.ProtuStrankaListNazivFormatedOIB_1">
      <item>STUDIO VENUSTAS j.d.o.o. za usluge, OIB 83355782171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VENUSTAS j.d.o.o. za usluge</izvorni_sadrzaj>
    <derivirana_varijabla naziv="DomainObject.Predmet.ProtustrankaIDrugi_1">STUDIO VENUSTAS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VENUSTAS j.d.o.o. za usluge, OIB 83355782171, Karažnik 14, 10000 Zagreb</izvorni_sadrzaj>
    <derivirana_varijabla naziv="DomainObject.Predmet.ProtustrankaIDrugiAdressOIB_1">STUDIO VENUSTAS j.d.o.o. za usluge, OIB 83355782171, Karažnik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VENUSTAS j.d.o.o. za usluge</item>
      <item>FINA Regionalni centar Zagreb</item>
    </izvorni_sadrzaj>
    <derivirana_varijabla naziv="DomainObject.Predmet.SudioniciListNaziv_1">
      <item>STUDIO VENUSTAS j.d.o.o. za usluge</item>
      <item>FINA Regionalni centar Zagreb</item>
    </derivirana_varijabla>
  </DomainObject.Predmet.SudioniciListNaziv>
  <DomainObject.Predmet.SudioniciListAdressOIB>
    <izvorni_sadrzaj>
      <item>STUDIO VENUSTAS j.d.o.o. za usluge, OIB 83355782171, Karažnik 14,10000 Zagreb</item>
      <item>FINA Regionalni centar Zagreb, OIB 85821130368, Trg svibanjskih žrtava 1995. br. 1,10000 Zagreb</item>
    </izvorni_sadrzaj>
    <derivirana_varijabla naziv="DomainObject.Predmet.SudioniciListAdressOIB_1">
      <item>STUDIO VENUSTAS j.d.o.o. za usluge, OIB 83355782171, Karažnik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83355782171</item>
      <item>, OIB 85821130368</item>
    </izvorni_sadrzaj>
    <derivirana_varijabla naziv="DomainObject.Predmet.SudioniciListNazivOIB_1">
      <item>, OIB 83355782171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55BAD-9D99-4C85-A1F5-718C0E2AB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4009</properties:Characters>
  <properties:Lines>115</properties:Lines>
  <properties:Paragraphs>38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2017-10-11T07:44:00Z</cp:lastPrinted>
  <dcterms:modified xmlns:xsi="http://www.w3.org/2001/XMLSchema-instance" xsi:type="dcterms:W3CDTF">2017-12-19T13:08:00Z</dcterms:modified>
  <cp:revision>46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