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0964" w14:paraId="8680964" w:rsidRDefault="001C089C" w:rsidR="001C089C">
      <w:pPr>
        <w15:collapsed w:val="false"/>
      </w:pPr>
      <w:bookmarkStart w:name="_GoBack" w:id="0"/>
      <w:bookmarkEnd w:id="0"/>
    </w:p>
    <w:p w:rsidRDefault="001C089C" w:rsidR="001C089C"/>
    <w:p w:rsidRDefault="001C089C" w:rsidR="001C089C"/>
    <w:p w:rsidRDefault="001C089C" w:rsidR="001C089C"/>
    <w:p w:rsidRDefault="00282464" w:rsidR="00282464"/>
    <w:p w:rsidRDefault="00282464" w:rsidR="00282464"/>
    <w:p w:rsidRDefault="00282464" w:rsidR="00282464"/>
    <w:p w:rsidRDefault="00250261" w:rsidR="00250261"/>
    <w:p w:rsidRDefault="00250261" w:rsidR="00250261"/>
    <w:p w:rsidRDefault="00250261" w:rsidR="00250261"/>
    <w:p w:rsidRDefault="00282464" w:rsidR="00282464"/>
    <w:p w:rsidRDefault="001C089C" w:rsidR="001C089C"/>
    <w:p w:rsidRDefault="001C089C" w:rsidR="001C089C">
      <w:r>
        <w:t>REPUBLIKA HRVATSKA</w:t>
      </w:r>
    </w:p>
    <w:p w:rsidRDefault="001C089C" w:rsidR="001C089C">
      <w:r>
        <w:t>TRGOVAČKI SUD U</w:t>
      </w:r>
      <w:r w:rsidR="0007298B">
        <w:t xml:space="preserve"> OSIJEKU</w:t>
      </w:r>
    </w:p>
    <w:p w:rsidRDefault="0007298B" w:rsidR="00FE10B0">
      <w:r>
        <w:t xml:space="preserve">STALNA SLUŽBA </w:t>
      </w:r>
    </w:p>
    <w:p w:rsidRDefault="00FE10B0" w:rsidR="001C089C">
      <w:r>
        <w:t xml:space="preserve">U </w:t>
      </w:r>
      <w:r w:rsidR="0073736B">
        <w:t>SLAVONSKOM BRODU</w:t>
      </w:r>
      <w:r>
        <w:t xml:space="preserve">                          </w:t>
      </w:r>
      <w:r w:rsidR="001C089C">
        <w:t xml:space="preserve">                              BROJ: </w:t>
      </w:r>
      <w:r w:rsidR="000E5E22">
        <w:t>St-</w:t>
      </w:r>
      <w:r w:rsidR="0073736B">
        <w:t>66</w:t>
      </w:r>
      <w:r w:rsidR="000E5E22">
        <w:t>/</w:t>
      </w:r>
      <w:r w:rsidR="0007298B">
        <w:t>201</w:t>
      </w:r>
      <w:r w:rsidR="0073736B">
        <w:t>5</w:t>
      </w:r>
      <w:r w:rsidR="0007298B">
        <w:t>-</w:t>
      </w:r>
      <w:r w:rsidR="0073736B">
        <w:t>8</w:t>
      </w:r>
    </w:p>
    <w:p w:rsidRDefault="00282464" w:rsidR="00282464">
      <w:r>
        <w:t>Trg pobjede 13</w:t>
      </w:r>
    </w:p>
    <w:p w:rsidRDefault="00282464" w:rsidR="00282464">
      <w:r>
        <w:t>35000 SLAVONSKI BROD</w:t>
      </w:r>
    </w:p>
    <w:p w:rsidRDefault="001C089C" w:rsidR="001C089C">
      <w:r>
        <w:t xml:space="preserve">                                     </w:t>
      </w:r>
    </w:p>
    <w:p w:rsidRDefault="0073736B" w:rsidR="001C089C">
      <w:r>
        <w:t xml:space="preserve">                                                            R  J  E  Š  E  N  J  E</w:t>
      </w:r>
    </w:p>
    <w:p w:rsidRDefault="001C089C" w:rsidR="001C089C"/>
    <w:p w:rsidRDefault="001C089C" w:rsidR="000E5E22">
      <w:r>
        <w:tab/>
      </w:r>
      <w:r>
        <w:tab/>
        <w:t xml:space="preserve">TRGOVAČKI SUD U </w:t>
      </w:r>
      <w:r w:rsidR="0007298B">
        <w:t xml:space="preserve"> OSIJEKU, STALNA SLUŽBA</w:t>
      </w:r>
      <w:r w:rsidR="00FE10B0">
        <w:t xml:space="preserve"> </w:t>
      </w:r>
      <w:r w:rsidR="0073736B">
        <w:t>U SLAVONSKOM BRODU</w:t>
      </w:r>
      <w:r>
        <w:t xml:space="preserve">- po </w:t>
      </w:r>
      <w:r w:rsidR="000E5E22">
        <w:t>stečajnom sucu</w:t>
      </w:r>
      <w:r>
        <w:t xml:space="preserve"> Davorinu Pavičić,</w:t>
      </w:r>
      <w:r w:rsidR="00250261">
        <w:t xml:space="preserve"> </w:t>
      </w:r>
      <w:r w:rsidR="0073736B">
        <w:t xml:space="preserve"> odlučujući o prijedlogu djelatnika Danijela </w:t>
      </w:r>
      <w:proofErr w:type="spellStart"/>
      <w:r w:rsidR="0073736B">
        <w:t>Fijale</w:t>
      </w:r>
      <w:proofErr w:type="spellEnd"/>
      <w:r w:rsidR="0073736B">
        <w:t xml:space="preserve"> iz </w:t>
      </w:r>
      <w:r w:rsidR="00BD2CBF">
        <w:t>P</w:t>
      </w:r>
      <w:r w:rsidR="0073736B">
        <w:t xml:space="preserve">ožege, </w:t>
      </w:r>
      <w:r w:rsidR="00BD2CBF">
        <w:t>B</w:t>
      </w:r>
      <w:r w:rsidR="0073736B">
        <w:t>ana Jelačića 44, OIB</w:t>
      </w:r>
      <w:r w:rsidR="00BD2CBF">
        <w:t>:</w:t>
      </w:r>
      <w:r w:rsidR="0073736B">
        <w:t xml:space="preserve"> 76257447155 za otvaranje stečajnog postupka nad dužnikom GRANITI GLIBO j.d.o.o. za trgovinu, usluge i prijevoz, OIB</w:t>
      </w:r>
      <w:r w:rsidR="00BD2CBF">
        <w:t>:</w:t>
      </w:r>
      <w:r w:rsidR="0073736B">
        <w:t xml:space="preserve"> 10892557676, sa sjedištem u Pavla Radića 23, JAKŠIĆ, dana </w:t>
      </w:r>
      <w:r w:rsidR="000A14F0">
        <w:t>20</w:t>
      </w:r>
      <w:r w:rsidR="0073736B">
        <w:t>. siječnja 2017.g.</w:t>
      </w:r>
    </w:p>
    <w:p w:rsidRDefault="0073736B" w:rsidR="0073736B"/>
    <w:p w:rsidRDefault="0073736B" w:rsidR="0073736B">
      <w:r>
        <w:t xml:space="preserve">                                                                R i j e š i o   j e</w:t>
      </w:r>
    </w:p>
    <w:p w:rsidRDefault="00CD4975" w:rsidR="00CD4975">
      <w:r>
        <w:t xml:space="preserve"> </w:t>
      </w:r>
    </w:p>
    <w:p w:rsidRDefault="0073736B" w:rsidR="0073736B">
      <w:r>
        <w:t>I</w:t>
      </w:r>
      <w:r>
        <w:tab/>
      </w:r>
      <w:r w:rsidR="008672DE">
        <w:t xml:space="preserve">Određuje se ročište </w:t>
      </w:r>
      <w:r>
        <w:t>radi očitovanja o prijedlogu za otvaranje stečajnog postupka nad dužnikom GRANITI GLIBO j.d.o.o. iz Jakšića, Pavla Radića 23, OIB: 10892557676</w:t>
      </w:r>
    </w:p>
    <w:p w:rsidRDefault="0073736B" w:rsidR="008D6277">
      <w:r>
        <w:t xml:space="preserve">                                                                 </w:t>
      </w:r>
      <w:r w:rsidR="008D6277">
        <w:t xml:space="preserve"> za dan</w:t>
      </w:r>
    </w:p>
    <w:p w:rsidRDefault="008D6277" w:rsidP="008672DE" w:rsidR="0073736B">
      <w:r>
        <w:t xml:space="preserve">                                            </w:t>
      </w:r>
      <w:r w:rsidR="00837D7C">
        <w:t>27</w:t>
      </w:r>
      <w:r w:rsidR="0073736B">
        <w:t>. veljače</w:t>
      </w:r>
      <w:r>
        <w:t xml:space="preserve"> 2017.g. u </w:t>
      </w:r>
      <w:r w:rsidR="0073736B">
        <w:t>1</w:t>
      </w:r>
      <w:r w:rsidR="00837D7C">
        <w:t>0</w:t>
      </w:r>
      <w:r>
        <w:t xml:space="preserve">,00 sati </w:t>
      </w:r>
    </w:p>
    <w:p w:rsidRDefault="008D6277" w:rsidP="008672DE" w:rsidR="008672DE">
      <w:r>
        <w:t>u prostorijama Trgovačkog suda Osijek, Stalna služba u Slavonskom Brodu</w:t>
      </w:r>
      <w:r w:rsidR="008672DE">
        <w:t>, Trg pobjede 13 soba 77/III</w:t>
      </w:r>
      <w:r w:rsidR="0073736B">
        <w:t>.</w:t>
      </w:r>
    </w:p>
    <w:p w:rsidRDefault="0073736B" w:rsidP="008672DE" w:rsidR="0073736B"/>
    <w:p w:rsidRDefault="0073736B" w:rsidP="008672DE" w:rsidR="000A14F0">
      <w:r>
        <w:t>II</w:t>
      </w:r>
      <w:r w:rsidR="000A14F0">
        <w:tab/>
        <w:t>Imenuje se privremeni stečajni upravitelj u osobi</w:t>
      </w:r>
      <w:r w:rsidR="00156D16">
        <w:t xml:space="preserve"> </w:t>
      </w:r>
      <w:proofErr w:type="spellStart"/>
      <w:r w:rsidR="00156D16">
        <w:t>Šimo</w:t>
      </w:r>
      <w:proofErr w:type="spellEnd"/>
      <w:r w:rsidR="00156D16">
        <w:t xml:space="preserve"> Bošnjak</w:t>
      </w:r>
      <w:r w:rsidR="00677770">
        <w:t xml:space="preserve"> iz Osijeka, Vukovarska cesta 56, OIB: 38523531471.</w:t>
      </w:r>
    </w:p>
    <w:p w:rsidRDefault="00677770" w:rsidP="008672DE" w:rsidR="00677770"/>
    <w:p w:rsidRDefault="000A14F0" w:rsidP="00837D7C" w:rsidR="00837D7C">
      <w:r>
        <w:t>III</w:t>
      </w:r>
      <w:r>
        <w:tab/>
      </w:r>
      <w:r w:rsidR="00837D7C">
        <w:t>Privremeni stečajni upravitelj dužan je dostaviti stečajnom sucu izvješće o slijedećem:</w:t>
      </w:r>
    </w:p>
    <w:p w:rsidRDefault="00837D7C" w:rsidP="00837D7C" w:rsidR="00837D7C">
      <w:pPr>
        <w:ind w:left="720"/>
      </w:pPr>
    </w:p>
    <w:p w:rsidRDefault="00837D7C" w:rsidP="00837D7C" w:rsidR="00837D7C">
      <w:pPr>
        <w:numPr>
          <w:ilvl w:val="1"/>
          <w:numId w:val="2"/>
        </w:numPr>
      </w:pPr>
      <w:r>
        <w:t>Postoji li razlog za otvaranje stečajnog postupka nad stečajnim dužnikom, te da li su naplativa potraživanja koja stečajni dužnik ima prema svojim dužnicima,</w:t>
      </w:r>
    </w:p>
    <w:p w:rsidRDefault="00837D7C" w:rsidP="00837D7C" w:rsidR="00837D7C">
      <w:pPr>
        <w:numPr>
          <w:ilvl w:val="1"/>
          <w:numId w:val="2"/>
        </w:numPr>
      </w:pPr>
      <w:r>
        <w:t>da li je dužnikova imovina dostatna za pokriće troškova stečajnog postupka.</w:t>
      </w:r>
    </w:p>
    <w:p w:rsidRDefault="00837D7C" w:rsidP="00837D7C" w:rsidR="00837D7C"/>
    <w:p w:rsidRDefault="00837D7C" w:rsidP="00837D7C" w:rsidR="00837D7C">
      <w:r>
        <w:t>IV</w:t>
      </w:r>
      <w:r>
        <w:tab/>
        <w:t>Privremeni stečajni upravitelj dužan je dostaviti stečajnom sucu navedeno izviješće u roku od 30 dana od dana dostave ovoga rješenja.</w:t>
      </w:r>
    </w:p>
    <w:p w:rsidRDefault="00837D7C" w:rsidP="00837D7C" w:rsidR="00837D7C"/>
    <w:p w:rsidRDefault="00677770" w:rsidP="00837D7C" w:rsidR="00677770"/>
    <w:p w:rsidRDefault="00677770" w:rsidP="00837D7C" w:rsidR="00677770"/>
    <w:p w:rsidRDefault="00837D7C" w:rsidP="00837D7C" w:rsidR="00837D7C"/>
    <w:p w:rsidRDefault="00837D7C" w:rsidP="00837D7C" w:rsidR="00837D7C">
      <w:pPr>
        <w:ind w:left="360"/>
      </w:pPr>
    </w:p>
    <w:p w:rsidRDefault="00837D7C" w:rsidP="00837D7C" w:rsidR="00837D7C">
      <w:pPr>
        <w:ind w:left="360"/>
      </w:pPr>
    </w:p>
    <w:p w:rsidRDefault="00837D7C" w:rsidP="00837D7C" w:rsidR="00837D7C">
      <w:r>
        <w:t>V</w:t>
      </w:r>
      <w:r>
        <w:tab/>
        <w:t xml:space="preserve">Privremeni stečajni upravitelj ovlašten je stupiti u sve poslovne prostorije dužnika radi provođenje potrebnih službenih radnji                                                      </w:t>
      </w:r>
    </w:p>
    <w:p w:rsidRDefault="00837D7C" w:rsidP="00837D7C" w:rsidR="00837D7C">
      <w:pPr>
        <w:ind w:left="720"/>
        <w:jc w:val="center"/>
      </w:pPr>
    </w:p>
    <w:p w:rsidRDefault="00837D7C" w:rsidP="00837D7C" w:rsidR="00837D7C">
      <w:r>
        <w:t>VI</w:t>
      </w:r>
      <w:r>
        <w:tab/>
        <w:t>Tijela dužnika dužni su privremenom stečajnom upravitelju dopustiti uvid u knjige i svu poslovnu dokumentaciju.</w:t>
      </w:r>
    </w:p>
    <w:p w:rsidRDefault="00837D7C" w:rsidP="00837D7C" w:rsidR="00837D7C"/>
    <w:p w:rsidRDefault="00837D7C" w:rsidP="00837D7C" w:rsidR="00837D7C"/>
    <w:p w:rsidRDefault="00837D7C" w:rsidP="00837D7C" w:rsidR="00837D7C">
      <w:r>
        <w:t xml:space="preserve">                                                          O b r a z l o ž e n j e</w:t>
      </w:r>
    </w:p>
    <w:p w:rsidRDefault="00837D7C" w:rsidP="00837D7C" w:rsidR="00837D7C"/>
    <w:p w:rsidRDefault="00837D7C" w:rsidP="00837D7C" w:rsidR="00837D7C">
      <w:r>
        <w:tab/>
        <w:t xml:space="preserve">Danijel </w:t>
      </w:r>
      <w:proofErr w:type="spellStart"/>
      <w:r>
        <w:t>Fijala</w:t>
      </w:r>
      <w:proofErr w:type="spellEnd"/>
      <w:r>
        <w:t xml:space="preserve"> iz Požege, Bana Jelačića 44 bivši djelatnik stečajnog dužnika GRANITI GLIBO j.d.o.o. Jakšić, Pavla Radića 23, OIB: 10892557676 podnio je prijedlog za otvaranje stečajnog postupka nad stečajnim dužnikom .  Kao stečajni razlog navodi nelikvidnost iz čl. 4.st.3. SZ-a jer duguje plaću više od mjesec dana kao i nesposobnosti za plaćanje iz čl. 4.st.6. SZ-a jer je u blokadi neprekidno više od 60 dana, također potvrdom o blokadi računa od FIN-e dokazuje da ima neizvršenih osnova za plaćanje evidentiranih u očevidniku redoslijeda za plaćanje u iznosu od 3.948,80 kn</w:t>
      </w:r>
      <w:r w:rsidR="00CC414B">
        <w:t xml:space="preserve"> u neprekidnom trajanju 84 dana</w:t>
      </w:r>
      <w:r>
        <w:t>.</w:t>
      </w:r>
    </w:p>
    <w:p w:rsidRDefault="00CC414B" w:rsidP="00837D7C" w:rsidR="00CC414B">
      <w:r>
        <w:tab/>
        <w:t xml:space="preserve">Sud je rješenjem St-66/2015-2 od 13.12.2016. pokrenuo prethodni postupak i pozvao predlagatelja kao i dužnika da dostave dokaze vezane za svoje navode a kako bi saslušao </w:t>
      </w:r>
      <w:proofErr w:type="spellStart"/>
      <w:r>
        <w:t>z.z</w:t>
      </w:r>
      <w:proofErr w:type="spellEnd"/>
      <w:r>
        <w:t xml:space="preserve">. stečajnog dužnika te utvrdio stanje imovine. Kako niti predlagatelj a niti </w:t>
      </w:r>
      <w:proofErr w:type="spellStart"/>
      <w:r>
        <w:t>z.z</w:t>
      </w:r>
      <w:proofErr w:type="spellEnd"/>
      <w:r>
        <w:t xml:space="preserve">. dužnika se nisu odazvali pozivu već je dostava vraćena s naznakom da je dostava </w:t>
      </w:r>
      <w:proofErr w:type="spellStart"/>
      <w:r>
        <w:t>pokušana</w:t>
      </w:r>
      <w:proofErr w:type="spellEnd"/>
      <w:r>
        <w:t xml:space="preserve"> a stan zatvoren to je valjalo odrediti novo ročište i imenovati privremenog stečajnog upravitelja kako bi se utvrdilo da li dužnik posjeduje imovinu i da li je ta imovina dostatna za namirenje troškova stečajnog postupka sukladno</w:t>
      </w:r>
      <w:r w:rsidR="00837D7C">
        <w:t xml:space="preserve"> odredb</w:t>
      </w:r>
      <w:r>
        <w:t>i</w:t>
      </w:r>
      <w:r w:rsidR="00837D7C">
        <w:t xml:space="preserve"> čl. </w:t>
      </w:r>
      <w:r>
        <w:t>115.st.2.</w:t>
      </w:r>
      <w:r w:rsidR="00837D7C">
        <w:t xml:space="preserve"> Stečajnog zakona</w:t>
      </w:r>
      <w:r>
        <w:t>.</w:t>
      </w:r>
    </w:p>
    <w:p w:rsidRDefault="00CC414B" w:rsidP="00837D7C" w:rsidR="00CC414B"/>
    <w:p w:rsidRDefault="00837D7C" w:rsidP="00837D7C" w:rsidR="00837D7C">
      <w:r>
        <w:t xml:space="preserve">   </w:t>
      </w:r>
    </w:p>
    <w:p w:rsidRDefault="00837D7C" w:rsidP="00837D7C" w:rsidR="00837D7C"/>
    <w:p w:rsidRDefault="00837D7C" w:rsidP="00837D7C" w:rsidR="00837D7C">
      <w:r>
        <w:tab/>
        <w:t>U Slavonskom Brodu, 2</w:t>
      </w:r>
      <w:r w:rsidR="00CC414B">
        <w:t>0. siječnja</w:t>
      </w:r>
      <w:r>
        <w:t xml:space="preserve"> 201</w:t>
      </w:r>
      <w:r w:rsidR="00CC414B">
        <w:t>7</w:t>
      </w:r>
      <w:r>
        <w:t>.g.</w:t>
      </w:r>
    </w:p>
    <w:p w:rsidRDefault="00837D7C" w:rsidP="00837D7C" w:rsidR="00837D7C">
      <w:r>
        <w:t xml:space="preserve">          </w:t>
      </w:r>
    </w:p>
    <w:p w:rsidRDefault="00837D7C" w:rsidP="00837D7C" w:rsidR="00837D7C">
      <w:r>
        <w:t xml:space="preserve">                                                                                                            Stečajni sudac:</w:t>
      </w:r>
    </w:p>
    <w:p w:rsidRDefault="00837D7C" w:rsidP="00837D7C" w:rsidR="00837D7C">
      <w:r>
        <w:t xml:space="preserve">  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</w:t>
      </w:r>
    </w:p>
    <w:p w:rsidRDefault="00837D7C" w:rsidP="00837D7C" w:rsidR="00837D7C">
      <w:r>
        <w:t>NAPUTAK O PRAVNOM LIJEKU:</w:t>
      </w:r>
    </w:p>
    <w:p w:rsidRDefault="00837D7C" w:rsidP="00837D7C" w:rsidR="00837D7C">
      <w:r>
        <w:t>Protiv ovoga rješenja posebna žalba nije dopuštena</w:t>
      </w:r>
      <w:r w:rsidR="009F3401">
        <w:t>.</w:t>
      </w:r>
    </w:p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>
      <w:proofErr w:type="spellStart"/>
      <w:r>
        <w:lastRenderedPageBreak/>
        <w:t>Rj</w:t>
      </w:r>
      <w:proofErr w:type="spellEnd"/>
    </w:p>
    <w:p w:rsidRDefault="00837D7C" w:rsidP="00837D7C" w:rsidR="00837D7C"/>
    <w:p w:rsidRDefault="00837D7C" w:rsidP="00837D7C" w:rsidR="00837D7C">
      <w:r>
        <w:t>Dostaviti:</w:t>
      </w:r>
    </w:p>
    <w:p w:rsidRDefault="00837D7C" w:rsidP="00837D7C" w:rsidR="00837D7C">
      <w:r>
        <w:t>Priv.steč.upravitelju,</w:t>
      </w:r>
    </w:p>
    <w:p w:rsidRDefault="00CC414B" w:rsidP="00837D7C" w:rsidR="00837D7C">
      <w:r>
        <w:t>e- oglasna ploča suda</w:t>
      </w:r>
    </w:p>
    <w:p w:rsidRDefault="00CC414B" w:rsidP="00837D7C" w:rsidR="00CC414B"/>
    <w:p w:rsidRDefault="00CC414B" w:rsidP="00837D7C" w:rsidR="00CC414B"/>
    <w:p w:rsidRDefault="00837D7C" w:rsidP="00837D7C" w:rsidR="00837D7C">
      <w:r>
        <w:t>2</w:t>
      </w:r>
      <w:r w:rsidR="00CC414B">
        <w:t>0</w:t>
      </w:r>
      <w:r>
        <w:t>.</w:t>
      </w:r>
      <w:r w:rsidR="00CC414B">
        <w:t>1</w:t>
      </w:r>
      <w:r>
        <w:t>.201</w:t>
      </w:r>
      <w:r w:rsidR="00CC414B">
        <w:t>7</w:t>
      </w:r>
      <w:r>
        <w:t>.g.               S u d a c:</w:t>
      </w:r>
    </w:p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/>
    <w:p w:rsidRDefault="00837D7C" w:rsidP="00837D7C" w:rsidR="00837D7C">
      <w:pPr>
        <w:ind w:left="360"/>
      </w:pPr>
    </w:p>
    <w:p w:rsidRDefault="0073736B" w:rsidP="008672DE" w:rsidR="0073736B">
      <w:r>
        <w:tab/>
      </w:r>
      <w:r>
        <w:tab/>
      </w:r>
    </w:p>
    <w:p w:rsidRDefault="008672DE" w:rsidP="008672DE" w:rsidR="008672DE">
      <w:r>
        <w:t xml:space="preserve">                    </w:t>
      </w:r>
    </w:p>
    <w:p w:rsidRDefault="000644DD" w:rsidR="000644DD">
      <w:r>
        <w:t xml:space="preserve">                                                        </w:t>
      </w:r>
    </w:p>
    <w:p w:rsidRDefault="000644DD" w:rsidR="000644DD"/>
    <w:p w:rsidRDefault="00250261" w:rsidR="00CD4975">
      <w:r>
        <w:t xml:space="preserve">U Slavonskom Brodu, </w:t>
      </w:r>
      <w:r w:rsidR="00FE10B0">
        <w:t>2</w:t>
      </w:r>
      <w:r w:rsidR="000A14F0">
        <w:t>0</w:t>
      </w:r>
      <w:r w:rsidR="00FE10B0">
        <w:t xml:space="preserve">. </w:t>
      </w:r>
      <w:r w:rsidR="000A14F0">
        <w:t>siječnja</w:t>
      </w:r>
      <w:r>
        <w:t xml:space="preserve"> 201</w:t>
      </w:r>
      <w:r w:rsidR="000A14F0">
        <w:t>7</w:t>
      </w:r>
      <w:r>
        <w:t>.g.</w:t>
      </w:r>
    </w:p>
    <w:p w:rsidRDefault="00250261" w:rsidR="00250261"/>
    <w:p w:rsidRDefault="00250261" w:rsidR="00250261">
      <w:r>
        <w:t xml:space="preserve">                                                                                              Stečajni sudac:</w:t>
      </w:r>
    </w:p>
    <w:p w:rsidRDefault="00250261" w:rsidR="00250261"/>
    <w:p w:rsidRDefault="00250261" w:rsidR="00250261">
      <w:r>
        <w:t xml:space="preserve">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CD4975" w:rsidR="00CD4975"/>
    <w:p w:rsidRDefault="00CD4975" w:rsidR="00CD4975"/>
    <w:p w:rsidRDefault="00CD4975" w:rsidR="002054F0">
      <w:r>
        <w:t>NAPUTAK O PRAVNOM LIJEKU:</w:t>
      </w:r>
    </w:p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>
      <w:r>
        <w:t>Dostaviti:</w:t>
      </w:r>
    </w:p>
    <w:p w:rsidRDefault="002054F0" w:rsidR="002054F0">
      <w:r>
        <w:t>- stečajnom upravitelju</w:t>
      </w:r>
    </w:p>
    <w:p w:rsidRDefault="002054F0" w:rsidR="00DF32F7">
      <w:r>
        <w:t xml:space="preserve">- </w:t>
      </w:r>
      <w:r w:rsidR="008D6277">
        <w:t>HRVATSKA RADIOTELEVIZIJA, javna ustanova, Zagreb</w:t>
      </w:r>
    </w:p>
    <w:p w:rsidRDefault="00DF32F7" w:rsidR="00DF32F7">
      <w:r>
        <w:t xml:space="preserve">- </w:t>
      </w:r>
      <w:r w:rsidR="00966BF0">
        <w:t>MURKA TRADE d.o.o. Osijek, Svete Ane 4</w:t>
      </w:r>
    </w:p>
    <w:p w:rsidRDefault="00966BF0" w:rsidR="00966BF0">
      <w:r>
        <w:t xml:space="preserve">- Vuletić Mihajlo, Sesvete, </w:t>
      </w:r>
      <w:proofErr w:type="spellStart"/>
      <w:r>
        <w:t>Selčinska</w:t>
      </w:r>
      <w:proofErr w:type="spellEnd"/>
      <w:r>
        <w:t xml:space="preserve"> 12</w:t>
      </w:r>
    </w:p>
    <w:p w:rsidRDefault="00DF32F7" w:rsidR="00DF32F7">
      <w:r>
        <w:t>- e oglasna ploča</w:t>
      </w:r>
    </w:p>
    <w:p w:rsidRDefault="00DF32F7" w:rsidR="00DF32F7"/>
    <w:p w:rsidRDefault="00DF32F7" w:rsidR="00DF32F7"/>
    <w:p w:rsidRDefault="00DF32F7" w:rsidR="00DF32F7">
      <w:r>
        <w:t>2</w:t>
      </w:r>
      <w:r w:rsidR="008D6277">
        <w:t>7</w:t>
      </w:r>
      <w:r>
        <w:t>.</w:t>
      </w:r>
      <w:r w:rsidR="008D6277">
        <w:t>12</w:t>
      </w:r>
      <w:r>
        <w:t>.201</w:t>
      </w:r>
      <w:r w:rsidR="008D6277">
        <w:t>6</w:t>
      </w:r>
      <w:r>
        <w:t>.                         S u d a c:</w:t>
      </w:r>
    </w:p>
    <w:sectPr w:rsidR="00DF32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4364C"/>
    <w:multiLevelType w:val="hybridMultilevel"/>
    <w:tmpl w:val="1D48D0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6528108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089C"/>
    <w:rsid w:val="000149B5"/>
    <w:rsid w:val="00063726"/>
    <w:rsid w:val="000644DD"/>
    <w:rsid w:val="0007298B"/>
    <w:rsid w:val="000A14F0"/>
    <w:rsid w:val="000E0128"/>
    <w:rsid w:val="000E5E22"/>
    <w:rsid w:val="00124C3C"/>
    <w:rsid w:val="00156D16"/>
    <w:rsid w:val="001C089C"/>
    <w:rsid w:val="001D4028"/>
    <w:rsid w:val="001F39AF"/>
    <w:rsid w:val="002054F0"/>
    <w:rsid w:val="00250261"/>
    <w:rsid w:val="002521DB"/>
    <w:rsid w:val="00282464"/>
    <w:rsid w:val="002D5652"/>
    <w:rsid w:val="00350F12"/>
    <w:rsid w:val="004173E5"/>
    <w:rsid w:val="00487DC7"/>
    <w:rsid w:val="004B6281"/>
    <w:rsid w:val="00522ECB"/>
    <w:rsid w:val="005D74EA"/>
    <w:rsid w:val="00677770"/>
    <w:rsid w:val="0073736B"/>
    <w:rsid w:val="0076097A"/>
    <w:rsid w:val="00813009"/>
    <w:rsid w:val="00837D7C"/>
    <w:rsid w:val="008672DE"/>
    <w:rsid w:val="008D6277"/>
    <w:rsid w:val="00966BF0"/>
    <w:rsid w:val="009A0A1D"/>
    <w:rsid w:val="009D3825"/>
    <w:rsid w:val="009F3401"/>
    <w:rsid w:val="00A253DE"/>
    <w:rsid w:val="00A25783"/>
    <w:rsid w:val="00B74A95"/>
    <w:rsid w:val="00B94134"/>
    <w:rsid w:val="00BD2CBF"/>
    <w:rsid w:val="00C2373C"/>
    <w:rsid w:val="00CC414B"/>
    <w:rsid w:val="00CD4975"/>
    <w:rsid w:val="00DF32F7"/>
    <w:rsid w:val="00E47FA4"/>
    <w:rsid w:val="00E50A37"/>
    <w:rsid w:val="00FE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A9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50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A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A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A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A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A9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50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A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A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A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A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2015.</izvorni_sadrzaj>
    <derivirana_varijabla naziv="DomainObject.Predmet.DatumOsnivanja_1">23.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3017.61</izvorni_sadrzaj>
    <derivirana_varijabla naziv="DomainObject.Predmet.InicijalnaVrijednost_1">3017.61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St-66/2015</izvorni_sadrzaj>
    <derivirana_varijabla naziv="DomainObject.Predmet.OznakaBroj_1">St-66/2015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 GLIBO j.d.o. JAKŠIĆ</izvorni_sadrzaj>
    <derivirana_varijabla naziv="DomainObject.Predmet.ProtustrankaFormated_1">  GRANITI GLIBO j.d.o. JAKŠIĆ</derivirana_varijabla>
  </DomainObject.Predmet.ProtustrankaFormated>
  <DomainObject.Predmet.ProtustrankaFormatedOIB>
    <izvorni_sadrzaj>  GRANITI GLIBO j.d.o. JAKŠIĆ, OIB 10892557676</izvorni_sadrzaj>
    <derivirana_varijabla naziv="DomainObject.Predmet.ProtustrankaFormatedOIB_1">  GRANITI GLIBO j.d.o. JAKŠIĆ, OIB 10892557676</derivirana_varijabla>
  </DomainObject.Predmet.ProtustrankaFormatedOIB>
  <DomainObject.Predmet.ProtustrankaFormatedWithAdress>
    <izvorni_sadrzaj> GRANITI GLIBO j.d.o. JAKŠIĆ, Pavla Radića 23, 34308 Jakšić</izvorni_sadrzaj>
    <derivirana_varijabla naziv="DomainObject.Predmet.ProtustrankaFormatedWithAdress_1"> GRANITI GLIBO j.d.o. JAKŠIĆ, Pavla Radića 23, 34308 Jakšić</derivirana_varijabla>
  </DomainObject.Predmet.ProtustrankaFormatedWithAdress>
  <DomainObject.Predmet.ProtustrankaFormatedWithAdressOIB>
    <izvorni_sadrzaj> GRANITI GLIBO j.d.o. JAKŠIĆ, OIB 10892557676, Pavla Radića 23, 34308 Jakšić</izvorni_sadrzaj>
    <derivirana_varijabla naziv="DomainObject.Predmet.ProtustrankaFormatedWithAdressOIB_1"> GRANITI GLIBO j.d.o. JAKŠIĆ, OIB 10892557676, Pavla Radića 23, 34308 Jakšić</derivirana_varijabla>
  </DomainObject.Predmet.ProtustrankaFormatedWithAdressOIB>
  <DomainObject.Predmet.ProtustrankaWithAdress>
    <izvorni_sadrzaj>GRANITI GLIBO j.d.o. JAKŠIĆ Pavla Radića 23, 34308 Jakšić</izvorni_sadrzaj>
    <derivirana_varijabla naziv="DomainObject.Predmet.ProtustrankaWithAdress_1">GRANITI GLIBO j.d.o. JAKŠIĆ Pavla Radića 23, 34308 Jakšić</derivirana_varijabla>
  </DomainObject.Predmet.ProtustrankaWithAdress>
  <DomainObject.Predmet.ProtustrankaWithAdressOIB>
    <izvorni_sadrzaj>GRANITI GLIBO j.d.o. JAKŠIĆ, OIB 10892557676, Pavla Radića 23, 34308 Jakšić</izvorni_sadrzaj>
    <derivirana_varijabla naziv="DomainObject.Predmet.ProtustrankaWithAdressOIB_1">GRANITI GLIBO j.d.o. JAKŠIĆ, OIB 10892557676, Pavla Radića 23, 34308 Jakšić</derivirana_varijabla>
  </DomainObject.Predmet.ProtustrankaWithAdressOIB>
  <DomainObject.Predmet.ProtustrankaNazivFormated>
    <izvorni_sadrzaj>GRANITI GLIBO j.d.o. JAKŠIĆ</izvorni_sadrzaj>
    <derivirana_varijabla naziv="DomainObject.Predmet.ProtustrankaNazivFormated_1">GRANITI GLIBO j.d.o. JAKŠIĆ</derivirana_varijabla>
  </DomainObject.Predmet.ProtustrankaNazivFormated>
  <DomainObject.Predmet.ProtustrankaNazivFormatedOIB>
    <izvorni_sadrzaj>GRANITI GLIBO j.d.o. JAKŠIĆ, OIB 10892557676</izvorni_sadrzaj>
    <derivirana_varijabla naziv="DomainObject.Predmet.ProtustrankaNazivFormatedOIB_1">GRANITI GLIBO j.d.o. JAKŠIĆ, OIB 10892557676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FIJALA , POŽEGA</izvorni_sadrzaj>
    <derivirana_varijabla naziv="DomainObject.Predmet.StrankaFormated_1">  DANIJEL FIJALA , POŽEGA</derivirana_varijabla>
  </DomainObject.Predmet.StrankaFormated>
  <DomainObject.Predmet.StrankaFormatedOIB>
    <izvorni_sadrzaj>  DANIJEL FIJALA , POŽEGA, OIB 76257447155</izvorni_sadrzaj>
    <derivirana_varijabla naziv="DomainObject.Predmet.StrankaFormatedOIB_1">  DANIJEL FIJALA , POŽEGA, OIB 76257447155</derivirana_varijabla>
  </DomainObject.Predmet.StrankaFormatedOIB>
  <DomainObject.Predmet.StrankaFormatedWithAdress>
    <izvorni_sadrzaj> DANIJEL FIJALA , POŽEGA, Bana Jelačića 44, 34000 Požega</izvorni_sadrzaj>
    <derivirana_varijabla naziv="DomainObject.Predmet.StrankaFormatedWithAdress_1"> DANIJEL FIJALA , POŽEGA, Bana Jelačića 44, 34000 Požega</derivirana_varijabla>
  </DomainObject.Predmet.StrankaFormatedWithAdress>
  <DomainObject.Predmet.StrankaFormatedWithAdressOIB>
    <izvorni_sadrzaj> DANIJEL FIJALA , POŽEGA, OIB 76257447155, Bana Jelačića 44, 34000 Požega</izvorni_sadrzaj>
    <derivirana_varijabla naziv="DomainObject.Predmet.StrankaFormatedWithAdressOIB_1"> DANIJEL FIJALA , POŽEGA, OIB 76257447155, Bana Jelačića 44, 34000 Požega</derivirana_varijabla>
  </DomainObject.Predmet.StrankaFormatedWithAdressOIB>
  <DomainObject.Predmet.StrankaWithAdress>
    <izvorni_sadrzaj>DANIJEL FIJALA , POŽEGA Bana Jelačića 44,34000 Požega</izvorni_sadrzaj>
    <derivirana_varijabla naziv="DomainObject.Predmet.StrankaWithAdress_1">DANIJEL FIJALA , POŽEGA Bana Jelačića 44,34000 Požega</derivirana_varijabla>
  </DomainObject.Predmet.StrankaWithAdress>
  <DomainObject.Predmet.StrankaWithAdressOIB>
    <izvorni_sadrzaj>DANIJEL FIJALA , POŽEGA, OIB 76257447155, Bana Jelačića 44,34000 Požega</izvorni_sadrzaj>
    <derivirana_varijabla naziv="DomainObject.Predmet.StrankaWithAdressOIB_1">DANIJEL FIJALA , POŽEGA, OIB 76257447155, Bana Jelačića 44,34000 Požega</derivirana_varijabla>
  </DomainObject.Predmet.StrankaWithAdressOIB>
  <DomainObject.Predmet.StrankaNazivFormated>
    <izvorni_sadrzaj>DANIJEL FIJALA , POŽEGA</izvorni_sadrzaj>
    <derivirana_varijabla naziv="DomainObject.Predmet.StrankaNazivFormated_1">DANIJEL FIJALA , POŽEGA</derivirana_varijabla>
  </DomainObject.Predmet.StrankaNazivFormated>
  <DomainObject.Predmet.StrankaNazivFormatedOIB>
    <izvorni_sadrzaj>DANIJEL FIJALA , POŽEGA, OIB 76257447155</izvorni_sadrzaj>
    <derivirana_varijabla naziv="DomainObject.Predmet.StrankaNazivFormatedOIB_1">DANIJEL FIJALA , POŽEGA, OIB 76257447155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DANIJEL FIJALA , POŽEGA</item>
    </izvorni_sadrzaj>
    <derivirana_varijabla naziv="DomainObject.Predmet.StrankaListFormated_1">
      <item>DANIJEL FIJALA , POŽEGA</item>
    </derivirana_varijabla>
  </DomainObject.Predmet.StrankaListFormated>
  <DomainObject.Predmet.StrankaListFormatedOIB>
    <izvorni_sadrzaj>
      <item>DANIJEL FIJALA , POŽEGA, OIB 76257447155</item>
    </izvorni_sadrzaj>
    <derivirana_varijabla naziv="DomainObject.Predmet.StrankaListFormatedOIB_1">
      <item>DANIJEL FIJALA , POŽEGA, OIB 76257447155</item>
    </derivirana_varijabla>
  </DomainObject.Predmet.StrankaListFormatedOIB>
  <DomainObject.Predmet.StrankaListFormatedWithAdress>
    <izvorni_sadrzaj>
      <item>DANIJEL FIJALA , POŽEGA, Bana Jelačića 44, 34000 Požega</item>
    </izvorni_sadrzaj>
    <derivirana_varijabla naziv="DomainObject.Predmet.StrankaListFormatedWithAdress_1">
      <item>DANIJEL FIJALA , POŽEGA, Bana Jelačića 44, 34000 Požega</item>
    </derivirana_varijabla>
  </DomainObject.Predmet.StrankaListFormatedWithAdress>
  <DomainObject.Predmet.StrankaListFormatedWithAdressOIB>
    <izvorni_sadrzaj>
      <item>DANIJEL FIJALA , POŽEGA, OIB 76257447155, Bana Jelačića 44, 34000 Požega</item>
    </izvorni_sadrzaj>
    <derivirana_varijabla naziv="DomainObject.Predmet.StrankaListFormatedWithAdressOIB_1">
      <item>DANIJEL FIJALA , POŽEGA, OIB 76257447155, Bana Jelačića 44, 34000 Požega</item>
    </derivirana_varijabla>
  </DomainObject.Predmet.StrankaListFormatedWithAdressOIB>
  <DomainObject.Predmet.StrankaListNazivFormated>
    <izvorni_sadrzaj>
      <item>DANIJEL FIJALA , POŽEGA</item>
    </izvorni_sadrzaj>
    <derivirana_varijabla naziv="DomainObject.Predmet.StrankaListNazivFormated_1">
      <item>DANIJEL FIJALA , POŽEGA</item>
    </derivirana_varijabla>
  </DomainObject.Predmet.StrankaListNazivFormated>
  <DomainObject.Predmet.StrankaListNazivFormatedOIB>
    <izvorni_sadrzaj>
      <item>DANIJEL FIJALA , POŽEGA, OIB 76257447155</item>
    </izvorni_sadrzaj>
    <derivirana_varijabla naziv="DomainObject.Predmet.StrankaListNazivFormatedOIB_1">
      <item>DANIJEL FIJALA , POŽEGA, OIB 76257447155</item>
    </derivirana_varijabla>
  </DomainObject.Predmet.StrankaListNazivFormatedOIB>
  <DomainObject.Predmet.ProtuStrankaListFormated>
    <izvorni_sadrzaj>
      <item>GRANITI GLIBO j.d.o. JAKŠIĆ</item>
    </izvorni_sadrzaj>
    <derivirana_varijabla naziv="DomainObject.Predmet.ProtuStrankaListFormated_1">
      <item>GRANITI GLIBO j.d.o. JAKŠIĆ</item>
    </derivirana_varijabla>
  </DomainObject.Predmet.ProtuStrankaListFormated>
  <DomainObject.Predmet.ProtuStrankaListFormatedOIB>
    <izvorni_sadrzaj>
      <item>GRANITI GLIBO j.d.o. JAKŠIĆ, OIB 10892557676</item>
    </izvorni_sadrzaj>
    <derivirana_varijabla naziv="DomainObject.Predmet.ProtuStrankaListFormatedOIB_1">
      <item>GRANITI GLIBO j.d.o. JAKŠIĆ, OIB 10892557676</item>
    </derivirana_varijabla>
  </DomainObject.Predmet.ProtuStrankaListFormatedOIB>
  <DomainObject.Predmet.ProtuStrankaListFormatedWithAdress>
    <izvorni_sadrzaj>
      <item>GRANITI GLIBO j.d.o. JAKŠIĆ, Pavla Radića 23, 34308 Jakšić</item>
    </izvorni_sadrzaj>
    <derivirana_varijabla naziv="DomainObject.Predmet.ProtuStrankaListFormatedWithAdress_1">
      <item>GRANITI GLIBO j.d.o. JAKŠIĆ, Pavla Radića 23, 34308 Jakšić</item>
    </derivirana_varijabla>
  </DomainObject.Predmet.ProtuStrankaListFormatedWithAdress>
  <DomainObject.Predmet.ProtuStrankaListFormatedWithAdressOIB>
    <izvorni_sadrzaj>
      <item>GRANITI GLIBO j.d.o. JAKŠIĆ, OIB 10892557676, Pavla Radića 23, 34308 Jakšić</item>
    </izvorni_sadrzaj>
    <derivirana_varijabla naziv="DomainObject.Predmet.ProtuStrankaListFormatedWithAdressOIB_1">
      <item>GRANITI GLIBO j.d.o. JAKŠIĆ, OIB 10892557676, Pavla Radića 23, 34308 Jakšić</item>
    </derivirana_varijabla>
  </DomainObject.Predmet.ProtuStrankaListFormatedWithAdressOIB>
  <DomainObject.Predmet.ProtuStrankaListNazivFormated>
    <izvorni_sadrzaj>
      <item>GRANITI GLIBO j.d.o. JAKŠIĆ</item>
    </izvorni_sadrzaj>
    <derivirana_varijabla naziv="DomainObject.Predmet.ProtuStrankaListNazivFormated_1">
      <item>GRANITI GLIBO j.d.o. JAKŠIĆ</item>
    </derivirana_varijabla>
  </DomainObject.Predmet.ProtuStrankaListNazivFormated>
  <DomainObject.Predmet.ProtuStrankaListNazivFormatedOIB>
    <izvorni_sadrzaj>
      <item>GRANITI GLIBO j.d.o. JAKŠIĆ, OIB 10892557676</item>
    </izvorni_sadrzaj>
    <derivirana_varijabla naziv="DomainObject.Predmet.ProtuStrankaListNazivFormatedOIB_1">
      <item>GRANITI GLIBO j.d.o. JAKŠIĆ, OIB 10892557676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 FIJALA , POŽEGA</izvorni_sadrzaj>
    <derivirana_varijabla naziv="DomainObject.Predmet.StrankaIDrugi_1">DANIJEL FIJALA , POŽEGA</derivirana_varijabla>
  </DomainObject.Predmet.StrankaIDrugi>
  <DomainObject.Predmet.ProtustrankaIDrugi>
    <izvorni_sadrzaj>GRANITI GLIBO j.d.o. JAKŠIĆ</izvorni_sadrzaj>
    <derivirana_varijabla naziv="DomainObject.Predmet.ProtustrankaIDrugi_1">GRANITI GLIBO j.d.o. JAKŠIĆ</derivirana_varijabla>
  </DomainObject.Predmet.ProtustrankaIDrugi>
  <DomainObject.Predmet.StrankaIDrugiAdressOIB>
    <izvorni_sadrzaj>DANIJEL FIJALA , POŽEGA, OIB 76257447155, Bana Jelačića 44, 34000 Požega</izvorni_sadrzaj>
    <derivirana_varijabla naziv="DomainObject.Predmet.StrankaIDrugiAdressOIB_1">DANIJEL FIJALA , POŽEGA, OIB 76257447155, Bana Jelačića 44, 34000 Požega</derivirana_varijabla>
  </DomainObject.Predmet.StrankaIDrugiAdressOIB>
  <DomainObject.Predmet.ProtustrankaIDrugiAdressOIB>
    <izvorni_sadrzaj>GRANITI GLIBO j.d.o. JAKŠIĆ, OIB 10892557676, Pavla Radića 23, 34308 Jakšić</izvorni_sadrzaj>
    <derivirana_varijabla naziv="DomainObject.Predmet.ProtustrankaIDrugiAdressOIB_1">GRANITI GLIBO j.d.o. JAKŠIĆ, OIB 10892557676, Pavla Radića 23,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FIJALA , POŽEGA</item>
      <item>GRANITI GLIBO j.d.o. JAKŠIĆ</item>
    </izvorni_sadrzaj>
    <derivirana_varijabla naziv="DomainObject.Predmet.SudioniciListNaziv_1">
      <item>DANIJEL FIJALA , POŽEGA</item>
      <item>GRANITI GLIBO j.d.o. JAKŠIĆ</item>
    </derivirana_varijabla>
  </DomainObject.Predmet.SudioniciListNaziv>
  <DomainObject.Predmet.SudioniciListAdressOIB>
    <izvorni_sadrzaj>
      <item>DANIJEL FIJALA , POŽEGA, OIB 76257447155, Bana Jelačića 44,34000 Požega</item>
      <item>GRANITI GLIBO j.d.o. JAKŠIĆ, OIB 10892557676, Pavla Radića 23,34308 Jakšić</item>
    </izvorni_sadrzaj>
    <derivirana_varijabla naziv="DomainObject.Predmet.SudioniciListAdressOIB_1">
      <item>DANIJEL FIJALA , POŽEGA, OIB 76257447155, Bana Jelačića 44,34000 Požega</item>
      <item>GRANITI GLIBO j.d.o. JAKŠIĆ, OIB 10892557676, Pavla Radića 23,34308 Jakšić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76257447155</item>
      <item>, OIB 10892557676</item>
    </izvorni_sadrzaj>
    <derivirana_varijabla naziv="DomainObject.Predmet.SudioniciListNazivOIB_1">
      <item>, OIB 76257447155</item>
      <item>, OIB 10892557676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540</properties:Words>
  <properties:Characters>2926</properties:Characters>
  <properties:Lines>161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2017-01-20T10:23:00Z</dcterms:created>
  <dc:creator>Korisnik</dc:creator>
  <cp:lastModifiedBy>wsadmin</cp:lastModifiedBy>
  <cp:lastPrinted>2015-10-12T13:01:00Z</cp:lastPrinted>
  <dcterms:modified xmlns:xsi="http://www.w3.org/2001/XMLSchema-instance" xsi:type="dcterms:W3CDTF">2017-01-20T10:28:00Z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