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1100" w14:paraId="1521100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863E39">
        <w:t>6845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3F73E6">
        <w:t>” broj 71/15, dalje: SZ), dana 8</w:t>
      </w:r>
      <w:r w:rsidR="001704F3">
        <w:t>. ožujka</w:t>
      </w:r>
      <w:r>
        <w:t xml:space="preserve"> 201</w:t>
      </w:r>
      <w:r w:rsidR="001704F3">
        <w:t>7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910748">
        <w:t xml:space="preserve"> </w:t>
      </w:r>
      <w:r w:rsidR="00863E39">
        <w:t xml:space="preserve">KRANGOLA BARIĆ d.o.o., Donje Vino, Donje Vino 16, </w:t>
      </w:r>
      <w:r w:rsidR="001F53CF" w:rsidRPr="001F53CF">
        <w:t xml:space="preserve">OIB: </w:t>
      </w:r>
      <w:r w:rsidR="00863E39">
        <w:t>61249557044</w:t>
      </w:r>
      <w:r w:rsidR="001F53CF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 xml:space="preserve">II         Iznos duga evidentiran na temelju neizvršenih osnova za plaćanje je </w:t>
      </w:r>
      <w:r w:rsidR="00863E39">
        <w:t>47.565,78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3F73E6">
        <w:t>8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4C7950" w:rsidR="004C7950">
      <w:pPr>
        <w:jc w:val="right"/>
      </w:pPr>
      <w:r>
        <w:t>Ivan Bešlić</w:t>
      </w:r>
    </w:p>
    <w:p w:rsidRDefault="00867087" w:rsidP="00793771" w:rsidR="006E7515">
      <w:r>
        <w:t>Dna</w:t>
      </w:r>
    </w:p>
    <w:p w:rsidRDefault="00867087" w:rsidP="00867087" w:rsidR="00867087">
      <w:pPr>
        <w:pStyle w:val="Odlomakpopisa"/>
        <w:numPr>
          <w:ilvl w:val="0"/>
          <w:numId w:val="25"/>
        </w:numPr>
      </w:pPr>
      <w:r>
        <w:t>oglasna ploča – javnost</w:t>
      </w:r>
    </w:p>
    <w:p w:rsidRDefault="00867087" w:rsidP="00867087" w:rsidR="00867087">
      <w:pPr>
        <w:pStyle w:val="Odlomakpopisa"/>
        <w:numPr>
          <w:ilvl w:val="0"/>
          <w:numId w:val="25"/>
        </w:numPr>
      </w:pPr>
      <w:r>
        <w:t>dužniku -</w:t>
      </w:r>
      <w:proofErr w:type="spellStart"/>
      <w:r>
        <w:t>ogl.ploča</w:t>
      </w:r>
      <w:proofErr w:type="spellEnd"/>
    </w:p>
    <w:p w:rsidRDefault="00867087" w:rsidP="00867087" w:rsidR="00867087">
      <w:pPr>
        <w:pStyle w:val="Odlomakpopisa"/>
        <w:numPr>
          <w:ilvl w:val="0"/>
          <w:numId w:val="25"/>
        </w:numPr>
      </w:pPr>
      <w:proofErr w:type="spellStart"/>
      <w:r>
        <w:t>zz</w:t>
      </w:r>
      <w:proofErr w:type="spellEnd"/>
      <w:r>
        <w:t xml:space="preserve"> dužnika -</w:t>
      </w:r>
      <w:proofErr w:type="spellStart"/>
      <w:r>
        <w:t>ogl.ploča</w:t>
      </w:r>
      <w:proofErr w:type="spellEnd"/>
    </w:p>
    <w:sectPr w:rsidSect="001D2443" w:rsidR="0086708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6C5" w:rsidR="00C916C5">
      <w:r>
        <w:separator/>
      </w:r>
    </w:p>
  </w:endnote>
  <w:endnote w:id="0" w:type="continuationSeparator">
    <w:p w:rsidRDefault="00C916C5" w:rsidR="00C916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6C5" w:rsidR="00C916C5">
      <w:r>
        <w:separator/>
      </w:r>
    </w:p>
  </w:footnote>
  <w:footnote w:id="0" w:type="continuationSeparator">
    <w:p w:rsidRDefault="00C916C5" w:rsidR="00C916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2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proofErr w:type="spellStart"/>
    <w:r w:rsidR="007429E3">
      <w:t>P</w:t>
    </w:r>
    <w:r w:rsidR="00B76A42">
      <w:t>ovrv</w:t>
    </w:r>
    <w:proofErr w:type="spellEnd"/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60016EB"/>
    <w:multiLevelType w:val="hybridMultilevel"/>
    <w:tmpl w:val="1826E7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9"/>
  </w:num>
  <w:num w:numId="3">
    <w:abstractNumId w:val="2"/>
  </w:num>
  <w:num w:numId="4">
    <w:abstractNumId w:val="0"/>
  </w:num>
  <w:num w:numId="5">
    <w:abstractNumId w:val="21"/>
    <w:lvlOverride w:ilvl="0">
      <w:startOverride w:val="1"/>
    </w:lvlOverride>
  </w:num>
  <w:num w:numId="6">
    <w:abstractNumId w:val="15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8"/>
  </w:num>
  <w:num w:numId="22">
    <w:abstractNumId w:val="20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60B4"/>
    <w:rsid w:val="00052561"/>
    <w:rsid w:val="00055347"/>
    <w:rsid w:val="00076CEA"/>
    <w:rsid w:val="000771E7"/>
    <w:rsid w:val="00086650"/>
    <w:rsid w:val="00087C90"/>
    <w:rsid w:val="00096B4E"/>
    <w:rsid w:val="000A2B7F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55DEB"/>
    <w:rsid w:val="00361F1A"/>
    <w:rsid w:val="003662D7"/>
    <w:rsid w:val="003674B4"/>
    <w:rsid w:val="00372586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60B0B"/>
    <w:rsid w:val="0046505F"/>
    <w:rsid w:val="00473E07"/>
    <w:rsid w:val="00491AB1"/>
    <w:rsid w:val="004A0F64"/>
    <w:rsid w:val="004B33CC"/>
    <w:rsid w:val="004B406D"/>
    <w:rsid w:val="004C2F1D"/>
    <w:rsid w:val="004C7950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B037E"/>
    <w:rsid w:val="006B2B1D"/>
    <w:rsid w:val="006B337A"/>
    <w:rsid w:val="006C0093"/>
    <w:rsid w:val="006C116B"/>
    <w:rsid w:val="006C7BAA"/>
    <w:rsid w:val="006D087E"/>
    <w:rsid w:val="006D32DE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67087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4436"/>
    <w:rsid w:val="00A05680"/>
    <w:rsid w:val="00A122AC"/>
    <w:rsid w:val="00A16D86"/>
    <w:rsid w:val="00A16E68"/>
    <w:rsid w:val="00A21501"/>
    <w:rsid w:val="00A34D29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B009F8"/>
    <w:rsid w:val="00B00A10"/>
    <w:rsid w:val="00B04FE7"/>
    <w:rsid w:val="00B07A8F"/>
    <w:rsid w:val="00B2354D"/>
    <w:rsid w:val="00B24A5F"/>
    <w:rsid w:val="00B2747E"/>
    <w:rsid w:val="00B27ED0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3079A"/>
    <w:rsid w:val="00D325E5"/>
    <w:rsid w:val="00D4326A"/>
    <w:rsid w:val="00D44456"/>
    <w:rsid w:val="00D54350"/>
    <w:rsid w:val="00D55987"/>
    <w:rsid w:val="00D57AC9"/>
    <w:rsid w:val="00D71DE8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2AA5"/>
    <w:rsid w:val="00E63731"/>
    <w:rsid w:val="00E672F6"/>
    <w:rsid w:val="00E749A5"/>
    <w:rsid w:val="00E86A79"/>
    <w:rsid w:val="00E87751"/>
    <w:rsid w:val="00E878CD"/>
    <w:rsid w:val="00E91F99"/>
    <w:rsid w:val="00EA1A2B"/>
    <w:rsid w:val="00EA433E"/>
    <w:rsid w:val="00EA6846"/>
    <w:rsid w:val="00EB0A04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6845</izvorni_sadrzaj>
    <derivirana_varijabla naziv="DomainObject.Predmet.Broj_1">6845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St-6845/2016</izvorni_sadrzaj>
    <derivirana_varijabla naziv="DomainObject.Predmet.OznakaBroj_1">St-6845/2016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KRANGOLA BARIĆ d.o.o. za usluge</izvorni_sadrzaj>
    <derivirana_varijabla naziv="DomainObject.Predmet.ProtustrankaFormated_1">  KRANGOLA BARIĆ d.o.o. za usluge</derivirana_varijabla>
  </DomainObject.Predmet.ProtustrankaFormated>
  <DomainObject.Predmet.ProtustrankaFormatedOIB>
    <izvorni_sadrzaj>  KRANGOLA BARIĆ d.o.o. za usluge, OIB 61249557044</izvorni_sadrzaj>
    <derivirana_varijabla naziv="DomainObject.Predmet.ProtustrankaFormatedOIB_1">  KRANGOLA BARIĆ d.o.o. za usluge, OIB 61249557044</derivirana_varijabla>
  </DomainObject.Predmet.ProtustrankaFormatedOIB>
  <DomainObject.Predmet.ProtustrankaFormatedWithAdress>
    <izvorni_sadrzaj> KRANGOLA BARIĆ d.o.o. za usluge, Donje Vino 16, 49217 Donje Vino</izvorni_sadrzaj>
    <derivirana_varijabla naziv="DomainObject.Predmet.ProtustrankaFormatedWithAdress_1"> KRANGOLA BARIĆ d.o.o. za usluge, Donje Vino 16, 49217 Donje Vino</derivirana_varijabla>
  </DomainObject.Predmet.ProtustrankaFormatedWithAdress>
  <DomainObject.Predmet.ProtustrankaFormatedWithAdressOIB>
    <izvorni_sadrzaj> KRANGOLA BARIĆ d.o.o. za usluge, OIB 61249557044, Donje Vino 16, 49217 Donje Vino</izvorni_sadrzaj>
    <derivirana_varijabla naziv="DomainObject.Predmet.ProtustrankaFormatedWithAdressOIB_1"> KRANGOLA BARIĆ d.o.o. za usluge, OIB 61249557044, Donje Vino 16, 49217 Donje Vino</derivirana_varijabla>
  </DomainObject.Predmet.ProtustrankaFormatedWithAdressOIB>
  <DomainObject.Predmet.ProtustrankaWithAdress>
    <izvorni_sadrzaj>KRANGOLA BARIĆ d.o.o. za usluge Donje Vino 16, 49217 Donje Vino</izvorni_sadrzaj>
    <derivirana_varijabla naziv="DomainObject.Predmet.ProtustrankaWithAdress_1">KRANGOLA BARIĆ d.o.o. za usluge Donje Vino 16, 49217 Donje Vino</derivirana_varijabla>
  </DomainObject.Predmet.ProtustrankaWithAdress>
  <DomainObject.Predmet.ProtustrankaWithAdressOIB>
    <izvorni_sadrzaj>KRANGOLA BARIĆ d.o.o. za usluge, OIB 61249557044, Donje Vino 16, 49217 Donje Vino</izvorni_sadrzaj>
    <derivirana_varijabla naziv="DomainObject.Predmet.ProtustrankaWithAdressOIB_1">KRANGOLA BARIĆ d.o.o. za usluge, OIB 61249557044, Donje Vino 16, 49217 Donje Vino</derivirana_varijabla>
  </DomainObject.Predmet.ProtustrankaWithAdressOIB>
  <DomainObject.Predmet.ProtustrankaNazivFormated>
    <izvorni_sadrzaj>KRANGOLA BARIĆ d.o.o. za usluge</izvorni_sadrzaj>
    <derivirana_varijabla naziv="DomainObject.Predmet.ProtustrankaNazivFormated_1">KRANGOLA BARIĆ d.o.o. za usluge</derivirana_varijabla>
  </DomainObject.Predmet.ProtustrankaNazivFormated>
  <DomainObject.Predmet.ProtustrankaNazivFormatedOIB>
    <izvorni_sadrzaj>KRANGOLA BARIĆ d.o.o. za usluge, OIB 61249557044</izvorni_sadrzaj>
    <derivirana_varijabla naziv="DomainObject.Predmet.ProtustrankaNazivFormatedOIB_1">KRANGOLA BARIĆ d.o.o. za usluge, OIB 61249557044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KRANGOLA BARIĆ d.o.o. za usluge</item>
    </izvorni_sadrzaj>
    <derivirana_varijabla naziv="DomainObject.Predmet.ProtuStrankaListFormated_1">
      <item>KRANGOLA BARIĆ d.o.o. za usluge</item>
    </derivirana_varijabla>
  </DomainObject.Predmet.ProtuStrankaListFormated>
  <DomainObject.Predmet.ProtuStrankaListFormatedOIB>
    <izvorni_sadrzaj>
      <item>KRANGOLA BARIĆ d.o.o. za usluge, OIB 61249557044</item>
    </izvorni_sadrzaj>
    <derivirana_varijabla naziv="DomainObject.Predmet.ProtuStrankaListFormatedOIB_1">
      <item>KRANGOLA BARIĆ d.o.o. za usluge, OIB 61249557044</item>
    </derivirana_varijabla>
  </DomainObject.Predmet.ProtuStrankaListFormatedOIB>
  <DomainObject.Predmet.ProtuStrankaListFormatedWithAdress>
    <izvorni_sadrzaj>
      <item>KRANGOLA BARIĆ d.o.o. za usluge, Donje Vino 16, 49217 Donje Vino</item>
    </izvorni_sadrzaj>
    <derivirana_varijabla naziv="DomainObject.Predmet.ProtuStrankaListFormatedWithAdress_1">
      <item>KRANGOLA BARIĆ d.o.o. za usluge, Donje Vino 16, 49217 Donje Vino</item>
    </derivirana_varijabla>
  </DomainObject.Predmet.ProtuStrankaListFormatedWithAdress>
  <DomainObject.Predmet.ProtuStrankaListFormatedWithAdressOIB>
    <izvorni_sadrzaj>
      <item>KRANGOLA BARIĆ d.o.o. za usluge, OIB 61249557044, Donje Vino 16, 49217 Donje Vino</item>
    </izvorni_sadrzaj>
    <derivirana_varijabla naziv="DomainObject.Predmet.ProtuStrankaListFormatedWithAdressOIB_1">
      <item>KRANGOLA BARIĆ d.o.o. za usluge, OIB 61249557044, Donje Vino 16, 49217 Donje Vino</item>
    </derivirana_varijabla>
  </DomainObject.Predmet.ProtuStrankaListFormatedWithAdressOIB>
  <DomainObject.Predmet.ProtuStrankaListNazivFormated>
    <izvorni_sadrzaj>
      <item>KRANGOLA BARIĆ d.o.o. za usluge</item>
    </izvorni_sadrzaj>
    <derivirana_varijabla naziv="DomainObject.Predmet.ProtuStrankaListNazivFormated_1">
      <item>KRANGOLA BARIĆ d.o.o. za usluge</item>
    </derivirana_varijabla>
  </DomainObject.Predmet.ProtuStrankaListNazivFormated>
  <DomainObject.Predmet.ProtuStrankaListNazivFormatedOIB>
    <izvorni_sadrzaj>
      <item>KRANGOLA BARIĆ d.o.o. za usluge, OIB 61249557044</item>
    </izvorni_sadrzaj>
    <derivirana_varijabla naziv="DomainObject.Predmet.ProtuStrankaListNazivFormatedOIB_1">
      <item>KRANGOLA BARIĆ d.o.o. za usluge, OIB 61249557044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KRANGOLA BARIĆ d.o.o. za usluge</izvorni_sadrzaj>
    <derivirana_varijabla naziv="DomainObject.Predmet.ProtustrankaIDrugi_1">KRANGOLA BARIĆ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KRANGOLA BARIĆ d.o.o. za usluge, OIB 61249557044, Donje Vino 16, 49217 Donje Vino</izvorni_sadrzaj>
    <derivirana_varijabla naziv="DomainObject.Predmet.ProtustrankaIDrugiAdressOIB_1">KRANGOLA BARIĆ d.o.o. za usluge, OIB 61249557044, Donje Vino 16,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KRANGOLA BARIĆ d.o.o. za usluge</item>
    </izvorni_sadrzaj>
    <derivirana_varijabla naziv="DomainObject.Predmet.SudioniciListNaziv_1">
      <item>FINA Regionalni centar Zagreb</item>
      <item>KRANGOLA BARIĆ 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KRANGOLA BARIĆ d.o.o. za usluge, OIB 61249557044, Donje Vino 16,49217 Donje Vino</item>
    </izvorni_sadrzaj>
    <derivirana_varijabla naziv="DomainObject.Predmet.SudioniciListAdressOIB_1">
      <item>FINA Regionalni centar Zagreb, OIB 85821130368, Trg svibanjskih žrtava 1995. 1,10000 Zagreb</item>
      <item>KRANGOLA BARIĆ d.o.o. za usluge, OIB 61249557044, Donje Vino 16,49217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61249557044</item>
    </izvorni_sadrzaj>
    <derivirana_varijabla naziv="DomainObject.Predmet.SudioniciListNazivOIB_1">
      <item>, OIB 85821130368</item>
      <item>, OIB 61249557044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D9433-9AA5-4E20-8788-9D9F8AA7F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1345</properties:Characters>
  <properties:Lines>46</properties:Lines>
  <properties:Paragraphs>20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2017-03-09T12:27:00Z</cp:lastPrinted>
  <dcterms:modified xmlns:xsi="http://www.w3.org/2001/XMLSchema-instance" xsi:type="dcterms:W3CDTF">2017-03-09T12:27:00Z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