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0dee1" w14:paraId="350dee1" w:rsidRDefault="000C380F" w:rsidP="000C380F" w:rsidR="000C380F" w:rsidRPr="000C380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0C380F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color w:val="000000"/>
          <w:sz w:val="22"/>
          <w:szCs w:val="22"/>
        </w:rPr>
        <w:t xml:space="preserve">        </w:t>
      </w:r>
      <w:r w:rsidRPr="000C380F">
        <w:rPr>
          <w:b/>
          <w:sz w:val="22"/>
          <w:szCs w:val="22"/>
        </w:rPr>
        <w:t>REPUBLIKA HRVATSKA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TRGOVAČKI SUD U SPLITU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STALNA SLUŽBA DUBROVNIK 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      Dr. Ante Starčevića 23</w:t>
      </w:r>
    </w:p>
    <w:p w:rsidRDefault="00110DE1" w:rsidP="009A769A" w:rsidR="009A769A" w:rsidRPr="005F2998">
      <w:pPr>
        <w:pStyle w:val="Naslov1"/>
        <w:rPr>
          <w:sz w:val="22"/>
          <w:szCs w:val="22"/>
        </w:rPr>
      </w:pPr>
      <w:r w:rsidRPr="00D96747">
        <w:rPr>
          <w:sz w:val="22"/>
          <w:szCs w:val="22"/>
        </w:rPr>
        <w:tab/>
      </w:r>
      <w:r w:rsidR="00D1191E">
        <w:rPr>
          <w:sz w:val="22"/>
          <w:szCs w:val="22"/>
        </w:rPr>
        <w:t xml:space="preserve">Posl. br. 6-St. </w:t>
      </w:r>
      <w:r w:rsidR="00470CAB">
        <w:rPr>
          <w:sz w:val="22"/>
          <w:szCs w:val="22"/>
        </w:rPr>
        <w:t>464</w:t>
      </w:r>
      <w:r w:rsidR="0076492C">
        <w:rPr>
          <w:sz w:val="22"/>
          <w:szCs w:val="22"/>
        </w:rPr>
        <w:t>/</w:t>
      </w:r>
      <w:r w:rsidR="007F0809">
        <w:rPr>
          <w:sz w:val="22"/>
          <w:szCs w:val="22"/>
        </w:rPr>
        <w:t>20</w:t>
      </w:r>
      <w:r w:rsidR="0076492C">
        <w:rPr>
          <w:sz w:val="22"/>
          <w:szCs w:val="22"/>
        </w:rPr>
        <w:t>1</w:t>
      </w:r>
      <w:r w:rsidR="001F713D">
        <w:rPr>
          <w:sz w:val="22"/>
          <w:szCs w:val="22"/>
        </w:rPr>
        <w:t>3</w:t>
      </w:r>
      <w:r w:rsidR="00D1191E">
        <w:rPr>
          <w:sz w:val="22"/>
          <w:szCs w:val="22"/>
        </w:rPr>
        <w:t>-</w:t>
      </w:r>
      <w:r w:rsidR="005E3E0F">
        <w:rPr>
          <w:sz w:val="22"/>
          <w:szCs w:val="22"/>
        </w:rPr>
        <w:t>207</w:t>
      </w:r>
    </w:p>
    <w:p w:rsidRDefault="009A769A" w:rsidP="009A769A" w:rsidR="009A769A" w:rsidRPr="005F2998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>U B L I K A   H R V A T S K A</w:t>
      </w:r>
    </w:p>
    <w:p w:rsidRDefault="008949B5" w:rsidP="008949B5" w:rsidR="008949B5" w:rsidRPr="002B3C3E">
      <w:pPr>
        <w:jc w:val="center"/>
        <w:rPr>
          <w:b/>
          <w:sz w:val="16"/>
          <w:szCs w:val="16"/>
        </w:rPr>
      </w:pPr>
    </w:p>
    <w:p w:rsidRDefault="008949B5" w:rsidP="008949B5" w:rsidR="008949B5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  <w:t xml:space="preserve">Trgovački sud u Splitu, Stalna služba u Dubrovniku, po sucu tog suda Srđanu Gavraniću kao stečajnom sucu u stečajnom postupku nad stečajnim dužnikom </w:t>
      </w:r>
      <w:r w:rsidR="00470CAB" w:rsidRPr="00470CAB">
        <w:rPr>
          <w:sz w:val="22"/>
          <w:szCs w:val="22"/>
        </w:rPr>
        <w:t>JEDINSTVO, poljoprivredna zadruga „u stečaju“, Smokvica, OIB: 30698530431, MBS: 060019487, zastupana po stečajnom upravitelju Vlahu Monkoviću iz Cavtata, izvan ročišta</w:t>
      </w:r>
      <w:r w:rsidRPr="008D240E">
        <w:rPr>
          <w:sz w:val="22"/>
          <w:szCs w:val="22"/>
        </w:rPr>
        <w:t xml:space="preserve">, </w:t>
      </w:r>
      <w:r w:rsidRPr="00805205">
        <w:rPr>
          <w:sz w:val="22"/>
          <w:szCs w:val="22"/>
        </w:rPr>
        <w:t xml:space="preserve">dana </w:t>
      </w:r>
      <w:r w:rsidR="00805205" w:rsidRPr="00805205">
        <w:rPr>
          <w:sz w:val="22"/>
          <w:szCs w:val="22"/>
        </w:rPr>
        <w:t>19</w:t>
      </w:r>
      <w:r w:rsidRPr="00805205">
        <w:rPr>
          <w:sz w:val="22"/>
          <w:szCs w:val="22"/>
        </w:rPr>
        <w:t xml:space="preserve">. </w:t>
      </w:r>
      <w:r w:rsidR="00805205" w:rsidRPr="00805205">
        <w:rPr>
          <w:sz w:val="22"/>
          <w:szCs w:val="22"/>
        </w:rPr>
        <w:t>kolovoza</w:t>
      </w:r>
      <w:r w:rsidR="00805205" w:rsidRPr="002B6F9C">
        <w:rPr>
          <w:sz w:val="22"/>
          <w:szCs w:val="22"/>
        </w:rPr>
        <w:t xml:space="preserve"> </w:t>
      </w:r>
      <w:r w:rsidRPr="008D240E">
        <w:rPr>
          <w:sz w:val="22"/>
          <w:szCs w:val="22"/>
        </w:rPr>
        <w:t>201</w:t>
      </w:r>
      <w:r w:rsidR="00E92862">
        <w:rPr>
          <w:sz w:val="22"/>
          <w:szCs w:val="22"/>
        </w:rPr>
        <w:t>6</w:t>
      </w:r>
      <w:r w:rsidRPr="008D240E">
        <w:rPr>
          <w:sz w:val="22"/>
          <w:szCs w:val="22"/>
        </w:rPr>
        <w:t>. godine</w:t>
      </w:r>
    </w:p>
    <w:p w:rsidRDefault="00922233" w:rsidR="00922233">
      <w:pPr>
        <w:jc w:val="both"/>
        <w:rPr>
          <w:sz w:val="16"/>
          <w:szCs w:val="16"/>
        </w:rPr>
      </w:pPr>
    </w:p>
    <w:p w:rsidRDefault="0005241F" w:rsidR="0005241F" w:rsidRPr="00E631F5">
      <w:pPr>
        <w:jc w:val="center"/>
        <w:rPr>
          <w:b/>
          <w:sz w:val="16"/>
          <w:szCs w:val="16"/>
        </w:rPr>
      </w:pPr>
    </w:p>
    <w:p w:rsidRDefault="00AA15B0" w:rsidR="00AA15B0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r i j e š i o     j e</w:t>
      </w:r>
    </w:p>
    <w:p w:rsidRDefault="0057267A" w:rsidR="0057267A" w:rsidRPr="00D96747">
      <w:pPr>
        <w:jc w:val="center"/>
        <w:rPr>
          <w:b/>
          <w:sz w:val="22"/>
          <w:szCs w:val="22"/>
        </w:rPr>
      </w:pPr>
    </w:p>
    <w:p w:rsidRDefault="0057267A" w:rsidP="007701CE" w:rsidR="0057267A">
      <w:pPr>
        <w:ind w:firstLine="708"/>
        <w:jc w:val="both"/>
        <w:rPr>
          <w:sz w:val="22"/>
          <w:szCs w:val="22"/>
        </w:rPr>
      </w:pPr>
      <w:r w:rsidRPr="00D96747">
        <w:rPr>
          <w:sz w:val="22"/>
          <w:szCs w:val="22"/>
        </w:rPr>
        <w:t xml:space="preserve">Utvrđuje se konačan postotak </w:t>
      </w:r>
      <w:r w:rsidR="008B5129">
        <w:rPr>
          <w:sz w:val="22"/>
          <w:szCs w:val="22"/>
        </w:rPr>
        <w:t>prve djelomične diobe</w:t>
      </w:r>
      <w:r w:rsidRPr="00D96747">
        <w:rPr>
          <w:sz w:val="22"/>
          <w:szCs w:val="22"/>
        </w:rPr>
        <w:t xml:space="preserve"> unovčene stečajne mase i to iznosa </w:t>
      </w:r>
      <w:r w:rsidR="00470CAB">
        <w:rPr>
          <w:sz w:val="22"/>
          <w:szCs w:val="22"/>
        </w:rPr>
        <w:t>246.761,20</w:t>
      </w:r>
      <w:r w:rsidR="008949B5">
        <w:rPr>
          <w:sz w:val="22"/>
          <w:szCs w:val="22"/>
        </w:rPr>
        <w:t xml:space="preserve"> kuna </w:t>
      </w:r>
      <w:r w:rsidR="008949B5" w:rsidRPr="00DC3650">
        <w:rPr>
          <w:sz w:val="22"/>
          <w:szCs w:val="22"/>
        </w:rPr>
        <w:t xml:space="preserve"> za tražbine </w:t>
      </w:r>
      <w:r w:rsidR="0048167A">
        <w:rPr>
          <w:sz w:val="22"/>
          <w:szCs w:val="22"/>
        </w:rPr>
        <w:t>I</w:t>
      </w:r>
      <w:r w:rsidR="008949B5" w:rsidRPr="00DC3650">
        <w:rPr>
          <w:sz w:val="22"/>
          <w:szCs w:val="22"/>
        </w:rPr>
        <w:t>. (</w:t>
      </w:r>
      <w:r w:rsidR="00470CAB">
        <w:rPr>
          <w:sz w:val="22"/>
          <w:szCs w:val="22"/>
        </w:rPr>
        <w:t>prvog</w:t>
      </w:r>
      <w:r w:rsidR="008949B5" w:rsidRPr="00DC3650">
        <w:rPr>
          <w:sz w:val="22"/>
          <w:szCs w:val="22"/>
        </w:rPr>
        <w:t xml:space="preserve">) višeg isplatnog reda u visini </w:t>
      </w:r>
      <w:r w:rsidR="00470CAB">
        <w:rPr>
          <w:sz w:val="22"/>
          <w:szCs w:val="22"/>
        </w:rPr>
        <w:t>15</w:t>
      </w:r>
      <w:r w:rsidR="008949B5" w:rsidRPr="00DC3650">
        <w:rPr>
          <w:sz w:val="22"/>
          <w:szCs w:val="22"/>
        </w:rPr>
        <w:t>% priznatih tražbina</w:t>
      </w:r>
      <w:r w:rsidR="007701CE">
        <w:rPr>
          <w:sz w:val="22"/>
          <w:szCs w:val="22"/>
        </w:rPr>
        <w:t>.</w:t>
      </w:r>
    </w:p>
    <w:p w:rsidRDefault="007701CE" w:rsidP="007701CE" w:rsidR="007701CE" w:rsidRPr="00E631F5">
      <w:pPr>
        <w:ind w:firstLine="708"/>
        <w:jc w:val="both"/>
        <w:rPr>
          <w:bCs/>
          <w:sz w:val="16"/>
          <w:szCs w:val="16"/>
        </w:rPr>
      </w:pPr>
    </w:p>
    <w:p w:rsidRDefault="0057267A" w:rsidP="0057267A" w:rsidR="0057267A" w:rsidRPr="00E631F5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Obrazloženje</w:t>
      </w:r>
    </w:p>
    <w:p w:rsidRDefault="0057267A" w:rsidP="0057267A" w:rsidR="0057267A" w:rsidRPr="00D96747">
      <w:pPr>
        <w:jc w:val="both"/>
        <w:rPr>
          <w:sz w:val="22"/>
          <w:szCs w:val="22"/>
        </w:rPr>
      </w:pPr>
      <w:r w:rsidRPr="00D96747">
        <w:rPr>
          <w:sz w:val="22"/>
          <w:szCs w:val="22"/>
        </w:rPr>
        <w:tab/>
      </w:r>
    </w:p>
    <w:p w:rsidRDefault="0057267A" w:rsidP="0057267A" w:rsidR="0057267A">
      <w:pPr>
        <w:ind w:firstLine="720"/>
        <w:jc w:val="both"/>
        <w:rPr>
          <w:sz w:val="22"/>
          <w:szCs w:val="22"/>
        </w:rPr>
      </w:pPr>
      <w:r w:rsidRPr="00D96747">
        <w:rPr>
          <w:sz w:val="22"/>
          <w:szCs w:val="22"/>
        </w:rPr>
        <w:t>Rješenjem ovog suda posl. br. St.</w:t>
      </w:r>
      <w:r w:rsidR="00470CAB">
        <w:rPr>
          <w:sz w:val="22"/>
          <w:szCs w:val="22"/>
        </w:rPr>
        <w:t>464</w:t>
      </w:r>
      <w:r w:rsidR="00EC6742">
        <w:rPr>
          <w:sz w:val="22"/>
          <w:szCs w:val="22"/>
        </w:rPr>
        <w:t>/20</w:t>
      </w:r>
      <w:r w:rsidR="007F0809">
        <w:rPr>
          <w:sz w:val="22"/>
          <w:szCs w:val="22"/>
        </w:rPr>
        <w:t>1</w:t>
      </w:r>
      <w:r w:rsidR="00FC2121">
        <w:rPr>
          <w:sz w:val="22"/>
          <w:szCs w:val="22"/>
        </w:rPr>
        <w:t>3</w:t>
      </w:r>
      <w:r w:rsidR="00FF7469">
        <w:rPr>
          <w:sz w:val="22"/>
          <w:szCs w:val="22"/>
        </w:rPr>
        <w:t>-</w:t>
      </w:r>
      <w:r w:rsidR="00470CAB">
        <w:rPr>
          <w:sz w:val="22"/>
          <w:szCs w:val="22"/>
        </w:rPr>
        <w:t>19</w:t>
      </w:r>
      <w:r w:rsidR="00476240">
        <w:rPr>
          <w:sz w:val="22"/>
          <w:szCs w:val="22"/>
        </w:rPr>
        <w:t>3</w:t>
      </w:r>
      <w:r w:rsidR="007701CE">
        <w:rPr>
          <w:sz w:val="22"/>
          <w:szCs w:val="22"/>
        </w:rPr>
        <w:t xml:space="preserve"> od </w:t>
      </w:r>
      <w:r w:rsidR="00476240">
        <w:rPr>
          <w:sz w:val="22"/>
          <w:szCs w:val="22"/>
        </w:rPr>
        <w:t>2</w:t>
      </w:r>
      <w:r w:rsidR="007701CE">
        <w:rPr>
          <w:sz w:val="22"/>
          <w:szCs w:val="22"/>
        </w:rPr>
        <w:t xml:space="preserve">. </w:t>
      </w:r>
      <w:r w:rsidR="00476240">
        <w:rPr>
          <w:sz w:val="22"/>
          <w:szCs w:val="22"/>
        </w:rPr>
        <w:t>svibnja</w:t>
      </w:r>
      <w:r w:rsidR="00FF7469">
        <w:rPr>
          <w:sz w:val="22"/>
          <w:szCs w:val="22"/>
        </w:rPr>
        <w:t xml:space="preserve"> </w:t>
      </w:r>
      <w:r w:rsidR="007701CE">
        <w:rPr>
          <w:sz w:val="22"/>
          <w:szCs w:val="22"/>
        </w:rPr>
        <w:t>201</w:t>
      </w:r>
      <w:r w:rsidR="00FC2121">
        <w:rPr>
          <w:sz w:val="22"/>
          <w:szCs w:val="22"/>
        </w:rPr>
        <w:t>6</w:t>
      </w:r>
      <w:r w:rsidR="007701CE">
        <w:rPr>
          <w:sz w:val="22"/>
          <w:szCs w:val="22"/>
        </w:rPr>
        <w:t>. godine</w:t>
      </w:r>
      <w:r w:rsidR="00110DE1" w:rsidRPr="00D96747">
        <w:rPr>
          <w:sz w:val="22"/>
          <w:szCs w:val="22"/>
        </w:rPr>
        <w:t xml:space="preserve"> </w:t>
      </w:r>
      <w:r w:rsidRPr="00D96747">
        <w:rPr>
          <w:sz w:val="22"/>
          <w:szCs w:val="22"/>
        </w:rPr>
        <w:t xml:space="preserve">stečajnom upravitelju dana je suglasnost za </w:t>
      </w:r>
      <w:r w:rsidR="008B5129">
        <w:rPr>
          <w:sz w:val="22"/>
          <w:szCs w:val="22"/>
        </w:rPr>
        <w:t xml:space="preserve">prvu </w:t>
      </w:r>
      <w:r w:rsidR="00476240">
        <w:rPr>
          <w:sz w:val="22"/>
          <w:szCs w:val="22"/>
        </w:rPr>
        <w:t xml:space="preserve">djelomičnu </w:t>
      </w:r>
      <w:r w:rsidRPr="00D96747">
        <w:rPr>
          <w:sz w:val="22"/>
          <w:szCs w:val="22"/>
        </w:rPr>
        <w:t xml:space="preserve">diobu unovčene stečajne mase i to iznosa </w:t>
      </w:r>
      <w:r w:rsidR="00476240">
        <w:rPr>
          <w:sz w:val="22"/>
          <w:szCs w:val="22"/>
        </w:rPr>
        <w:t>246.761,20</w:t>
      </w:r>
      <w:r w:rsidR="007D6DB2">
        <w:rPr>
          <w:sz w:val="22"/>
          <w:szCs w:val="22"/>
        </w:rPr>
        <w:t xml:space="preserve"> kuna</w:t>
      </w:r>
      <w:r w:rsidR="00614EE8" w:rsidRPr="00DC3650">
        <w:rPr>
          <w:sz w:val="22"/>
          <w:szCs w:val="22"/>
        </w:rPr>
        <w:t xml:space="preserve"> za tražbine </w:t>
      </w:r>
      <w:r w:rsidR="0048167A">
        <w:rPr>
          <w:sz w:val="22"/>
          <w:szCs w:val="22"/>
        </w:rPr>
        <w:t>I</w:t>
      </w:r>
      <w:r w:rsidR="00614EE8" w:rsidRPr="00DC3650">
        <w:rPr>
          <w:sz w:val="22"/>
          <w:szCs w:val="22"/>
        </w:rPr>
        <w:t>. (</w:t>
      </w:r>
      <w:r w:rsidR="00476240">
        <w:rPr>
          <w:sz w:val="22"/>
          <w:szCs w:val="22"/>
        </w:rPr>
        <w:t>prvo</w:t>
      </w:r>
      <w:r w:rsidR="0048167A">
        <w:rPr>
          <w:sz w:val="22"/>
          <w:szCs w:val="22"/>
        </w:rPr>
        <w:t>g</w:t>
      </w:r>
      <w:r w:rsidR="00614EE8" w:rsidRPr="00DC3650">
        <w:rPr>
          <w:sz w:val="22"/>
          <w:szCs w:val="22"/>
        </w:rPr>
        <w:t xml:space="preserve">) višeg isplatnog reda u visini </w:t>
      </w:r>
      <w:r w:rsidR="00476240">
        <w:rPr>
          <w:sz w:val="22"/>
          <w:szCs w:val="22"/>
        </w:rPr>
        <w:t>15</w:t>
      </w:r>
      <w:r w:rsidR="00E00DF5">
        <w:rPr>
          <w:sz w:val="22"/>
          <w:szCs w:val="22"/>
        </w:rPr>
        <w:t xml:space="preserve">% priznatih tražbina. </w:t>
      </w:r>
    </w:p>
    <w:p w:rsidRDefault="00476240" w:rsidP="0057267A" w:rsidR="00476240" w:rsidRPr="00D96747">
      <w:pPr>
        <w:ind w:firstLine="720"/>
        <w:jc w:val="both"/>
        <w:rPr>
          <w:bCs/>
          <w:sz w:val="16"/>
          <w:szCs w:val="16"/>
        </w:rPr>
      </w:pPr>
    </w:p>
    <w:p w:rsidRDefault="00476240" w:rsidP="00476240" w:rsidR="00476240" w:rsidRPr="00476240">
      <w:pPr>
        <w:ind w:firstLine="720"/>
        <w:jc w:val="both"/>
        <w:rPr>
          <w:bCs/>
          <w:sz w:val="22"/>
          <w:szCs w:val="22"/>
        </w:rPr>
      </w:pPr>
      <w:r w:rsidRPr="00476240">
        <w:rPr>
          <w:bCs/>
          <w:sz w:val="22"/>
          <w:szCs w:val="22"/>
        </w:rPr>
        <w:t>Prema izvješću stečajnog upravitelja (</w:t>
      </w:r>
      <w:r w:rsidRPr="005E3E0F">
        <w:rPr>
          <w:bCs/>
          <w:sz w:val="22"/>
          <w:szCs w:val="22"/>
        </w:rPr>
        <w:t xml:space="preserve">list spisa </w:t>
      </w:r>
      <w:r w:rsidR="005E3E0F" w:rsidRPr="005E3E0F">
        <w:rPr>
          <w:bCs/>
          <w:sz w:val="22"/>
          <w:szCs w:val="22"/>
        </w:rPr>
        <w:t>882</w:t>
      </w:r>
      <w:r w:rsidRPr="005E3E0F">
        <w:rPr>
          <w:bCs/>
          <w:sz w:val="22"/>
          <w:szCs w:val="22"/>
        </w:rPr>
        <w:t>-</w:t>
      </w:r>
      <w:r w:rsidR="005E3E0F" w:rsidRPr="005E3E0F">
        <w:rPr>
          <w:bCs/>
          <w:sz w:val="22"/>
          <w:szCs w:val="22"/>
        </w:rPr>
        <w:t>883</w:t>
      </w:r>
      <w:r w:rsidRPr="00476240">
        <w:rPr>
          <w:bCs/>
          <w:sz w:val="22"/>
          <w:szCs w:val="22"/>
        </w:rPr>
        <w:t xml:space="preserve">) oglas o raspoloživom iznosu za podjelu pri prvoj djelomičnoj diobi objavljen je u Narodnim novinama broj od </w:t>
      </w:r>
      <w:r w:rsidR="00805205">
        <w:rPr>
          <w:bCs/>
          <w:sz w:val="22"/>
          <w:szCs w:val="22"/>
        </w:rPr>
        <w:t>24</w:t>
      </w:r>
      <w:r w:rsidRPr="00805205">
        <w:rPr>
          <w:bCs/>
          <w:sz w:val="22"/>
          <w:szCs w:val="22"/>
        </w:rPr>
        <w:t>.</w:t>
      </w:r>
      <w:r w:rsidR="00805205" w:rsidRPr="00805205">
        <w:rPr>
          <w:bCs/>
          <w:sz w:val="22"/>
          <w:szCs w:val="22"/>
        </w:rPr>
        <w:t xml:space="preserve"> lipnja</w:t>
      </w:r>
      <w:r w:rsidRPr="00476240">
        <w:rPr>
          <w:bCs/>
          <w:sz w:val="22"/>
          <w:szCs w:val="22"/>
          <w:u w:val="single"/>
        </w:rPr>
        <w:t xml:space="preserve"> </w:t>
      </w:r>
      <w:r w:rsidRPr="00476240">
        <w:rPr>
          <w:bCs/>
          <w:sz w:val="22"/>
          <w:szCs w:val="22"/>
        </w:rPr>
        <w:t>2016. godine, te nije zaprimljen bilo kakav prigovor. Također, do donošenja ovog rješenja u spis nije zaprimljen prigovor na prvu djelomičnu diobu.</w:t>
      </w:r>
    </w:p>
    <w:p w:rsidRDefault="00476240" w:rsidP="00476240" w:rsidR="00476240" w:rsidRPr="00B27688">
      <w:pPr>
        <w:ind w:firstLine="720"/>
        <w:jc w:val="both"/>
        <w:rPr>
          <w:bCs/>
          <w:sz w:val="16"/>
          <w:szCs w:val="16"/>
        </w:rPr>
      </w:pPr>
    </w:p>
    <w:p w:rsidRDefault="00476240" w:rsidP="00476240" w:rsidR="00476240" w:rsidRPr="00476240">
      <w:pPr>
        <w:ind w:firstLine="720"/>
        <w:jc w:val="both"/>
        <w:rPr>
          <w:bCs/>
          <w:sz w:val="22"/>
          <w:szCs w:val="22"/>
        </w:rPr>
      </w:pPr>
      <w:r w:rsidRPr="00476240">
        <w:rPr>
          <w:bCs/>
          <w:sz w:val="22"/>
          <w:szCs w:val="22"/>
        </w:rPr>
        <w:t xml:space="preserve">U smislu čl. 191. Stečajnog zakona (NN 44/96, 29/99, 129/00, 123/03, 197/03, 88/06, 116/10, 25/12, 133/12, 45/13, dalje u tekstu: SZ), konačni postotak se utvrđuje nakon što isteknu rokovi za podnošenje prigovora. Prijedlogom </w:t>
      </w:r>
      <w:r w:rsidR="008B5129">
        <w:rPr>
          <w:bCs/>
          <w:sz w:val="22"/>
          <w:szCs w:val="22"/>
        </w:rPr>
        <w:t>prve djelomične</w:t>
      </w:r>
      <w:r w:rsidRPr="00476240">
        <w:rPr>
          <w:bCs/>
          <w:sz w:val="22"/>
          <w:szCs w:val="22"/>
        </w:rPr>
        <w:t xml:space="preserve"> diobe, na koju je ovaj sud rješenjem posl.br. St-12/2012-126 od 12. veljače 2016. godine dao suglasnost, stečajni upravitelj je predložio da se vjerovnicima I. (prvog) višeg isplatnog reda isplati iznos 160.549,18 kuna u visini 100% priznatih tražbina.</w:t>
      </w:r>
    </w:p>
    <w:p w:rsidRDefault="00476240" w:rsidP="00476240" w:rsidR="00476240" w:rsidRPr="00B27688">
      <w:pPr>
        <w:ind w:firstLine="720"/>
        <w:jc w:val="both"/>
        <w:rPr>
          <w:bCs/>
          <w:sz w:val="16"/>
          <w:szCs w:val="16"/>
        </w:rPr>
      </w:pPr>
    </w:p>
    <w:p w:rsidRDefault="00476240" w:rsidP="00476240" w:rsidR="00476240" w:rsidRPr="00476240">
      <w:pPr>
        <w:ind w:firstLine="720"/>
        <w:jc w:val="both"/>
        <w:rPr>
          <w:bCs/>
          <w:sz w:val="22"/>
          <w:szCs w:val="22"/>
        </w:rPr>
      </w:pPr>
      <w:r w:rsidRPr="00476240">
        <w:rPr>
          <w:bCs/>
          <w:sz w:val="22"/>
          <w:szCs w:val="22"/>
        </w:rPr>
        <w:t>Zbog navedenog, na temelju spomenutih propisa, odlučeno je kao u izreci.</w:t>
      </w:r>
    </w:p>
    <w:p w:rsidRDefault="00476240" w:rsidP="0057267A" w:rsidR="00476240" w:rsidRPr="00B27688">
      <w:pPr>
        <w:ind w:firstLine="720"/>
        <w:jc w:val="both"/>
        <w:rPr>
          <w:bCs/>
          <w:sz w:val="16"/>
          <w:szCs w:val="16"/>
        </w:rPr>
      </w:pPr>
    </w:p>
    <w:p w:rsidRDefault="0057267A" w:rsidP="0057267A" w:rsidR="0057267A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 xml:space="preserve">U Dubrovniku, </w:t>
      </w:r>
      <w:r w:rsidR="00805205">
        <w:rPr>
          <w:b/>
          <w:sz w:val="22"/>
          <w:szCs w:val="22"/>
        </w:rPr>
        <w:t xml:space="preserve">19. kolovoza </w:t>
      </w:r>
      <w:r w:rsidRPr="007701CE">
        <w:rPr>
          <w:b/>
          <w:sz w:val="22"/>
          <w:szCs w:val="22"/>
        </w:rPr>
        <w:t>20</w:t>
      </w:r>
      <w:r w:rsidR="00C53EEE" w:rsidRPr="007701CE">
        <w:rPr>
          <w:b/>
          <w:sz w:val="22"/>
          <w:szCs w:val="22"/>
        </w:rPr>
        <w:t>1</w:t>
      </w:r>
      <w:r w:rsidR="00D773A5">
        <w:rPr>
          <w:b/>
          <w:sz w:val="22"/>
          <w:szCs w:val="22"/>
        </w:rPr>
        <w:t>6</w:t>
      </w:r>
      <w:r w:rsidRPr="00D96747">
        <w:rPr>
          <w:b/>
          <w:sz w:val="22"/>
          <w:szCs w:val="22"/>
        </w:rPr>
        <w:t>. godine</w:t>
      </w:r>
    </w:p>
    <w:p w:rsidRDefault="001D1B35" w:rsidP="0057267A" w:rsidR="001D1B35" w:rsidRPr="00B27688">
      <w:pPr>
        <w:jc w:val="center"/>
        <w:rPr>
          <w:b/>
          <w:sz w:val="16"/>
          <w:szCs w:val="16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Stečajni sudac:</w:t>
      </w:r>
    </w:p>
    <w:p w:rsidRDefault="0057267A" w:rsidP="0057267A" w:rsidR="0057267A" w:rsidRPr="00323502">
      <w:pPr>
        <w:jc w:val="both"/>
        <w:rPr>
          <w:b/>
          <w:sz w:val="16"/>
          <w:szCs w:val="16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Srđan Gavranić</w:t>
      </w: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</w:p>
    <w:p w:rsidRDefault="0005241F" w:rsidP="0057267A" w:rsidR="0005241F">
      <w:pPr>
        <w:jc w:val="both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UPUTA O PRAVNOM LIJEKU</w:t>
      </w:r>
    </w:p>
    <w:p w:rsidRDefault="0057267A" w:rsidP="0057267A" w:rsidR="0057267A" w:rsidRPr="00D96747">
      <w:pPr>
        <w:jc w:val="both"/>
        <w:rPr>
          <w:sz w:val="22"/>
          <w:szCs w:val="22"/>
        </w:rPr>
      </w:pPr>
      <w:r w:rsidRPr="00D96747">
        <w:rPr>
          <w:sz w:val="22"/>
          <w:szCs w:val="22"/>
        </w:rPr>
        <w:t>Protiv ovog rješenja dopušteno je izjaviti žalbu. Žalba se izjavljuje Visokom trgovačkom sudu Republike Hrvatske u roku od 8 dana putem ovog suda u 3 istovjetna primjerka pozivom na gornji poslovni broj.</w:t>
      </w:r>
    </w:p>
    <w:p w:rsidRDefault="0057267A" w:rsidP="0057267A" w:rsidR="0057267A" w:rsidRPr="00323502">
      <w:pPr>
        <w:jc w:val="both"/>
        <w:rPr>
          <w:sz w:val="16"/>
          <w:szCs w:val="16"/>
        </w:rPr>
      </w:pP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b/>
          <w:sz w:val="20"/>
        </w:rPr>
        <w:t xml:space="preserve">DN-a </w:t>
      </w:r>
      <w:r w:rsidRPr="00323502">
        <w:rPr>
          <w:sz w:val="20"/>
        </w:rPr>
        <w:t>(</w:t>
      </w:r>
      <w:r w:rsidR="00805205">
        <w:rPr>
          <w:sz w:val="20"/>
        </w:rPr>
        <w:t>19</w:t>
      </w:r>
      <w:r w:rsidRPr="00805205">
        <w:rPr>
          <w:sz w:val="20"/>
        </w:rPr>
        <w:t>.</w:t>
      </w:r>
      <w:r w:rsidR="00170245" w:rsidRPr="00805205">
        <w:rPr>
          <w:sz w:val="20"/>
        </w:rPr>
        <w:t>0</w:t>
      </w:r>
      <w:r w:rsidR="00805205">
        <w:rPr>
          <w:sz w:val="20"/>
        </w:rPr>
        <w:t>8.</w:t>
      </w:r>
      <w:r w:rsidRPr="00323502">
        <w:rPr>
          <w:sz w:val="20"/>
        </w:rPr>
        <w:t>20</w:t>
      </w:r>
      <w:r w:rsidR="00C53EEE" w:rsidRPr="00323502">
        <w:rPr>
          <w:sz w:val="20"/>
        </w:rPr>
        <w:t>1</w:t>
      </w:r>
      <w:r w:rsidR="00D773A5">
        <w:rPr>
          <w:sz w:val="20"/>
        </w:rPr>
        <w:t>6</w:t>
      </w:r>
      <w:r w:rsidRPr="00323502">
        <w:rPr>
          <w:sz w:val="20"/>
        </w:rPr>
        <w:t>.g.):</w:t>
      </w:r>
    </w:p>
    <w:p w:rsidRDefault="0057267A" w:rsidP="0057267A" w:rsidR="00614EE8">
      <w:pPr>
        <w:jc w:val="both"/>
        <w:rPr>
          <w:sz w:val="20"/>
        </w:rPr>
      </w:pPr>
      <w:r w:rsidRPr="00323502">
        <w:rPr>
          <w:sz w:val="20"/>
        </w:rPr>
        <w:t xml:space="preserve">- stečajni upravitelj, </w:t>
      </w: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sz w:val="20"/>
        </w:rPr>
        <w:t xml:space="preserve">- </w:t>
      </w:r>
      <w:r w:rsidR="00985605">
        <w:rPr>
          <w:sz w:val="20"/>
        </w:rPr>
        <w:t>e-</w:t>
      </w:r>
      <w:r w:rsidRPr="00323502">
        <w:rPr>
          <w:sz w:val="20"/>
        </w:rPr>
        <w:t>oglasna ploča suda.</w:t>
      </w:r>
    </w:p>
    <w:sectPr w:rsidSect="002B3C3E" w:rsidR="0057267A" w:rsidRPr="00323502">
      <w:headerReference w:type="even" r:id="rId12"/>
      <w:headerReference w:type="default" r:id="rId13"/>
      <w:pgSz w:h="16838" w:w="11906"/>
      <w:pgMar w:gutter="0" w:footer="708" w:header="708" w:left="1417" w:bottom="851" w:right="1417" w:top="1135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21A" w:rsidR="0089421A">
      <w:r>
        <w:separator/>
      </w:r>
    </w:p>
  </w:endnote>
  <w:endnote w:id="0" w:type="continuationSeparator">
    <w:p w:rsidRDefault="0089421A" w:rsidR="00894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21A" w:rsidR="0089421A">
      <w:r>
        <w:separator/>
      </w:r>
    </w:p>
  </w:footnote>
  <w:footnote w:id="0" w:type="continuationSeparator">
    <w:p w:rsidRDefault="0089421A" w:rsidR="00894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6325" w:rsidR="00BE63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3C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7E93" w:rsidP="00097E93" w:rsidR="00413272" w:rsidRPr="00413272">
    <w:pPr>
      <w:jc w:val="right"/>
      <w:rPr>
        <w:b/>
        <w:sz w:val="22"/>
        <w:szCs w:val="22"/>
      </w:rPr>
    </w:pPr>
    <w:r w:rsidRPr="00097E93">
      <w:rPr>
        <w:b/>
        <w:sz w:val="22"/>
        <w:szCs w:val="22"/>
      </w:rPr>
      <w:t>Posl. br. 6-St.</w:t>
    </w:r>
    <w:r w:rsidR="00430D9E">
      <w:rPr>
        <w:b/>
        <w:sz w:val="22"/>
        <w:szCs w:val="22"/>
      </w:rPr>
      <w:t>492</w:t>
    </w:r>
    <w:r w:rsidRPr="00097E93">
      <w:rPr>
        <w:b/>
        <w:sz w:val="22"/>
        <w:szCs w:val="22"/>
      </w:rPr>
      <w:t>/2011-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600E"/>
    <w:rsid w:val="00016CC6"/>
    <w:rsid w:val="00030847"/>
    <w:rsid w:val="00036DA3"/>
    <w:rsid w:val="0005241F"/>
    <w:rsid w:val="000626C1"/>
    <w:rsid w:val="00063E9C"/>
    <w:rsid w:val="0007417A"/>
    <w:rsid w:val="000906E4"/>
    <w:rsid w:val="00097E93"/>
    <w:rsid w:val="000B1326"/>
    <w:rsid w:val="000B4A0E"/>
    <w:rsid w:val="000C380F"/>
    <w:rsid w:val="000D024F"/>
    <w:rsid w:val="00104163"/>
    <w:rsid w:val="00110DE1"/>
    <w:rsid w:val="00127375"/>
    <w:rsid w:val="00170245"/>
    <w:rsid w:val="001761D2"/>
    <w:rsid w:val="00180683"/>
    <w:rsid w:val="001813BA"/>
    <w:rsid w:val="001D1B35"/>
    <w:rsid w:val="001E33FE"/>
    <w:rsid w:val="001F713D"/>
    <w:rsid w:val="0020583E"/>
    <w:rsid w:val="002B3C3E"/>
    <w:rsid w:val="002B6F9C"/>
    <w:rsid w:val="002D161F"/>
    <w:rsid w:val="002D7FAC"/>
    <w:rsid w:val="002F33F5"/>
    <w:rsid w:val="002F4339"/>
    <w:rsid w:val="002F528F"/>
    <w:rsid w:val="00310420"/>
    <w:rsid w:val="00320240"/>
    <w:rsid w:val="00323502"/>
    <w:rsid w:val="0033616C"/>
    <w:rsid w:val="00393FF5"/>
    <w:rsid w:val="00413272"/>
    <w:rsid w:val="004155B0"/>
    <w:rsid w:val="00430D9E"/>
    <w:rsid w:val="004702B2"/>
    <w:rsid w:val="00470CAB"/>
    <w:rsid w:val="00476240"/>
    <w:rsid w:val="004774B7"/>
    <w:rsid w:val="0048167A"/>
    <w:rsid w:val="004934B6"/>
    <w:rsid w:val="004A6748"/>
    <w:rsid w:val="004F38DD"/>
    <w:rsid w:val="004F75F4"/>
    <w:rsid w:val="005021C6"/>
    <w:rsid w:val="005051EB"/>
    <w:rsid w:val="005170F4"/>
    <w:rsid w:val="005236B0"/>
    <w:rsid w:val="0057267A"/>
    <w:rsid w:val="00583A83"/>
    <w:rsid w:val="00595802"/>
    <w:rsid w:val="005C6BA0"/>
    <w:rsid w:val="005E3E0F"/>
    <w:rsid w:val="00607ADC"/>
    <w:rsid w:val="00614EE8"/>
    <w:rsid w:val="006241D3"/>
    <w:rsid w:val="006E5197"/>
    <w:rsid w:val="007409D3"/>
    <w:rsid w:val="00745555"/>
    <w:rsid w:val="0076492C"/>
    <w:rsid w:val="007701CE"/>
    <w:rsid w:val="00774F25"/>
    <w:rsid w:val="007B70A5"/>
    <w:rsid w:val="007D6DB2"/>
    <w:rsid w:val="007D6F54"/>
    <w:rsid w:val="007E0971"/>
    <w:rsid w:val="007E1E99"/>
    <w:rsid w:val="007E718D"/>
    <w:rsid w:val="007F067D"/>
    <w:rsid w:val="007F0809"/>
    <w:rsid w:val="007F3202"/>
    <w:rsid w:val="00800681"/>
    <w:rsid w:val="00805205"/>
    <w:rsid w:val="008061DF"/>
    <w:rsid w:val="00841865"/>
    <w:rsid w:val="008546AD"/>
    <w:rsid w:val="008735A5"/>
    <w:rsid w:val="0089421A"/>
    <w:rsid w:val="008949B5"/>
    <w:rsid w:val="008A27BA"/>
    <w:rsid w:val="008A482D"/>
    <w:rsid w:val="008B1D9E"/>
    <w:rsid w:val="008B5129"/>
    <w:rsid w:val="008B7F1E"/>
    <w:rsid w:val="008C33D0"/>
    <w:rsid w:val="008D4F5D"/>
    <w:rsid w:val="008D57EA"/>
    <w:rsid w:val="00910CCD"/>
    <w:rsid w:val="009176E4"/>
    <w:rsid w:val="00922233"/>
    <w:rsid w:val="0093430D"/>
    <w:rsid w:val="0094027D"/>
    <w:rsid w:val="00963105"/>
    <w:rsid w:val="00985605"/>
    <w:rsid w:val="009A769A"/>
    <w:rsid w:val="009B78CE"/>
    <w:rsid w:val="009C4AE0"/>
    <w:rsid w:val="009E3778"/>
    <w:rsid w:val="009F54D7"/>
    <w:rsid w:val="00AA15B0"/>
    <w:rsid w:val="00AD2928"/>
    <w:rsid w:val="00AF2037"/>
    <w:rsid w:val="00B0053F"/>
    <w:rsid w:val="00B11FDE"/>
    <w:rsid w:val="00B27688"/>
    <w:rsid w:val="00B628FE"/>
    <w:rsid w:val="00B7199F"/>
    <w:rsid w:val="00BB7645"/>
    <w:rsid w:val="00BE31C7"/>
    <w:rsid w:val="00BE6325"/>
    <w:rsid w:val="00C53EEE"/>
    <w:rsid w:val="00C84A10"/>
    <w:rsid w:val="00CD2C60"/>
    <w:rsid w:val="00D1191E"/>
    <w:rsid w:val="00D13C79"/>
    <w:rsid w:val="00D27CB4"/>
    <w:rsid w:val="00D3103D"/>
    <w:rsid w:val="00D5360C"/>
    <w:rsid w:val="00D64A19"/>
    <w:rsid w:val="00D773A5"/>
    <w:rsid w:val="00D843D8"/>
    <w:rsid w:val="00D96747"/>
    <w:rsid w:val="00DA37BA"/>
    <w:rsid w:val="00DA3DF9"/>
    <w:rsid w:val="00DD4CA5"/>
    <w:rsid w:val="00E00DF5"/>
    <w:rsid w:val="00E11F55"/>
    <w:rsid w:val="00E127F6"/>
    <w:rsid w:val="00E22ECA"/>
    <w:rsid w:val="00E631F5"/>
    <w:rsid w:val="00E92862"/>
    <w:rsid w:val="00EC6742"/>
    <w:rsid w:val="00F0033D"/>
    <w:rsid w:val="00F34EF1"/>
    <w:rsid w:val="00F40201"/>
    <w:rsid w:val="00F4118A"/>
    <w:rsid w:val="00F61FBE"/>
    <w:rsid w:val="00F92FF8"/>
    <w:rsid w:val="00FA005F"/>
    <w:rsid w:val="00FC2121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8D4F5D"/>
    <w:rPr>
      <w:b/>
    </w:rPr>
  </w:style>
  <w:style w:customStyle="true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7455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5555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5555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5555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5555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8D4F5D"/>
    <w:rPr>
      <w:b/>
    </w:rPr>
  </w:style>
  <w:style w:customStyle="1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7455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5555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5555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555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5555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2013.</izvorni_sadrzaj>
    <derivirana_varijabla naziv="DomainObject.Predmet.DatumOsnivanja_1">15.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St-464/2013</izvorni_sadrzaj>
    <derivirana_varijabla naziv="DomainObject.Predmet.OznakaBroj_1">St-464/2013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tom u suca</izvorni_sadrzaj>
    <derivirana_varijabla naziv="DomainObject.Predmet.PrimjedbaSuca_1">I i zadnji tom u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JEDINSTVO, poljoprivredna zadruga</izvorni_sadrzaj>
    <derivirana_varijabla naziv="DomainObject.Predmet.ProtustrankaFormated_1">  JEDINSTVO, poljoprivredna zadruga</derivirana_varijabla>
  </DomainObject.Predmet.ProtustrankaFormated>
  <DomainObject.Predmet.ProtustrankaFormatedOIB>
    <izvorni_sadrzaj>  JEDINSTVO, poljoprivredna zadruga, OIB 30698530431</izvorni_sadrzaj>
    <derivirana_varijabla naziv="DomainObject.Predmet.ProtustrankaFormatedOIB_1">  JEDINSTVO, poljoprivredna zadruga, OIB 30698530431</derivirana_varijabla>
  </DomainObject.Predmet.ProtustrankaFormatedOIB>
  <DomainObject.Predmet.ProtustrankaFormatedWithAdress>
    <izvorni_sadrzaj> JEDINSTVO, poljoprivredna zadruga, Smokvica/bb, 20272 Smokvica</izvorni_sadrzaj>
    <derivirana_varijabla naziv="DomainObject.Predmet.ProtustrankaFormatedWithAdress_1"> JEDINSTVO, poljoprivredna zadruga, Smokvica/bb, 20272 Smokvica</derivirana_varijabla>
  </DomainObject.Predmet.ProtustrankaFormatedWithAdress>
  <DomainObject.Predmet.ProtustrankaFormatedWithAdressOIB>
    <izvorni_sadrzaj> JEDINSTVO, poljoprivredna zadruga, OIB 30698530431, Smokvica/bb, 20272 Smokvica</izvorni_sadrzaj>
    <derivirana_varijabla naziv="DomainObject.Predmet.ProtustrankaFormatedWithAdressOIB_1"> JEDINSTVO, poljoprivredna zadruga, OIB 30698530431, Smokvica/bb, 20272 Smokvica</derivirana_varijabla>
  </DomainObject.Predmet.ProtustrankaFormatedWithAdressOIB>
  <DomainObject.Predmet.ProtustrankaWithAdress>
    <izvorni_sadrzaj>JEDINSTVO, poljoprivredna zadruga Smokvica/bb, 20272 Smokvica</izvorni_sadrzaj>
    <derivirana_varijabla naziv="DomainObject.Predmet.ProtustrankaWithAdress_1">JEDINSTVO, poljoprivredna zadruga Smokvica/bb, 20272 Smokvica</derivirana_varijabla>
  </DomainObject.Predmet.ProtustrankaWithAdress>
  <DomainObject.Predmet.ProtustrankaWithAdressOIB>
    <izvorni_sadrzaj>JEDINSTVO, poljoprivredna zadruga, OIB 30698530431, Smokvica/bb, 20272 Smokvica</izvorni_sadrzaj>
    <derivirana_varijabla naziv="DomainObject.Predmet.ProtustrankaWithAdressOIB_1">JEDINSTVO, poljoprivredna zadruga, OIB 30698530431, Smokvica/bb, 20272 Smokvica</derivirana_varijabla>
  </DomainObject.Predmet.ProtustrankaWithAdressOIB>
  <DomainObject.Predmet.ProtustrankaNazivFormated>
    <izvorni_sadrzaj>JEDINSTVO, poljoprivredna zadruga</izvorni_sadrzaj>
    <derivirana_varijabla naziv="DomainObject.Predmet.ProtustrankaNazivFormated_1">JEDINSTVO, poljoprivredna zadruga</derivirana_varijabla>
  </DomainObject.Predmet.ProtustrankaNazivFormated>
  <DomainObject.Predmet.ProtustrankaNazivFormatedOIB>
    <izvorni_sadrzaj>JEDINSTVO, poljoprivredna zadruga, OIB 30698530431</izvorni_sadrzaj>
    <derivirana_varijabla naziv="DomainObject.Predmet.ProtustrankaNazivFormatedOIB_1">JEDINSTVO, poljoprivredna zadruga, OIB 30698530431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izvorni_sadrzaj>
    <derivirana_varijabla naziv="DomainObject.Predmet.StrankaFormated_1">  Fina Zagreb; DAMOR, d.o.o. za preradu plastičnih masa, brodogradnju, turizam i trgovinu zastupanog po punomoćniku odvjetnik Neven Matas; odvjetnik Đorđe Anđelković; BADEL 1862 dioničko društvo, vina, alkoholna i bezalkoholna pića zastupanog po punomoćniku Igor Svilar; KONTINENTAL PAKIRANJE d.o.o. za graditeljstvo i usluge; VODOVOD, društvo s ograničenom odgovornošću za obavljanje komunalnih djelatnosti opskrbe pitkom vodom; TRANSFER međunarodna špedicija i trgovina, društvo s ograničenom odgovornošću; HEP-Operator distribucijskog sustava d.o.o. za distribuciju i opskrbu električne energije</derivirana_varijabla>
  </DomainObject.Predmet.StrankaFormated>
  <DomainObject.Predmet.StrankaFormatedOIB>
    <izvorni_sadrzaj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izvorni_sadrzaj>
    <derivirana_varijabla naziv="DomainObject.Predmet.StrankaFormatedOIB_1">  Fina Zagreb, OIB 85821130368; DAMOR, d.o.o. za preradu plastičnih masa, brodogradnju, turizam i trgovinu, OIB 58057226580 zastupanog po punomoćniku odvjetnik Neven Matas; odvjetnik Đorđe Anđelković, OIB 83301421911; BADEL 1862 dioničko društvo, vina, alkoholna i bezalkoholna pića, OIB 36749512860 zastupanog po punomoćniku Igor Svilar; KONTINENTAL PAKIRANJE d.o.o. za graditeljstvo i usluge, OIB 87358951669; VODOVOD, društvo s ograničenom odgovornošću za obavljanje komunalnih djelatnosti opskrbe pitkom vodom, OIB 25167296962; TRANSFER međunarodna špedicija i trgovina, društvo s ograničenom odgovornošću, OIB 77544568297; HEP-Operator distribucijskog sustava d.o.o. za distribuciju i opskrbu električne energije, OIB 46830600751</derivirana_varijabla>
  </DomainObject.Predmet.StrankaFormatedOIB>
  <DomainObject.Predmet.StrankaFormatedWithAdress>
    <izvorni_sadrzaj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izvorni_sadrzaj>
    <derivirana_varijabla naziv="DomainObject.Predmet.StrankaFormatedWithAdress_1"> Fina Zagreb, Ulica grada Vukovara 70, 10000 Zagreb; DAMOR, d.o.o. za preradu plastičnih masa, brodogradnju, turizam i trgovinu, Put Brižina 14, 21212 Kaštel Sućurac zastupanog po punomoćniku odvjetnik Neven Matas; odvjetnik Đorđe Anđelković, Vrbanićeva 20, 10000 Zagreb; BADEL 1862 dioničko društvo, vina, alkoholna i bezalkoholna pića, Vlaška 116, Zagreb zastupanog po punomoćniku Igor Svilar; KONTINENTAL PAKIRANJE d.o.o. za graditeljstvo i usluge, Pod Kosom 40, 21000 Split; VODOVOD, društvo s ograničenom odgovornošću za obavljanje komunalnih djelatnosti opskrbe pitkom vodom, Ulica 32 br. 9/1, 20271 Blato; TRANSFER međunarodna špedicija i trgovina, društvo s ograničenom odgovornošću, Ciottina 26, 51000 Rijeka; HEP-Operator distribucijskog sustava d.o.o. za distribuciju i opskrbu električne energije, Ulica grada Vukovara 37, Zagreb</derivirana_varijabla>
  </DomainObject.Predmet.StrankaFormatedWithAdress>
  <DomainObject.Predmet.StrankaFormatedWithAdressOIB>
    <izvorni_sadrzaj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izvorni_sadrzaj>
    <derivirana_varijabla naziv="DomainObject.Predmet.StrankaFormatedWithAdressOIB_1"> Fina Zagreb, OIB 85821130368, Ulica grada Vukovara 70, 10000 Zagreb; DAMOR, d.o.o. za preradu plastičnih masa, brodogradnju, turizam i trgovinu, OIB 58057226580, Put Brižina 14, 21212 Kaštel Sućurac zastupanog po punomoćniku odvjetnik Neven Matas; odvjetnik Đorđe Anđelković, OIB 83301421911, Vrbanićeva 20, 10000 Zagreb; BADEL 1862 dioničko društvo, vina, alkoholna i bezalkoholna pića, OIB 36749512860, Vlaška 116, Zagreb zastupanog po punomoćniku Igor Svilar; KONTINENTAL PAKIRANJE d.o.o. za graditeljstvo i usluge, OIB 87358951669, Pod Kosom 40, 21000 Split; VODOVOD, društvo s ograničenom odgovornošću za obavljanje komunalnih djelatnosti opskrbe pitkom vodom, OIB 25167296962, Ulica 32 br. 9/1, 20271 Blato; TRANSFER međunarodna špedicija i trgovina, društvo s ograničenom odgovornošću, OIB 77544568297, Ciottina 26, 51000 Rijeka; HEP-Operator distribucijskog sustava d.o.o. za distribuciju i opskrbu električne energije, OIB 46830600751, Ulica grada Vukovara 37, Zagreb</derivirana_varijabla>
  </DomainObject.Predmet.StrankaFormatedWithAdressOIB>
  <DomainObject.Predmet.StrankaWithAdress>
    <izvorni_sadrzaj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izvorni_sadrzaj>
    <derivirana_varijabla naziv="DomainObject.Predmet.StrankaWithAdress_1">Fina Zagreb Ulica grada Vukovara 70,10000 Zagreb,DAMOR, d.o.o. za preradu plastičnih masa, brodogradnju, turizam i trgovinu Put Brižina 14,21212 Kaštel Sućurac,odvjetnik Đorđe Anđelković Vrbanićeva 20,10000 Zagreb,BADEL 1862 dioničko društvo, vina, alkoholna i bezalkoholna pića Vlaška 116,Zagreb,KONTINENTAL PAKIRANJE d.o.o. za graditeljstvo i usluge Pod Kosom 40,21000 Split,VODOVOD, društvo s ograničenom odgovornošću za obavljanje komunalnih djelatnosti opskrbe pitkom vodom Ulica 32 br. 9/1,20271 Blato,TRANSFER međunarodna špedicija i trgovina, društvo s ograničenom odgovornošću Ciottina 26,51000 Rijeka,HEP-Operator distribucijskog sustava d.o.o. za distribuciju i opskrbu električne energije Ulica grada Vukovara 37,Zagreb</derivirana_varijabla>
  </DomainObject.Predmet.StrankaWithAdress>
  <DomainObject.Predmet.StrankaWithAdressOIB>
    <izvorni_sadrzaj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izvorni_sadrzaj>
    <derivirana_varijabla naziv="DomainObject.Predmet.StrankaWithAdressOIB_1">Fina Zagreb, OIB 85821130368, Ulica grada Vukovara 70,10000 Zagreb,DAMOR, d.o.o. za preradu plastičnih masa, brodogradnju, turizam i trgovinu, OIB 58057226580, Put Brižina 14,21212 Kaštel Sućurac,odvjetnik Đorđe Anđelković, OIB 83301421911, Vrbanićeva 20,10000 Zagreb,BADEL 1862 dioničko društvo, vina, alkoholna i bezalkoholna pića, OIB 36749512860, Vlaška 116,Zagreb,KONTINENTAL PAKIRANJE d.o.o. za graditeljstvo i usluge, OIB 87358951669, Pod Kosom 40,21000 Split,VODOVOD, društvo s ograničenom odgovornošću za obavljanje komunalnih djelatnosti opskrbe pitkom vodom, OIB 25167296962, Ulica 32 br. 9/1,20271 Blato,TRANSFER međunarodna špedicija i trgovina, društvo s ograničenom odgovornošću, OIB 77544568297, Ciottina 26,51000 Rijeka,HEP-Operator distribucijskog sustava d.o.o. za distribuciju i opskrbu električne energije, OIB 46830600751, Ulica grada Vukovara 37,Zagreb</derivirana_varijabla>
  </DomainObject.Predmet.StrankaWithAdressOIB>
  <DomainObject.Predmet.StrankaNazivFormated>
    <izvorni_sadrzaj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izvorni_sadrzaj>
    <derivirana_varijabla naziv="DomainObject.Predmet.StrankaNazivFormated_1">Fina Zagreb,DAMOR, d.o.o. za preradu plastičnih masa, brodogradnju, turizam i trgovinu,odvjetnik Đorđe Anđelković,BADEL 1862 dioničko društvo, vina, alkoholna i bezalkoholna pića,KONTINENTAL PAKIRANJE d.o.o. za graditeljstvo i usluge,VODOVOD, društvo s ograničenom odgovornošću za obavljanje komunalnih djelatnosti opskrbe pitkom vodom,TRANSFER međunarodna špedicija i trgovina, društvo s ograničenom odgovornošću,HEP-Operator distribucijskog sustava d.o.o. za distribuciju i opskrbu električne energije</derivirana_varijabla>
  </DomainObject.Predmet.StrankaNazivFormated>
  <DomainObject.Predmet.StrankaNazivFormatedOIB>
    <izvorni_sadrzaj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izvorni_sadrzaj>
    <derivirana_varijabla naziv="DomainObject.Predmet.StrankaNazivFormatedOIB_1">Fina Zagreb, OIB 85821130368,DAMOR, d.o.o. za preradu plastičnih masa, brodogradnju, turizam i trgovinu, OIB 58057226580,odvjetnik Đorđe Anđelković, OIB 83301421911,BADEL 1862 dioničko društvo, vina, alkoholna i bezalkoholna pića, OIB 36749512860,KONTINENTAL PAKIRANJE d.o.o. za graditeljstvo i usluge, OIB 87358951669,VODOVOD, društvo s ograničenom odgovornošću za obavljanje komunalnih djelatnosti opskrbe pitkom vodom, OIB 25167296962,TRANSFER međunarodna špedicija i trgovina, društvo s ograničenom odgovornošću, OIB 77544568297,HEP-Operator distribucijskog sustava d.o.o. za distribuciju i opskrbu električne energije, OIB 46830600751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Formated_1">
      <item>Fina Zagreb</item>
      <item>DAMOR, d.o.o. za preradu plastičnih masa, brodogradnju, turizam i trgovinu zastupanog po punomoćniku odvjetnik Neven Matas</item>
      <item>odvjetnik Đorđe Anđelković</item>
      <item>BADEL 1862 dioničko društvo, vina, alkoholna i bezalkoholna pića zastupanog po punomoćniku Igor Svilar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Formated>
  <DomainObject.Predmet.StrankaListFormatedOIB>
    <izvorni_sadrzaj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FormatedOIB_1">
      <item>Fina Zagreb, OIB 85821130368</item>
      <item>DAMOR, d.o.o. za preradu plastičnih masa, brodogradnju, turizam i trgovinu, OIB 58057226580 zastupanog po punomoćniku odvjetnik Neven Matas</item>
      <item>odvjetnik Đorđe Anđelković, OIB 83301421911</item>
      <item>BADEL 1862 dioničko društvo, vina, alkoholna i bezalkoholna pića, OIB 36749512860 zastupanog po punomoćniku Igor Svilar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FormatedOIB>
  <DomainObject.Predmet.StrankaListFormatedWithAdress>
    <izvorni_sadrzaj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izvorni_sadrzaj>
    <derivirana_varijabla naziv="DomainObject.Predmet.StrankaListFormatedWithAdress_1">
      <item>Fina Zagreb, Ulica grada Vukovara 70, 10000 Zagreb</item>
      <item>DAMOR, d.o.o. za preradu plastičnih masa, brodogradnju, turizam i trgovinu, Put Brižina 14, 21212 Kaštel Sućurac zastupanog po punomoćniku odvjetnik Neven Matas</item>
      <item>odvjetnik Đorđe Anđelković, Vrbanićeva 20, 10000 Zagreb</item>
      <item>BADEL 1862 dioničko društvo, vina, alkoholna i bezalkoholna pića, Vlaška 116, Zagreb zastupanog po punomoćniku Igor Svilar</item>
      <item>KONTINENTAL PAKIRANJE d.o.o. za graditeljstvo i usluge, Pod Kosom 40, 21000 Split</item>
      <item>VODOVOD, društvo s ograničenom odgovornošću za obavljanje komunalnih djelatnosti opskrbe pitkom vodom, Ulica 32 br. 9/1, 20271 Blato</item>
      <item>TRANSFER međunarodna špedicija i trgovina, društvo s ograničenom odgovornošću, Ciottina 26, 51000 Rijeka</item>
      <item>HEP-Operator distribucijskog sustava d.o.o. za distribuciju i opskrbu električne energije, Ulica grada Vukovara 37, Zagreb</item>
    </derivirana_varijabla>
  </DomainObject.Predmet.StrankaListFormatedWithAdress>
  <DomainObject.Predmet.StrankaListFormatedWithAdressOIB>
    <izvorni_sadrzaj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izvorni_sadrzaj>
    <derivirana_varijabla naziv="DomainObject.Predmet.StrankaListFormatedWithAdressOIB_1">
      <item>Fina Zagreb, OIB 85821130368, Ulica grada Vukovara 70, 10000 Zagreb</item>
      <item>DAMOR, d.o.o. za preradu plastičnih masa, brodogradnju, turizam i trgovinu, OIB 58057226580, Put Brižina 14, 21212 Kaštel Sućurac zastupanog po punomoćniku odvjetnik Neven Matas</item>
      <item>odvjetnik Đorđe Anđelković, OIB 83301421911, Vrbanićeva 20, 10000 Zagreb</item>
      <item>BADEL 1862 dioničko društvo, vina, alkoholna i bezalkoholna pića, OIB 36749512860, Vlaška 116, Zagreb zastupanog po punomoćniku Igor Svilar</item>
      <item>KONTINENTAL PAKIRANJE d.o.o. za graditeljstvo i usluge, OIB 87358951669, Pod Kosom 40, 21000 Split</item>
      <item>VODOVOD, društvo s ograničenom odgovornošću za obavljanje komunalnih djelatnosti opskrbe pitkom vodom, OIB 25167296962, Ulica 32 br. 9/1, 20271 Blato</item>
      <item>TRANSFER međunarodna špedicija i trgovina, društvo s ograničenom odgovornošću, OIB 77544568297, Ciottina 26, 51000 Rijeka</item>
      <item>HEP-Operator distribucijskog sustava d.o.o. za distribuciju i opskrbu električne energije, OIB 46830600751, Ulica grada Vukovara 37, Zagreb</item>
    </derivirana_varijabla>
  </DomainObject.Predmet.StrankaListFormatedWithAdressOIB>
  <DomainObject.Predmet.StrankaListNazivFormated>
    <izvorni_sadrzaj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izvorni_sadrzaj>
    <derivirana_varijabla naziv="DomainObject.Predmet.StrankaListNazivFormated_1">
      <item>Fina Zagreb</item>
      <item>DAMOR, d.o.o. za preradu plastičnih masa, brodogradnju, turizam i trgovinu</item>
      <item>odvjetnik Đorđe Anđelković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</derivirana_varijabla>
  </DomainObject.Predmet.StrankaListNazivFormated>
  <DomainObject.Predmet.StrankaListNazivFormatedOIB>
    <izvorni_sadrzaj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izvorni_sadrzaj>
    <derivirana_varijabla naziv="DomainObject.Predmet.StrankaListNazivFormatedOIB_1">
      <item>Fina Zagreb, OIB 85821130368</item>
      <item>DAMOR, d.o.o. za preradu plastičnih masa, brodogradnju, turizam i trgovinu, OIB 58057226580</item>
      <item>odvjetnik Đorđe Anđelković, OIB 83301421911</item>
      <item>BADEL 1862 dioničko društvo, vina, alkoholna i bezalkoholna pića, OIB 36749512860</item>
      <item>KONTINENTAL PAKIRANJE d.o.o. za graditeljstvo i usluge, OIB 87358951669</item>
      <item>VODOVOD, društvo s ograničenom odgovornošću za obavljanje komunalnih djelatnosti opskrbe pitkom vodom, OIB 25167296962</item>
      <item>TRANSFER međunarodna špedicija i trgovina, društvo s ograničenom odgovornošću, OIB 77544568297</item>
      <item>HEP-Operator distribucijskog sustava d.o.o. za distribuciju i opskrbu električne energije, OIB 46830600751</item>
    </derivirana_varijabla>
  </DomainObject.Predmet.StrankaListNazivFormatedOIB>
  <DomainObject.Predmet.ProtuStrankaListFormated>
    <izvorni_sadrzaj>
      <item>JEDINSTVO, poljoprivredna zadruga</item>
    </izvorni_sadrzaj>
    <derivirana_varijabla naziv="DomainObject.Predmet.ProtuStrankaListFormated_1">
      <item>JEDINSTVO, poljoprivredna zadruga</item>
    </derivirana_varijabla>
  </DomainObject.Predmet.ProtuStrankaListFormated>
  <DomainObject.Predmet.ProtuStrankaListFormatedOIB>
    <izvorni_sadrzaj>
      <item>JEDINSTVO, poljoprivredna zadruga, OIB 30698530431</item>
    </izvorni_sadrzaj>
    <derivirana_varijabla naziv="DomainObject.Predmet.ProtuStrankaListFormatedOIB_1">
      <item>JEDINSTVO, poljoprivredna zadruga, OIB 30698530431</item>
    </derivirana_varijabla>
  </DomainObject.Predmet.ProtuStrankaListFormatedOIB>
  <DomainObject.Predmet.ProtuStrankaListFormatedWithAdress>
    <izvorni_sadrzaj>
      <item>JEDINSTVO, poljoprivredna zadruga, Smokvica/bb, 20272 Smokvica</item>
    </izvorni_sadrzaj>
    <derivirana_varijabla naziv="DomainObject.Predmet.ProtuStrankaListFormatedWithAdress_1">
      <item>JEDINSTVO, poljoprivredna zadruga, Smokvica/bb, 20272 Smokvica</item>
    </derivirana_varijabla>
  </DomainObject.Predmet.ProtuStrankaListFormatedWithAdress>
  <DomainObject.Predmet.ProtuStrankaListFormatedWithAdressOIB>
    <izvorni_sadrzaj>
      <item>JEDINSTVO, poljoprivredna zadruga, OIB 30698530431, Smokvica/bb, 20272 Smokvica</item>
    </izvorni_sadrzaj>
    <derivirana_varijabla naziv="DomainObject.Predmet.ProtuStrankaListFormatedWithAdressOIB_1">
      <item>JEDINSTVO, poljoprivredna zadruga, OIB 30698530431, Smokvica/bb, 20272 Smokvica</item>
    </derivirana_varijabla>
  </DomainObject.Predmet.ProtuStrankaListFormatedWithAdressOIB>
  <DomainObject.Predmet.ProtuStrankaListNazivFormated>
    <izvorni_sadrzaj>
      <item>JEDINSTVO, poljoprivredna zadruga</item>
    </izvorni_sadrzaj>
    <derivirana_varijabla naziv="DomainObject.Predmet.ProtuStrankaListNazivFormated_1">
      <item>JEDINSTVO, poljoprivredna zadruga</item>
    </derivirana_varijabla>
  </DomainObject.Predmet.ProtuStrankaListNazivFormated>
  <DomainObject.Predmet.ProtuStrankaListNazivFormatedOIB>
    <izvorni_sadrzaj>
      <item>JEDINSTVO, poljoprivredna zadruga, OIB 30698530431</item>
    </izvorni_sadrzaj>
    <derivirana_varijabla naziv="DomainObject.Predmet.ProtuStrankaListNazivFormatedOIB_1">
      <item>JEDINSTVO, poljoprivredna zadruga, OIB 30698530431</item>
    </derivirana_varijabla>
  </DomainObject.Predmet.ProtuStrankaListNazivFormatedOIB>
  <DomainObject.Predmet.OstaliList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izvorni_sadrzaj>
    <derivirana_varijabla naziv="DomainObject.Predmet.OstaliList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 punomoćnik sudionika u postupku DAMOR, d.o.o. za preradu plastičnih masa, brodogradnju, turizam i trgovinu</item>
      <item>Igor Svilar punomoćnik sudionika u postupku BADEL 1862 dioničko društvo, vina, alkoholna i bezalkoholna pića</item>
    </derivirana_varijabla>
  </DomainObject.Predmet.OstaliListFormated>
  <DomainObject.Predmet.OstaliList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izvorni_sadrzaj>
    <derivirana_varijabla naziv="DomainObject.Predmet.OstaliList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 punomoćnik sudionika u postupku DAMOR, d.o.o. za preradu plastičnih masa, brodogradnju, turizam i trgovinu</item>
      <item>Igor Svilar, OIB 55678665212 punomoćnik sudionika u postupku BADEL 1862 dioničko društvo, vina, alkoholna i bezalkoholna pića</item>
    </derivirana_varijabla>
  </DomainObject.Predmet.OstaliListFormatedOIB>
  <DomainObject.Predmet.OstaliListFormatedWithAdress>
    <izvorni_sadrzaj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izvorni_sadrzaj>
    <derivirana_varijabla naziv="DomainObject.Predmet.OstaliListFormatedWithAdress_1">
      <item>Narodne novine d.d., Saviski Gaj XIII put 6, 10000 Zagreb</item>
      <item>Kate Perić Šubašić, Hrv. poštanska banka d.d., 20000 Dubrovnik</item>
      <item>Lenko Salečić, 20272 Smokvica</item>
      <item>Kuzma Tomašić, 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(Petrušac), BRNA</item>
      <item>JURE ANDRIJIĆ, BRNA, SMOKVICA</item>
      <item>JOAKIM KUNJAŠIĆ, 20272 Smokvica</item>
      <item>JANKO SIPIŠIĆ, 20272 Smokvica</item>
      <item>MARIJA PECOTIĆ, Smokvica 48, 20272 Smokvica</item>
      <item>SUZANA FARAC, 20272 Smokvica</item>
      <item>DUBO RADOVANOVIĆ, 20272 Smokvica</item>
      <item>TIHOMIR PECOTIĆ (pok. Frana), 20272 Smokvica</item>
      <item>FRANO BANIČEVIĆ, 20272 Smokvica</item>
      <item>MILIVOJ BANIČEVIĆ, 20272 Smokvica</item>
      <item>MARKO BANIČEVIĆ pok. Marka, 20272 Smokvica</item>
      <item>VICKO BANIČEVIĆ, 20272 Smokvica</item>
      <item>SREĆKO RADOVANOVIĆ, 20272 Smokvica</item>
      <item>MIRA PECOTIĆ ud. Žela, 20272 Smokvica</item>
      <item>DAROSLAV TOMAŠIĆ, 20272 Smokvica</item>
      <item>NEDA SALEČIĆ ud. Petra, 20272 Smokvica</item>
      <item>ZDRAVKA PECOTIĆ ANTUŠIN, 20272 Smokvica</item>
      <item>RIKARD KORUNIĆ, 20272 Smokvica</item>
      <item>IVAN SALEČIĆ pok. Petra, Brna, Smokvica</item>
      <item>CELINA PECOTIĆ, 20272 Smokvica</item>
      <item>TONĆI RADOVANOVIĆ, BRNA, SMOKVICA</item>
      <item>PERO BANIČEVIĆ pok. Petra, 20272 Smokvica</item>
      <item>PETAR BANIČEVIĆ LUCIĆ Petrov, BRNA</item>
      <item>MARKO BANIČEVIĆ  pok. Pavla, 20272 Smokvica</item>
      <item>IVKO PEŠELJ pok. Ivana, 20272 Smokvica</item>
      <item>KATA PECOTIĆ pok. Kuzme, 20272 Smokvica</item>
      <item>DANIRA PECOTIĆ, 20272 Smokvica</item>
      <item>MIRKO RADOVANOVIĆ, 20272 Smokvica</item>
      <item>IVAN TOMAŠIĆ pok. Ivana Barbaca, 20272 Smokvica</item>
      <item>IVAN TOMAŠIĆ pok. Antuna, 20272 Smokvica</item>
      <item>OMER PECOTIĆ, 20272 Smokvica</item>
      <item>MARINKO TOMAŠIĆ RADIĆ, 20272 Smokvica</item>
      <item>ANTE BLEUŠ, 20272 Smokvica</item>
      <item>MLADEN BANIČEVIĆ, 20272 Smokvica</item>
      <item>TONKO PECOTIĆ pok. Vida</item>
      <item>BORISLAV BANIČEVIĆ, 20272 Smokvica</item>
      <item>ŽELJKO KORUNIĆ, BRNA</item>
      <item>JURE PECOTIĆ, 20272 Smokvica</item>
      <item>GOJKO TOMAŠIĆ, BRNA</item>
      <item>DANKO SALEČIĆ, 20272 Smokvica</item>
      <item>DUŠAN DIDOVIĆ, 20272 Smokvica</item>
      <item>PERICA BANIČEVIĆ, 20272 Smokvica</item>
      <item>DUŠAN PECOTIĆ BARAN, 20272 Smokvica</item>
      <item>TIHOMIR PECOTIĆ, BRNA</item>
      <item>IVAN KORUNIĆ DUNDO, 20272 Smokvica</item>
      <item>IVAN PECOTIĆ KUZMIĆ, 20272 Smokvica</item>
      <item>SRĐAN PECOTIĆ Grgura</item>
      <item>KUZMA BANIČEVIĆ GROŠIĆ, 20272 Smokvica</item>
      <item>JAKOV BANIČEVIĆ OREBIČIĆ, 20272 Smokvica</item>
      <item>ŽELJKO PECOTIĆ pok. Petra, 20272 Smokvica</item>
      <item>ANTUN BANIČEVIĆ pok. Antuna, 20272 Smokvica</item>
      <item>IVAN SALEČIĆ pok. Ivana, 20272 Smokvica</item>
      <item>KUZMA TOMAŠIĆ pok. Janka, 20272 Smokvica</item>
      <item>IVAN TOMAŠIĆ DEŽEVIĆ, BRNA</item>
      <item>DUŠAN TOMAŠIĆ DEŽEVIĆ, BRNA</item>
      <item>IVAN RADOVANOVIĆ Repak, Smokvica 298, 20272 Smokvica</item>
      <item>BLEUS-KORKIRA d.o.o.</item>
      <item>ŽELJKO BLEUŠ, 20272 Smokvica</item>
      <item>IVAN TOMAŠIĆ JADIN, 20272 Smokvica</item>
      <item>ALEN TOMAŠIĆ JADIN, 20260 Korčula</item>
      <item>KUZMA BANIČEVIĆ pok. Fabijana, 20272 Smokvica</item>
      <item>ANITO PECOTIĆ BARAN, 20272 Smokvica</item>
      <item>LUKA BANIČEVIĆ pok. Frana, Brna</item>
      <item>MIRJANA BANIČEVIĆ, 20272 Smokvica</item>
      <item>MIRJANA TOMAŠIĆ ud. Stojana, 20272 Smokvica</item>
      <item>DOMINANT d.o.o.</item>
      <item>SREDNJA ŠKOLA PETRA ŠEGEDINA, 20260 Korčula</item>
      <item>ANTE TOMAŠIĆ pok. Jerka, 20272 Smokvica</item>
      <item>DARKO TOMAŠIĆ Bili, 20272 Smokvica</item>
      <item>JERKO PECOTIĆ, Brna 481, Brna, 20272 Smokvica</item>
      <item>MILENA PECOTIĆ, 20272 Smokvica</item>
      <item>MATIJA HUDULIN, 20272 Smokvica</item>
      <item>ANTUN / JELA MILINA, SMOKVICA 289, 20272 Smokvica</item>
      <item>MARINKO BANIČEVIĆ, 20272 Smokvica</item>
      <item>JAKOV PECOTIĆ, BRNA</item>
      <item>MARIJA TOMAŠIĆ, 20272 Smokvica</item>
      <item>RATKO PECOTIĆ, BRNA</item>
      <item>ANTE RADOVANOVIĆ pok. Petra, 20272 Smokvica</item>
      <item>JAGODA VESELINOVIĆ, 20272 Smokvica</item>
      <item>DRAGAN RADOVANOVIĆ, BRNA</item>
      <item>SRETAN RADOVANOVIĆ, 20272 Smokvica</item>
      <item>IVAN BANIČEVIĆ ŠKUDRIĆ, 20272 Smokvica</item>
      <item>BENEDIKT PECOTIĆ, BRNA</item>
      <item>ANTE BANIČEVIĆ Mikulato, 20272 Smokvica</item>
      <item>SILVESTAR PECOTIĆ, 20272 Smokvica</item>
      <item>MLADEN TOMAŠIĆ, 20272 Smokvica</item>
      <item>MATKO PECOTIĆ Mirkov, 20272 Smokvica</item>
      <item>ANTE PECOTIĆ pok. Ivota, 20272 Smokvica</item>
      <item>BRANISLAV PECOTIĆ, 20272 Smokvica</item>
      <item>DUŠAN TOMAŠIĆ BARBACA, BRNA</item>
      <item>KUZMA TOMAŠIĆ pok. Mileta Barbaca, 20272 Smokvica</item>
      <item>ŽARKO PECOTIĆ TUNICA, 20272 Smokvica</item>
      <item>RAJKO BANIČEVIĆ, 20272 Smokvica</item>
      <item>DARICA PECOTIĆ, Brna 510, 20272 Smokvica</item>
      <item>IVKO PECOTIĆ KUZMIĆ, 20272 Smokvica</item>
      <item>LJUBO SALEČIĆ, 20272 Smokvica</item>
      <item>DARKO DIDOVIĆ, 20272 Smokvica</item>
      <item>FRANKA DRAGOJEVIĆ, 20272 Smokvica</item>
      <item>DARIO PECOTIĆ, 20272 Smokvica</item>
      <item>ZDENKO BANIČEVIĆ pok. Marina, Smokvica 101, 20272 Smokvica</item>
      <item>MATKO SALEČIĆ, 20272 Smokvica</item>
      <item>ANA BANIČEVIĆ, 20272 Smokvica</item>
      <item>DANKO PECOTIĆ, BRNA</item>
      <item>SRETAN TOMAŠIĆ, 20272 Smokvica</item>
      <item>VILMA TOMAŠIĆ, BRNA</item>
      <item>NANICA TOMAŠIĆ, BRNA</item>
      <item>JADRANA BANIČEVIĆ, BRNA</item>
      <item>IRENA DIDOVIĆ, 20272 Smokvica</item>
      <item>IVKO RADOVANOVIĆ POŠA, BRNA</item>
      <item>MILICA HUDULIN, BRNA</item>
      <item>MOJMIR DIDOVIĆ, 20270 Vela Luka</item>
      <item>MARIN BANIČEVIĆ, 20272 Smokvica</item>
      <item>TUDOR DIDOVIĆ, 20272 Smokvica</item>
      <item>JAKŠA TOMAŠIĆ MORGEN, BRNA</item>
      <item>TOMISLAV TOMAŠIĆ DEŽEVIĆ, BRNA</item>
      <item>MARKO TOMAŠIĆ DEŽEVIĆ, BRNA</item>
      <item>MAJA PECOTIĆ ž. Josipa, 20272 Smokvica</item>
      <item>JOSIP PECOTIĆ, 20272 Smokvica</item>
      <item>PETAR TOMAŠIĆ DEŽEVIĆ, 20272 Smokvica</item>
      <item>JAKŠA TOMAŠIĆ, 20272 Smokvica</item>
      <item>STIPE TOMAŠIĆ ANTUN pok. Tonća, 20272 Smokvica</item>
      <item>KOVILJKA PECOTIĆ pok. Jerka, 20272 Smokvica</item>
      <item>TINA PECOTIĆ, BRNA</item>
      <item>IVAN MARELIĆ IVAN, 20272 Smokvica</item>
      <item>MARICA PECOTIĆ, BRNA</item>
      <item>ZLATKO TOMAŠIĆ, 20272 Smokvica</item>
      <item>EMIL BANIČEVIĆ, 20272 Smokvica</item>
      <item>JAKO VINO d.o.o.</item>
      <item>FINA ZAGREB</item>
      <item>ZDRAVKO TOMAŠIĆ</item>
      <item>IVAN / Anđa RADOVANOVIĆ,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Vlaha Paljetka 12, 20207 Cavtat</item>
      <item>odvjetnik Đorđe Anđelković, Vrbanićeva 20, 10000 Zagreb</item>
      <item>odvjetnik Neven Matas, Ulica Domovinskog rata 27, 21000 Split punomoćnik sudionika u postupku DAMOR, d.o.o. za preradu plastičnih masa, brodogradnju, turizam i trgovinu</item>
      <item>Igor Svilar, Gredička 23, 10000 Zagreb punomoćnik sudionika u postupku BADEL 1862 dioničko društvo, vina, alkoholna i bezalkoholna pića</item>
    </derivirana_varijabla>
  </DomainObject.Predmet.OstaliListFormatedWithAdress>
  <DomainObject.Predmet.OstaliListFormatedWithAdressOIB>
    <izvorni_sadrzaj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izvorni_sadrzaj>
    <derivirana_varijabla naziv="DomainObject.Predmet.OstaliListFormatedWithAdressOIB_1">
      <item>Narodne novine d.d., OIB 64546066176, Saviski Gaj XIII put 6, 10000 Zagreb</item>
      <item>Kate Perić Šubašić, Hrv. poštanska banka d.d., 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 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 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 20272 Smokvica</item>
      <item>MILENA PECOTIĆ, OIB 45029039404, 20272 Smokvica</item>
      <item>MATIJA HUDULIN, OIB 05762741266, 20272 Smokvica</item>
      <item>ANTUN / JELA MILINA, OIB 66918120857, SMOKVICA 289, 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 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 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 20272 Smokvica</item>
      <item>Odvj. Stjepan Eterović, Kipara Rendića 17, 21400 Supetar</item>
      <item>Gordana Jukić, Gorimix d.o.o.</item>
      <item>Mirko Jukić, Gorimix d.o.o.</item>
      <item>Davor Martinović, Poljopromet d.o.o.</item>
      <item>Vlaho Monković, OIB 72627093549, Vlaha Paljetka 12, 20207 Cavtat</item>
      <item>odvjetnik Đorđe Anđelković, OIB 83301421911, Vrbanićeva 20, 10000 Zagreb</item>
      <item>odvjetnik Neven Matas, OIB 71639062425, Ulica Domovinskog rata 27, 21000 Split punomoćnik sudionika u postupku DAMOR, d.o.o. za preradu plastičnih masa, brodogradnju, turizam i trgovinu</item>
      <item>Igor Svilar, OIB 55678665212, Gredička 23, 10000 Zagreb punomoćnik sudionika u postupku BADEL 1862 dioničko društvo, vina, alkoholna i bezalkoholna pića</item>
    </derivirana_varijabla>
  </DomainObject.Predmet.OstaliListFormatedWithAdressOIB>
  <DomainObject.Predmet.OstaliListNazivFormated>
    <izvorni_sadrzaj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izvorni_sadrzaj>
    <derivirana_varijabla naziv="DomainObject.Predmet.OstaliListNazivFormated_1"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odvjetnik Neven Matas</item>
      <item>Igor Svilar</item>
    </derivirana_varijabla>
  </DomainObject.Predmet.OstaliListNazivFormated>
  <DomainObject.Predmet.OstaliListNazivFormatedOIB>
    <izvorni_sadrzaj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izvorni_sadrzaj>
    <derivirana_varijabla naziv="DomainObject.Predmet.OstaliListNazivFormatedOIB_1">
      <item>Narodne novine d.d., OIB 64546066176</item>
      <item>Kate Perić Šubašić</item>
      <item>Lenko Salečić, OIB 72583645435</item>
      <item>Kuzma Tomašić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</item>
      <item>JURE ANDRIJIĆ, OIB 15375407607</item>
      <item>JOAKIM KUNJAŠIĆ, OIB 48631002665</item>
      <item>JANKO SIPIŠIĆ, OIB 88591067320</item>
      <item>MARIJA PECOTIĆ, OIB 98670474583</item>
      <item>SUZANA FARAC, OIB 51194189691</item>
      <item>DUBO RADOVANOVIĆ, OIB 34484938455</item>
      <item>TIHOMIR PECOTIĆ (pok. Frana), OIB 95580820240</item>
      <item>FRANO BANIČEVIĆ, OIB 88223665918</item>
      <item>MILIVOJ BANIČEVIĆ, OIB 37291728761</item>
      <item>MARKO BANIČEVIĆ pok. Marka, OIB 52046084575</item>
      <item>VICKO BANIČEVIĆ, OIB 97708118789</item>
      <item>SREĆKO RADOVANOVIĆ, OIB 56175390499</item>
      <item>MIRA PECOTIĆ ud. Žela, OIB 66893527732</item>
      <item>DAROSLAV TOMAŠIĆ, OIB 08761048523</item>
      <item>NEDA SALEČIĆ ud. Petra, OIB 13956234500</item>
      <item>ZDRAVKA PECOTIĆ ANTUŠIN, OIB 62662263335</item>
      <item>RIKARD KORUNIĆ, OIB 37268201254</item>
      <item>IVAN SALEČIĆ pok. Petra, OIB 11189660102</item>
      <item>CELINA PECOTIĆ, OIB 27615926867</item>
      <item>TONĆI RADOVANOVIĆ, OIB 22214232720</item>
      <item>PERO BANIČEVIĆ pok. Petra, OIB 57778246922</item>
      <item>PETAR BANIČEVIĆ LUCIĆ Petrov, OIB 55607598403</item>
      <item>MARKO BANIČEVIĆ  pok. Pavla, OIB 90635825548</item>
      <item>IVKO PEŠELJ pok. Ivana, OIB 36303199278</item>
      <item>KATA PECOTIĆ pok. Kuzme, OIB 03245470856</item>
      <item>DANIRA PECOTIĆ, OIB 49066645523</item>
      <item>MIRKO RADOVANOVIĆ, OIB 17546459215</item>
      <item>IVAN TOMAŠIĆ pok. Ivana Barbaca, OIB 82320909380</item>
      <item>IVAN TOMAŠIĆ pok. Antuna, OIB 19797804756</item>
      <item>OMER PECOTIĆ, OIB 58952875239</item>
      <item>MARINKO TOMAŠIĆ RADIĆ, OIB 59563517268</item>
      <item>ANTE BLEUŠ, OIB 60321615992</item>
      <item>MLADEN BANIČEVIĆ, OIB 92174233157</item>
      <item>TONKO PECOTIĆ pok. Vida, OIB 56346962956</item>
      <item>BORISLAV BANIČEVIĆ, OIB 30708286914</item>
      <item>ŽELJKO KORUNIĆ, OIB 74827333379</item>
      <item>JURE PECOTIĆ, OIB 31678896761</item>
      <item>GOJKO TOMAŠIĆ, OIB 61715266930</item>
      <item>DANKO SALEČIĆ, OIB 10004679981</item>
      <item>DUŠAN DIDOVIĆ, OIB 56960465013</item>
      <item>PERICA BANIČEVIĆ, OIB 81549857729</item>
      <item>DUŠAN PECOTIĆ BARAN, OIB 82012465445</item>
      <item>TIHOMIR PECOTIĆ, OIB 62311967075</item>
      <item>IVAN KORUNIĆ DUNDO, OIB 26096900086</item>
      <item>IVAN PECOTIĆ KUZMIĆ, OIB 83866121523</item>
      <item>SRĐAN PECOTIĆ Grgura, OIB 76637031832</item>
      <item>KUZMA BANIČEVIĆ GROŠIĆ, OIB 83584328149</item>
      <item>JAKOV BANIČEVIĆ OREBIČIĆ, OIB 56613033040</item>
      <item>ŽELJKO PECOTIĆ pok. Petra, OIB 93469562632</item>
      <item>ANTUN BANIČEVIĆ pok. Antuna, OIB 08583630920</item>
      <item>IVAN SALEČIĆ pok. Ivana, OIB 77490461721</item>
      <item>KUZMA TOMAŠIĆ pok. Janka, OIB 47848562076</item>
      <item>IVAN TOMAŠIĆ DEŽEVIĆ, OIB 45025415169</item>
      <item>DUŠAN TOMAŠIĆ DEŽEVIĆ, OIB 18283165460</item>
      <item>IVAN RADOVANOVIĆ Repak, OIB 40234018163</item>
      <item>BLEUS-KORKIRA d.o.o., OIB 44122770964</item>
      <item>ŽELJKO BLEUŠ, OIB 59915399212</item>
      <item>IVAN TOMAŠIĆ JADIN, OIB 59631657813</item>
      <item>ALEN TOMAŠIĆ JADIN, OIB 82163957266</item>
      <item>KUZMA BANIČEVIĆ pok. Fabijana, OIB 15134842913</item>
      <item>ANITO PECOTIĆ BARAN, OIB 16212484063</item>
      <item>LUKA BANIČEVIĆ pok. Frana, OIB 98663577887</item>
      <item>MIRJANA BANIČEVIĆ, OIB 91669241000</item>
      <item>MIRJANA TOMAŠIĆ ud. Stojana, OIB 93209720439</item>
      <item>DOMINANT d.o.o., OIB 62799980235</item>
      <item>SREDNJA ŠKOLA PETRA ŠEGEDINA, OIB 30204241777</item>
      <item>ANTE TOMAŠIĆ pok. Jerka, OIB 27855324302</item>
      <item>DARKO TOMAŠIĆ Bili, OIB 60705895107</item>
      <item>JERKO PECOTIĆ, OIB 35137853358</item>
      <item>MILENA PECOTIĆ, OIB 45029039404</item>
      <item>MATIJA HUDULIN, OIB 05762741266</item>
      <item>ANTUN / JELA MILINA, OIB 66918120857</item>
      <item>MARINKO BANIČEVIĆ, OIB 79908473643</item>
      <item>JAKOV PECOTIĆ, OIB 31287390010</item>
      <item>MARIJA TOMAŠIĆ, OIB 23012233701</item>
      <item>RATKO PECOTIĆ, OIB 34405281520</item>
      <item>ANTE RADOVANOVIĆ pok. Petra, OIB 35711094259</item>
      <item>JAGODA VESELINOVIĆ, OIB 26384945691</item>
      <item>DRAGAN RADOVANOVIĆ, OIB 64379492772</item>
      <item>SRETAN RADOVANOVIĆ, OIB 57599657765</item>
      <item>IVAN BANIČEVIĆ ŠKUDRIĆ, OIB 13452885373</item>
      <item>BENEDIKT PECOTIĆ, OIB 58470348045</item>
      <item>ANTE BANIČEVIĆ Mikulato, OIB 69543010620</item>
      <item>SILVESTAR PECOTIĆ, OIB 06331851349</item>
      <item>MLADEN TOMAŠIĆ, OIB 50629906053</item>
      <item>MATKO PECOTIĆ Mirkov, OIB 48452214674</item>
      <item>ANTE PECOTIĆ pok. Ivota, OIB 90741744910</item>
      <item>BRANISLAV PECOTIĆ, OIB 47480540156</item>
      <item>DUŠAN TOMAŠIĆ BARBACA, OIB 11081131642</item>
      <item>KUZMA TOMAŠIĆ pok. Mileta Barbaca, OIB 44079223057</item>
      <item>ŽARKO PECOTIĆ TUNICA, OIB 34499644381</item>
      <item>RAJKO BANIČEVIĆ, OIB 45418114610</item>
      <item>DARICA PECOTIĆ, OIB 73218993869</item>
      <item>IVKO PECOTIĆ KUZMIĆ, OIB 97676374567</item>
      <item>LJUBO SALEČIĆ, OIB 57678876972</item>
      <item>DARKO DIDOVIĆ, OIB 86562516988</item>
      <item>FRANKA DRAGOJEVIĆ, OIB 82335614817</item>
      <item>DARIO PECOTIĆ, OIB 59926387177</item>
      <item>ZDENKO BANIČEVIĆ pok. Marina, OIB 68768522738</item>
      <item>MATKO SALEČIĆ, OIB 03920237137</item>
      <item>ANA BANIČEVIĆ, OIB 12523783384</item>
      <item>DANKO PECOTIĆ, OIB 16321602649</item>
      <item>SRETAN TOMAŠIĆ, OIB 09315287391</item>
      <item>VILMA TOMAŠIĆ, OIB 12263597546</item>
      <item>NANICA TOMAŠIĆ, OIB 38384204212</item>
      <item>JADRANA BANIČEVIĆ, OIB 39662029505</item>
      <item>IRENA DIDOVIĆ, OIB 79511279334</item>
      <item>IVKO RADOVANOVIĆ POŠA, OIB 27294506664</item>
      <item>MILICA HUDULIN, OIB 41575890321</item>
      <item>MOJMIR DIDOVIĆ, OIB 62857539177</item>
      <item>MARIN BANIČEVIĆ, OIB 80401714220</item>
      <item>TUDOR DIDOVIĆ, OIB 70526505736</item>
      <item>JAKŠA TOMAŠIĆ MORGEN, OIB 03236645193</item>
      <item>TOMISLAV TOMAŠIĆ DEŽEVIĆ, OIB 67388141775</item>
      <item>MARKO TOMAŠIĆ DEŽEVIĆ, OIB 95555601444</item>
      <item>MAJA PECOTIĆ ž. Josipa, OIB 95251176886</item>
      <item>JOSIP PECOTIĆ, OIB 81926927816</item>
      <item>PETAR TOMAŠIĆ DEŽEVIĆ, OIB 05638963990</item>
      <item>JAKŠA TOMAŠIĆ, OIB 25543664675</item>
      <item>STIPE TOMAŠIĆ ANTUN pok. Tonća, OIB 65686352982</item>
      <item>KOVILJKA PECOTIĆ pok. Jerka, OIB 13468504322</item>
      <item>TINA PECOTIĆ, OIB 39458726928</item>
      <item>IVAN MARELIĆ IVAN, OIB 21089244760</item>
      <item>MARICA PECOTIĆ, OIB 11504405205</item>
      <item>ZLATKO TOMAŠIĆ, OIB 23584585291</item>
      <item>EMIL BANIČEVIĆ, OIB 38531031235</item>
      <item>JAKO VINO d.o.o., OIB 34068889816</item>
      <item>FINA ZAGREB, OIB 85821130368</item>
      <item>ZDRAVKO TOMAŠIĆ, OIB 04977191533</item>
      <item>IVAN / Anđa RADOVANOVIĆ, OIB 96187907458</item>
      <item>Odvj. Stjepan Eterović</item>
      <item>Gordana Jukić, Gorimix d.o.o.</item>
      <item>Mirko Jukić, Gorimix d.o.o.</item>
      <item>Davor Martinović, Poljopromet d.o.o.</item>
      <item>Vlaho Monković, OIB 72627093549</item>
      <item>odvjetnik Đorđe Anđelković, OIB 83301421911</item>
      <item>odvjetnik Neven Matas, OIB 71639062425</item>
      <item>Igor Svilar, OIB 55678665212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JEDINSTVO, poljoprivredna zadruga</izvorni_sadrzaj>
    <derivirana_varijabla naziv="DomainObject.Predmet.ProtustrankaIDrugi_1">JEDINSTVO, poljoprivredna zadruga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JEDINSTVO, poljoprivredna zadruga, OIB 30698530431, Smokvica/bb, 20272 Smokvica</izvorni_sadrzaj>
    <derivirana_varijabla naziv="DomainObject.Predmet.ProtustrankaIDrugiAdressOIB_1">JEDINSTVO, poljoprivredna zadruga, OIB 30698530431, Smokvica/bb, 20272 Smokvica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izvorni_sadrzaj>
    <derivirana_varijabla naziv="DomainObject.Predmet.SudioniciListNaziv_1">
      <item>JEDINSTVO, poljoprivredna zadruga</item>
      <item>Fina Zagreb</item>
      <item>Narodne novine d.d.</item>
      <item>Kate Perić Šubašić</item>
      <item>Lenko Salečić</item>
      <item>Kuzma Tomašić</item>
      <item>Željko Vidović</item>
      <item>Ministarstvo financija</item>
      <item>ANĐELKA BANIČEVIĆ</item>
      <item>JOSIP BOŠNJAK</item>
      <item>LOVOR SALEČIĆ</item>
      <item>NIVES PECOTIĆ</item>
      <item>NELI RADOVANOVIĆ</item>
      <item>DALIBOR PECOTIĆ</item>
      <item>TOMAŠIĆ ZDRAVKO</item>
      <item>ZDRAVKO SALEČIĆ</item>
      <item>DRAŽEN BOŠNJAK</item>
      <item>IVANKA STANOJEVIĆ</item>
      <item>ĐANI SALEČIĆ</item>
      <item>ŽELJANA SALEČIĆ</item>
      <item>SAŠA PECOTIĆ</item>
      <item>ŽELJAN PECOTIĆ</item>
      <item>ANITA TOMAŠIĆ</item>
      <item>IGOR RADOVANOVIĆ</item>
      <item>ĆIRE BANIČEVIĆ</item>
      <item>IVAN HUDULIN</item>
      <item>SREĆKO PECOTIĆ</item>
      <item>MAJA PECOTIĆ</item>
      <item>JAKŠA PECOTIĆ</item>
      <item>HRV. CENTAR ZA POLJOPRIVREDU, HRANU I SELO</item>
      <item>HRVATSKE ŠUME d.o.o.</item>
      <item>MGK-PACK d.d.</item>
      <item>Min.fin. Porezna uprava Isp. Korčula</item>
      <item>CROATIA  OSIGURANJE d.d. Fil. Dubrovnik</item>
      <item>OPĆINA SMOKVICA</item>
      <item>LAGUNA NOVIGRAD d.d.</item>
      <item>JAKOV PECOTIĆ (Petrušac)</item>
      <item>JURE ANDRIJIĆ</item>
      <item>JOAKIM KUNJAŠIĆ</item>
      <item>JANKO SIPIŠIĆ</item>
      <item>MARIJA PECOTIĆ</item>
      <item>SUZANA FARAC</item>
      <item>DUBO RADOVANOVIĆ</item>
      <item>TIHOMIR PECOTIĆ (pok. Frana)</item>
      <item>FRANO BANIČEVIĆ</item>
      <item>MILIVOJ BANIČEVIĆ</item>
      <item>MARKO BANIČEVIĆ pok. Marka</item>
      <item>VICKO BANIČEVIĆ</item>
      <item>SREĆKO RADOVANOVIĆ</item>
      <item>MIRA PECOTIĆ ud. Žela</item>
      <item>DAROSLAV TOMAŠIĆ</item>
      <item>NEDA SALEČIĆ ud. Petra</item>
      <item>ZDRAVKA PECOTIĆ ANTUŠIN</item>
      <item>RIKARD KORUNIĆ</item>
      <item>IVAN SALEČIĆ pok. Petra</item>
      <item>CELINA PECOTIĆ</item>
      <item>TONĆI RADOVANOVIĆ</item>
      <item>PERO BANIČEVIĆ pok. Petra</item>
      <item>PETAR BANIČEVIĆ LUCIĆ Petrov</item>
      <item>MARKO BANIČEVIĆ  pok. Pavla</item>
      <item>IVKO PEŠELJ pok. Ivana</item>
      <item>KATA PECOTIĆ pok. Kuzme</item>
      <item>DANIRA PECOTIĆ</item>
      <item>MIRKO RADOVANOVIĆ</item>
      <item>IVAN TOMAŠIĆ pok. Ivana Barbaca</item>
      <item>IVAN TOMAŠIĆ pok. Antuna</item>
      <item>OMER PECOTIĆ</item>
      <item>MARINKO TOMAŠIĆ RADIĆ</item>
      <item>ANTE BLEUŠ</item>
      <item>MLADEN BANIČEVIĆ</item>
      <item>TONKO PECOTIĆ pok. Vida</item>
      <item>BORISLAV BANIČEVIĆ</item>
      <item>ŽELJKO KORUNIĆ</item>
      <item>JURE PECOTIĆ</item>
      <item>GOJKO TOMAŠIĆ</item>
      <item>DANKO SALEČIĆ</item>
      <item>DUŠAN DIDOVIĆ</item>
      <item>PERICA BANIČEVIĆ</item>
      <item>DUŠAN PECOTIĆ BARAN</item>
      <item>TIHOMIR PECOTIĆ</item>
      <item>IVAN KORUNIĆ DUNDO</item>
      <item>IVAN PECOTIĆ KUZMIĆ</item>
      <item>SRĐAN PECOTIĆ Grgura</item>
      <item>KUZMA BANIČEVIĆ GROŠIĆ</item>
      <item>JAKOV BANIČEVIĆ OREBIČIĆ</item>
      <item>ŽELJKO PECOTIĆ pok. Petra</item>
      <item>ANTUN BANIČEVIĆ pok. Antuna</item>
      <item>IVAN SALEČIĆ pok. Ivana</item>
      <item>KUZMA TOMAŠIĆ pok. Janka</item>
      <item>IVAN TOMAŠIĆ DEŽEVIĆ</item>
      <item>DUŠAN TOMAŠIĆ DEŽEVIĆ</item>
      <item>IVAN RADOVANOVIĆ Repak</item>
      <item>BLEUS-KORKIRA d.o.o.</item>
      <item>ŽELJKO BLEUŠ</item>
      <item>IVAN TOMAŠIĆ JADIN</item>
      <item>ALEN TOMAŠIĆ JADIN</item>
      <item>KUZMA BANIČEVIĆ pok. Fabijana</item>
      <item>ANITO PECOTIĆ BARAN</item>
      <item>LUKA BANIČEVIĆ pok. Frana</item>
      <item>MIRJANA BANIČEVIĆ</item>
      <item>MIRJANA TOMAŠIĆ ud. Stojana</item>
      <item>DOMINANT d.o.o.</item>
      <item>SREDNJA ŠKOLA PETRA ŠEGEDINA</item>
      <item>ANTE TOMAŠIĆ pok. Jerka</item>
      <item>DARKO TOMAŠIĆ Bili</item>
      <item>JERKO PECOTIĆ</item>
      <item>MILENA PECOTIĆ</item>
      <item>MATIJA HUDULIN</item>
      <item>ANTUN / JELA MILINA</item>
      <item>MARINKO BANIČEVIĆ</item>
      <item>JAKOV PECOTIĆ</item>
      <item>MARIJA TOMAŠIĆ</item>
      <item>RATKO PECOTIĆ</item>
      <item>ANTE RADOVANOVIĆ pok. Petra</item>
      <item>JAGODA VESELINOVIĆ</item>
      <item>DRAGAN RADOVANOVIĆ</item>
      <item>SRETAN RADOVANOVIĆ</item>
      <item>IVAN BANIČEVIĆ ŠKUDRIĆ</item>
      <item>BENEDIKT PECOTIĆ</item>
      <item>ANTE BANIČEVIĆ Mikulato</item>
      <item>SILVESTAR PECOTIĆ</item>
      <item>MLADEN TOMAŠIĆ</item>
      <item>MATKO PECOTIĆ Mirkov</item>
      <item>ANTE PECOTIĆ pok. Ivota</item>
      <item>BRANISLAV PECOTIĆ</item>
      <item>DUŠAN TOMAŠIĆ BARBACA</item>
      <item>KUZMA TOMAŠIĆ pok. Mileta Barbaca</item>
      <item>ŽARKO PECOTIĆ TUNICA</item>
      <item>RAJKO BANIČEVIĆ</item>
      <item>DARICA PECOTIĆ</item>
      <item>IVKO PECOTIĆ KUZMIĆ</item>
      <item>LJUBO SALEČIĆ</item>
      <item>DARKO DIDOVIĆ</item>
      <item>FRANKA DRAGOJEVIĆ</item>
      <item>DARIO PECOTIĆ</item>
      <item>ZDENKO BANIČEVIĆ pok. Marina</item>
      <item>MATKO SALEČIĆ</item>
      <item>ANA BANIČEVIĆ</item>
      <item>DANKO PECOTIĆ</item>
      <item>SRETAN TOMAŠIĆ</item>
      <item>VILMA TOMAŠIĆ</item>
      <item>NANICA TOMAŠIĆ</item>
      <item>JADRANA BANIČEVIĆ</item>
      <item>IRENA DIDOVIĆ</item>
      <item>IVKO RADOVANOVIĆ POŠA</item>
      <item>MILICA HUDULIN</item>
      <item>MOJMIR DIDOVIĆ</item>
      <item>MARIN BANIČEVIĆ</item>
      <item>TUDOR DIDOVIĆ</item>
      <item>JAKŠA TOMAŠIĆ MORGEN</item>
      <item>TOMISLAV TOMAŠIĆ DEŽEVIĆ</item>
      <item>MARKO TOMAŠIĆ DEŽEVIĆ</item>
      <item>MAJA PECOTIĆ ž. Josipa</item>
      <item>JOSIP PECOTIĆ</item>
      <item>PETAR TOMAŠIĆ DEŽEVIĆ</item>
      <item>JAKŠA TOMAŠIĆ</item>
      <item>STIPE TOMAŠIĆ ANTUN pok. Tonća</item>
      <item>KOVILJKA PECOTIĆ pok. Jerka</item>
      <item>TINA PECOTIĆ</item>
      <item>IVAN MARELIĆ IVAN</item>
      <item>MARICA PECOTIĆ</item>
      <item>ZLATKO TOMAŠIĆ</item>
      <item>EMIL BANIČEVIĆ</item>
      <item>JAKO VINO d.o.o.</item>
      <item>FINA ZAGREB</item>
      <item>ZDRAVKO TOMAŠIĆ</item>
      <item>IVAN / Anđa RADOVANOVIĆ</item>
      <item>Odvj. Stjepan Eterović</item>
      <item>Gordana Jukić, Gorimix d.o.o.</item>
      <item>Mirko Jukić, Gorimix d.o.o.</item>
      <item>Davor Martinović, Poljopromet d.o.o.</item>
      <item>Vlaho Monković</item>
      <item>odvjetnik Đorđe Anđelković</item>
      <item>DAMOR, d.o.o. za preradu plastičnih masa, brodogradnju, turizam i trgovinu</item>
      <item>odvjetnik Đorđe Anđelković</item>
      <item>odvjetnik Neven Matas</item>
      <item>BADEL 1862 dioničko društvo, vina, alkoholna i bezalkoholna pića</item>
      <item>KONTINENTAL PAKIRANJE d.o.o. za graditeljstvo i usluge</item>
      <item>VODOVOD, društvo s ograničenom odgovornošću za obavljanje komunalnih djelatnosti opskrbe pitkom vodom</item>
      <item>TRANSFER međunarodna špedicija i trgovina, društvo s ograničenom odgovornošću</item>
      <item>HEP-Operator distribucijskog sustava d.o.o. za distribuciju i opskrbu električne energije</item>
      <item>Igor Svilar</item>
    </derivirana_varijabla>
  </DomainObject.Predmet.SudioniciListNaziv>
  <DomainObject.Predmet.SudioniciListAdressOIB>
    <izvorni_sadrzaj>
      <item>JEDINSTVO, poljoprivredna zadruga, OIB 30698530431, Smokvica/bb,20272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izvorni_sadrzaj>
    <derivirana_varijabla naziv="DomainObject.Predmet.SudioniciListAdressOIB_1">
      <item>JEDINSTVO, poljoprivredna zadruga, OIB 30698530431, Smokvica/bb,20272 Smokvica</item>
      <item>Fina Zagreb, OIB 85821130368, Ulica grada Vukovara 70,10000 Zagreb</item>
      <item>Narodne novine d.d., OIB 64546066176, Saviski Gaj XIII put 6,10000 Zagreb</item>
      <item>Kate Perić Šubašić, Hrv. poštanska banka d.d.,20000 Dubrovnik</item>
      <item>Lenko Salečić, OIB 72583645435, 20272 Smokvica</item>
      <item>Kuzma Tomašić, </item>
      <item>Željko Vidović</item>
      <item>Ministarstvo financija</item>
      <item>ANĐELKA BANIČEVIĆ, OIB 79047230612</item>
      <item>JOSIP BOŠNJAK, OIB 65809026326</item>
      <item>LOVOR SALEČIĆ, OIB 49396154317</item>
      <item>NIVES PECOTIĆ, OIB 63739189939</item>
      <item>NELI RADOVANOVIĆ, OIB 95714683867</item>
      <item>DALIBOR PECOTIĆ, OIB 54785210099</item>
      <item>TOMAŠIĆ ZDRAVKO</item>
      <item>ZDRAVKO SALEČIĆ, OIB 27966085185</item>
      <item>DRAŽEN BOŠNJAK, OIB 67518315691</item>
      <item>IVANKA STANOJEVIĆ, OIB 57449887492</item>
      <item>ĐANI SALEČIĆ, OIB 32823020892</item>
      <item>ŽELJANA SALEČIĆ, OIB 89109093314</item>
      <item>SAŠA PECOTIĆ, OIB 70764679701</item>
      <item>ŽELJAN PECOTIĆ, OIB 34248768494</item>
      <item>ANITA TOMAŠIĆ, OIB 63579368707</item>
      <item>IGOR RADOVANOVIĆ, OIB 91779534973</item>
      <item>ĆIRE BANIČEVIĆ, OIB 02432909819</item>
      <item>IVAN HUDULIN, OIB 35845054530</item>
      <item>SREĆKO PECOTIĆ, OIB 71052623259</item>
      <item>MAJA PECOTIĆ, OIB 86016235071</item>
      <item>JAKŠA PECOTIĆ, OIB 47251280516</item>
      <item>HRV. CENTAR ZA POLJOPRIVREDU, HRANU I SELO, OIB 35506269186</item>
      <item>HRVATSKE ŠUME d.o.o., OIB 69693144506</item>
      <item>MGK-PACK d.d., OIB 09381762740</item>
      <item>Min.fin. Porezna uprava Isp. Korčula, OIB 18683136487</item>
      <item>CROATIA  OSIGURANJE d.d. Fil. Dubrovnik, OIB 26187994862</item>
      <item>OPĆINA SMOKVICA, OIB 23492092438</item>
      <item>LAGUNA NOVIGRAD d.d., OIB 58935879058</item>
      <item>JAKOV PECOTIĆ (Petrušac), OIB 79196597878, BRNA</item>
      <item>JURE ANDRIJIĆ, OIB 15375407607, BRNA, SMOKVICA</item>
      <item>JOAKIM KUNJAŠIĆ, OIB 48631002665, 20272 Smokvica</item>
      <item>JANKO SIPIŠIĆ, OIB 88591067320, 20272 Smokvica</item>
      <item>MARIJA PECOTIĆ, OIB 98670474583, Smokvica 48,20272 Smokvica</item>
      <item>SUZANA FARAC, OIB 51194189691, 20272 Smokvica</item>
      <item>DUBO RADOVANOVIĆ, OIB 34484938455, 20272 Smokvica</item>
      <item>TIHOMIR PECOTIĆ (pok. Frana), OIB 95580820240, 20272 Smokvica</item>
      <item>FRANO BANIČEVIĆ, OIB 88223665918, 20272 Smokvica</item>
      <item>MILIVOJ BANIČEVIĆ, OIB 37291728761, 20272 Smokvica</item>
      <item>MARKO BANIČEVIĆ pok. Marka, OIB 52046084575, 20272 Smokvica</item>
      <item>VICKO BANIČEVIĆ, OIB 97708118789, 20272 Smokvica</item>
      <item>SREĆKO RADOVANOVIĆ, OIB 56175390499, 20272 Smokvica</item>
      <item>MIRA PECOTIĆ ud. Žela, OIB 66893527732, 20272 Smokvica</item>
      <item>DAROSLAV TOMAŠIĆ, OIB 08761048523, 20272 Smokvica</item>
      <item>NEDA SALEČIĆ ud. Petra, OIB 13956234500, 20272 Smokvica</item>
      <item>ZDRAVKA PECOTIĆ ANTUŠIN, OIB 62662263335, 20272 Smokvica</item>
      <item>RIKARD KORUNIĆ, OIB 37268201254, 20272 Smokvica</item>
      <item>IVAN SALEČIĆ pok. Petra, OIB 11189660102, Brna, Smokvica</item>
      <item>CELINA PECOTIĆ, OIB 27615926867, 20272 Smokvica</item>
      <item>TONĆI RADOVANOVIĆ, OIB 22214232720, BRNA, SMOKVICA</item>
      <item>PERO BANIČEVIĆ pok. Petra, OIB 57778246922, 20272 Smokvica</item>
      <item>PETAR BANIČEVIĆ LUCIĆ Petrov, OIB 55607598403, BRNA</item>
      <item>MARKO BANIČEVIĆ  pok. Pavla, OIB 90635825548, 20272 Smokvica</item>
      <item>IVKO PEŠELJ pok. Ivana, OIB 36303199278, 20272 Smokvica</item>
      <item>KATA PECOTIĆ pok. Kuzme, OIB 03245470856, 20272 Smokvica</item>
      <item>DANIRA PECOTIĆ, OIB 49066645523, 20272 Smokvica</item>
      <item>MIRKO RADOVANOVIĆ, OIB 17546459215, 20272 Smokvica</item>
      <item>IVAN TOMAŠIĆ pok. Ivana Barbaca, OIB 82320909380, 20272 Smokvica</item>
      <item>IVAN TOMAŠIĆ pok. Antuna, OIB 19797804756, 20272 Smokvica</item>
      <item>OMER PECOTIĆ, OIB 58952875239, 20272 Smokvica</item>
      <item>MARINKO TOMAŠIĆ RADIĆ, OIB 59563517268, 20272 Smokvica</item>
      <item>ANTE BLEUŠ, OIB 60321615992, 20272 Smokvica</item>
      <item>MLADEN BANIČEVIĆ, OIB 92174233157, 20272 Smokvica</item>
      <item>TONKO PECOTIĆ pok. Vida, OIB 56346962956</item>
      <item>BORISLAV BANIČEVIĆ, OIB 30708286914, 20272 Smokvica</item>
      <item>ŽELJKO KORUNIĆ, OIB 74827333379, BRNA</item>
      <item>JURE PECOTIĆ, OIB 31678896761, 20272 Smokvica</item>
      <item>GOJKO TOMAŠIĆ, OIB 61715266930, BRNA</item>
      <item>DANKO SALEČIĆ, OIB 10004679981, 20272 Smokvica</item>
      <item>DUŠAN DIDOVIĆ, OIB 56960465013, 20272 Smokvica</item>
      <item>PERICA BANIČEVIĆ, OIB 81549857729, 20272 Smokvica</item>
      <item>DUŠAN PECOTIĆ BARAN, OIB 82012465445, 20272 Smokvica</item>
      <item>TIHOMIR PECOTIĆ, OIB 62311967075, BRNA</item>
      <item>IVAN KORUNIĆ DUNDO, OIB 26096900086, 20272 Smokvica</item>
      <item>IVAN PECOTIĆ KUZMIĆ, OIB 83866121523, 20272 Smokvica</item>
      <item>SRĐAN PECOTIĆ Grgura, OIB 76637031832</item>
      <item>KUZMA BANIČEVIĆ GROŠIĆ, OIB 83584328149, 20272 Smokvica</item>
      <item>JAKOV BANIČEVIĆ OREBIČIĆ, OIB 56613033040, 20272 Smokvica</item>
      <item>ŽELJKO PECOTIĆ pok. Petra, OIB 93469562632, 20272 Smokvica</item>
      <item>ANTUN BANIČEVIĆ pok. Antuna, OIB 08583630920, 20272 Smokvica</item>
      <item>IVAN SALEČIĆ pok. Ivana, OIB 77490461721, 20272 Smokvica</item>
      <item>KUZMA TOMAŠIĆ pok. Janka, OIB 47848562076, 20272 Smokvica</item>
      <item>IVAN TOMAŠIĆ DEŽEVIĆ, OIB 45025415169, BRNA</item>
      <item>DUŠAN TOMAŠIĆ DEŽEVIĆ, OIB 18283165460, BRNA</item>
      <item>IVAN RADOVANOVIĆ Repak, OIB 40234018163, Smokvica 298,20272 Smokvica</item>
      <item>BLEUS-KORKIRA d.o.o., OIB 44122770964</item>
      <item>ŽELJKO BLEUŠ, OIB 59915399212, 20272 Smokvica</item>
      <item>IVAN TOMAŠIĆ JADIN, OIB 59631657813, 20272 Smokvica</item>
      <item>ALEN TOMAŠIĆ JADIN, OIB 82163957266, 20260 Korčula</item>
      <item>KUZMA BANIČEVIĆ pok. Fabijana, OIB 15134842913, 20272 Smokvica</item>
      <item>ANITO PECOTIĆ BARAN, OIB 16212484063, 20272 Smokvica</item>
      <item>LUKA BANIČEVIĆ pok. Frana, OIB 98663577887, Brna</item>
      <item>MIRJANA BANIČEVIĆ, OIB 91669241000, 20272 Smokvica</item>
      <item>MIRJANA TOMAŠIĆ ud. Stojana, OIB 93209720439, 20272 Smokvica</item>
      <item>DOMINANT d.o.o., OIB 62799980235</item>
      <item>SREDNJA ŠKOLA PETRA ŠEGEDINA, OIB 30204241777, 20260 Korčula</item>
      <item>ANTE TOMAŠIĆ pok. Jerka, OIB 27855324302, 20272 Smokvica</item>
      <item>DARKO TOMAŠIĆ Bili, OIB 60705895107, 20272 Smokvica</item>
      <item>JERKO PECOTIĆ, OIB 35137853358, Brna 481, Brna,20272 Smokvica</item>
      <item>MILENA PECOTIĆ, OIB 45029039404, 20272 Smokvica</item>
      <item>MATIJA HUDULIN, OIB 05762741266, 20272 Smokvica</item>
      <item>ANTUN / JELA MILINA, OIB 66918120857, SMOKVICA 289,20272 Smokvica</item>
      <item>MARINKO BANIČEVIĆ, OIB 79908473643, 20272 Smokvica</item>
      <item>JAKOV PECOTIĆ, OIB 31287390010, BRNA</item>
      <item>MARIJA TOMAŠIĆ, OIB 23012233701, 20272 Smokvica</item>
      <item>RATKO PECOTIĆ, OIB 34405281520, BRNA</item>
      <item>ANTE RADOVANOVIĆ pok. Petra, OIB 35711094259, 20272 Smokvica</item>
      <item>JAGODA VESELINOVIĆ, OIB 26384945691, 20272 Smokvica</item>
      <item>DRAGAN RADOVANOVIĆ, OIB 64379492772, BRNA</item>
      <item>SRETAN RADOVANOVIĆ, OIB 57599657765, 20272 Smokvica</item>
      <item>IVAN BANIČEVIĆ ŠKUDRIĆ, OIB 13452885373, 20272 Smokvica</item>
      <item>BENEDIKT PECOTIĆ, OIB 58470348045, BRNA</item>
      <item>ANTE BANIČEVIĆ Mikulato, OIB 69543010620, 20272 Smokvica</item>
      <item>SILVESTAR PECOTIĆ, OIB 06331851349, 20272 Smokvica</item>
      <item>MLADEN TOMAŠIĆ, OIB 50629906053, 20272 Smokvica</item>
      <item>MATKO PECOTIĆ Mirkov, OIB 48452214674, 20272 Smokvica</item>
      <item>ANTE PECOTIĆ pok. Ivota, OIB 90741744910, 20272 Smokvica</item>
      <item>BRANISLAV PECOTIĆ, OIB 47480540156, 20272 Smokvica</item>
      <item>DUŠAN TOMAŠIĆ BARBACA, OIB 11081131642, BRNA</item>
      <item>KUZMA TOMAŠIĆ pok. Mileta Barbaca, OIB 44079223057, 20272 Smokvica</item>
      <item>ŽARKO PECOTIĆ TUNICA, OIB 34499644381, 20272 Smokvica</item>
      <item>RAJKO BANIČEVIĆ, OIB 45418114610, 20272 Smokvica</item>
      <item>DARICA PECOTIĆ, OIB 73218993869, Brna 510,20272 Smokvica</item>
      <item>IVKO PECOTIĆ KUZMIĆ, OIB 97676374567, 20272 Smokvica</item>
      <item>LJUBO SALEČIĆ, OIB 57678876972, 20272 Smokvica</item>
      <item>DARKO DIDOVIĆ, OIB 86562516988, 20272 Smokvica</item>
      <item>FRANKA DRAGOJEVIĆ, OIB 82335614817, 20272 Smokvica</item>
      <item>DARIO PECOTIĆ, OIB 59926387177, 20272 Smokvica</item>
      <item>ZDENKO BANIČEVIĆ pok. Marina, OIB 68768522738, Smokvica 101,20272 Smokvica</item>
      <item>MATKO SALEČIĆ, OIB 03920237137, 20272 Smokvica</item>
      <item>ANA BANIČEVIĆ, OIB 12523783384, 20272 Smokvica</item>
      <item>DANKO PECOTIĆ, OIB 16321602649, BRNA</item>
      <item>SRETAN TOMAŠIĆ, OIB 09315287391, 20272 Smokvica</item>
      <item>VILMA TOMAŠIĆ, OIB 12263597546, BRNA</item>
      <item>NANICA TOMAŠIĆ, OIB 38384204212, BRNA</item>
      <item>JADRANA BANIČEVIĆ, OIB 39662029505, BRNA</item>
      <item>IRENA DIDOVIĆ, OIB 79511279334, 20272 Smokvica</item>
      <item>IVKO RADOVANOVIĆ POŠA, OIB 27294506664, BRNA</item>
      <item>MILICA HUDULIN, OIB 41575890321, BRNA</item>
      <item>MOJMIR DIDOVIĆ, OIB 62857539177, 20270 Vela Luka</item>
      <item>MARIN BANIČEVIĆ, OIB 80401714220, 20272 Smokvica</item>
      <item>TUDOR DIDOVIĆ, OIB 70526505736, 20272 Smokvica</item>
      <item>JAKŠA TOMAŠIĆ MORGEN, OIB 03236645193, BRNA</item>
      <item>TOMISLAV TOMAŠIĆ DEŽEVIĆ, OIB 67388141775, BRNA</item>
      <item>MARKO TOMAŠIĆ DEŽEVIĆ, OIB 95555601444, BRNA</item>
      <item>MAJA PECOTIĆ ž. Josipa, OIB 95251176886, 20272 Smokvica</item>
      <item>JOSIP PECOTIĆ, OIB 81926927816, 20272 Smokvica</item>
      <item>PETAR TOMAŠIĆ DEŽEVIĆ, OIB 05638963990, 20272 Smokvica</item>
      <item>JAKŠA TOMAŠIĆ, OIB 25543664675, 20272 Smokvica</item>
      <item>STIPE TOMAŠIĆ ANTUN pok. Tonća, OIB 65686352982, 20272 Smokvica</item>
      <item>KOVILJKA PECOTIĆ pok. Jerka, OIB 13468504322, 20272 Smokvica</item>
      <item>TINA PECOTIĆ, OIB 39458726928, BRNA</item>
      <item>IVAN MARELIĆ IVAN, OIB 21089244760, 20272 Smokvica</item>
      <item>MARICA PECOTIĆ, OIB 11504405205, BRNA</item>
      <item>ZLATKO TOMAŠIĆ, OIB 23584585291, 20272 Smokvica</item>
      <item>EMIL BANIČEVIĆ, OIB 38531031235, 20272 Smokvica</item>
      <item>JAKO VINO d.o.o., OIB 34068889816</item>
      <item>FINA ZAGREB, OIB 85821130368</item>
      <item>ZDRAVKO TOMAŠIĆ, OIB 04977191533</item>
      <item>IVAN / Anđa RADOVANOVIĆ, OIB 96187907458, SMOKVICA 30,20272 Smokvica</item>
      <item>Odvj. Stjepan Eterović, Kipara Rendića 17,21400 Supetar</item>
      <item>Gordana Jukić, Gorimix d.o.o.</item>
      <item>Mirko Jukić, Gorimix d.o.o.</item>
      <item>Davor Martinović, Poljopromet d.o.o.</item>
      <item>Vlaho Monković, OIB 72627093549, Vlaha Paljetka 12,20207 Cavtat</item>
      <item>odvjetnik Đorđe Anđelković, OIB 83301421911, Vrbanićeva 20,10000 Zagreb</item>
      <item>DAMOR, d.o.o. za preradu plastičnih masa, brodogradnju, turizam i trgovinu, OIB 58057226580, Put Brižina 14,21212 Kaštel Sućurac</item>
      <item>odvjetnik Đorđe Anđelković, OIB 83301421911, Vrbanićeva 20,10000 Zagreb</item>
      <item>odvjetnik Neven Matas, OIB 71639062425, Ulica Domovinskog rata 27,21000 Split</item>
      <item>BADEL 1862 dioničko društvo, vina, alkoholna i bezalkoholna pića, OIB 36749512860, Vlaška 116,Zagreb</item>
      <item>KONTINENTAL PAKIRANJE d.o.o. za graditeljstvo i usluge, OIB 87358951669, Pod Kosom 40,21000 Split</item>
      <item>VODOVOD, društvo s ograničenom odgovornošću za obavljanje komunalnih djelatnosti opskrbe pitkom vodom, OIB 25167296962, Ulica 32 br. 9/1,20271 Blato</item>
      <item>TRANSFER međunarodna špedicija i trgovina, društvo s ograničenom odgovornošću, OIB 77544568297, Ciottina 26,51000 Rijeka</item>
      <item>HEP-Operator distribucijskog sustava d.o.o. za distribuciju i opskrbu električne energije, OIB 46830600751, Ulica grada Vukovara 37,Zagreb</item>
      <item>Igor Svilar, OIB 55678665212,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izvorni_sadrzaj>
    <derivirana_varijabla naziv="DomainObject.Predmet.SudioniciListNazivOIB_1">
      <item>, OIB 30698530431</item>
      <item>, OIB 85821130368</item>
      <item>, OIB 64546066176</item>
      <item>, OIB null</item>
      <item>, OIB 72583645435</item>
      <item>, OIB null</item>
      <item>, OIB null</item>
      <item>, OIB null</item>
      <item>, OIB 79047230612</item>
      <item>, OIB 65809026326</item>
      <item>, OIB 49396154317</item>
      <item>, OIB 63739189939</item>
      <item>, OIB 95714683867</item>
      <item>, OIB 54785210099</item>
      <item>, OIB null</item>
      <item>, OIB 27966085185</item>
      <item>, OIB 67518315691</item>
      <item>, OIB 57449887492</item>
      <item>, OIB 32823020892</item>
      <item>, OIB 89109093314</item>
      <item>, OIB 70764679701</item>
      <item>, OIB 34248768494</item>
      <item>, OIB 63579368707</item>
      <item>, OIB 91779534973</item>
      <item>, OIB 02432909819</item>
      <item>, OIB 35845054530</item>
      <item>, OIB 71052623259</item>
      <item>, OIB 86016235071</item>
      <item>, OIB 47251280516</item>
      <item>, OIB 35506269186</item>
      <item>, OIB 69693144506</item>
      <item>, OIB 09381762740</item>
      <item>, OIB 18683136487</item>
      <item>, OIB 26187994862</item>
      <item>, OIB 23492092438</item>
      <item>, OIB 58935879058</item>
      <item>, OIB 79196597878</item>
      <item>, OIB 15375407607</item>
      <item>, OIB 48631002665</item>
      <item>, OIB 88591067320</item>
      <item>, OIB 98670474583</item>
      <item>, OIB 51194189691</item>
      <item>, OIB 34484938455</item>
      <item>, OIB 95580820240</item>
      <item>, OIB 88223665918</item>
      <item>, OIB 37291728761</item>
      <item>, OIB 52046084575</item>
      <item>, OIB 97708118789</item>
      <item>, OIB 56175390499</item>
      <item>, OIB 66893527732</item>
      <item>, OIB 08761048523</item>
      <item>, OIB 13956234500</item>
      <item>, OIB 62662263335</item>
      <item>, OIB 37268201254</item>
      <item>, OIB 11189660102</item>
      <item>, OIB 27615926867</item>
      <item>, OIB 22214232720</item>
      <item>, OIB 57778246922</item>
      <item>, OIB 55607598403</item>
      <item>, OIB 90635825548</item>
      <item>, OIB 36303199278</item>
      <item>, OIB 03245470856</item>
      <item>, OIB 49066645523</item>
      <item>, OIB 17546459215</item>
      <item>, OIB 82320909380</item>
      <item>, OIB 19797804756</item>
      <item>, OIB 58952875239</item>
      <item>, OIB 59563517268</item>
      <item>, OIB 60321615992</item>
      <item>, OIB 92174233157</item>
      <item>, OIB 56346962956</item>
      <item>, OIB 30708286914</item>
      <item>, OIB 74827333379</item>
      <item>, OIB 31678896761</item>
      <item>, OIB 61715266930</item>
      <item>, OIB 10004679981</item>
      <item>, OIB 56960465013</item>
      <item>, OIB 81549857729</item>
      <item>, OIB 82012465445</item>
      <item>, OIB 62311967075</item>
      <item>, OIB 26096900086</item>
      <item>, OIB 83866121523</item>
      <item>, OIB 76637031832</item>
      <item>, OIB 83584328149</item>
      <item>, OIB 56613033040</item>
      <item>, OIB 93469562632</item>
      <item>, OIB 08583630920</item>
      <item>, OIB 77490461721</item>
      <item>, OIB 47848562076</item>
      <item>, OIB 45025415169</item>
      <item>, OIB 18283165460</item>
      <item>, OIB 40234018163</item>
      <item>, OIB 44122770964</item>
      <item>, OIB 59915399212</item>
      <item>, OIB 59631657813</item>
      <item>, OIB 82163957266</item>
      <item>, OIB 15134842913</item>
      <item>, OIB 16212484063</item>
      <item>, OIB 98663577887</item>
      <item>, OIB 91669241000</item>
      <item>, OIB 93209720439</item>
      <item>, OIB 62799980235</item>
      <item>, OIB 30204241777</item>
      <item>, OIB 27855324302</item>
      <item>, OIB 60705895107</item>
      <item>, OIB 35137853358</item>
      <item>, OIB 45029039404</item>
      <item>, OIB 05762741266</item>
      <item>, OIB 66918120857</item>
      <item>, OIB 79908473643</item>
      <item>, OIB 31287390010</item>
      <item>, OIB 23012233701</item>
      <item>, OIB 34405281520</item>
      <item>, OIB 35711094259</item>
      <item>, OIB 26384945691</item>
      <item>, OIB 64379492772</item>
      <item>, OIB 57599657765</item>
      <item>, OIB 13452885373</item>
      <item>, OIB 58470348045</item>
      <item>, OIB 69543010620</item>
      <item>, OIB 06331851349</item>
      <item>, OIB 50629906053</item>
      <item>, OIB 48452214674</item>
      <item>, OIB 90741744910</item>
      <item>, OIB 47480540156</item>
      <item>, OIB 11081131642</item>
      <item>, OIB 44079223057</item>
      <item>, OIB 34499644381</item>
      <item>, OIB 45418114610</item>
      <item>, OIB 73218993869</item>
      <item>, OIB 97676374567</item>
      <item>, OIB 57678876972</item>
      <item>, OIB 86562516988</item>
      <item>, OIB 82335614817</item>
      <item>, OIB 59926387177</item>
      <item>, OIB 68768522738</item>
      <item>, OIB 03920237137</item>
      <item>, OIB 12523783384</item>
      <item>, OIB 16321602649</item>
      <item>, OIB 09315287391</item>
      <item>, OIB 12263597546</item>
      <item>, OIB 38384204212</item>
      <item>, OIB 39662029505</item>
      <item>, OIB 79511279334</item>
      <item>, OIB 27294506664</item>
      <item>, OIB 41575890321</item>
      <item>, OIB 62857539177</item>
      <item>, OIB 80401714220</item>
      <item>, OIB 70526505736</item>
      <item>, OIB 03236645193</item>
      <item>, OIB 67388141775</item>
      <item>, OIB 95555601444</item>
      <item>, OIB 95251176886</item>
      <item>, OIB 81926927816</item>
      <item>, OIB 05638963990</item>
      <item>, OIB 25543664675</item>
      <item>, OIB 65686352982</item>
      <item>, OIB 13468504322</item>
      <item>, OIB 39458726928</item>
      <item>, OIB 21089244760</item>
      <item>, OIB 11504405205</item>
      <item>, OIB 23584585291</item>
      <item>, OIB 38531031235</item>
      <item>, OIB 34068889816</item>
      <item>, OIB 85821130368</item>
      <item>, OIB 04977191533</item>
      <item>, OIB 96187907458</item>
      <item>, OIB null</item>
      <item>, OIB null</item>
      <item>, OIB null</item>
      <item>, OIB null</item>
      <item>, OIB 72627093549</item>
      <item>, OIB 83301421911</item>
      <item>, OIB 58057226580</item>
      <item>, OIB 83301421911</item>
      <item>, OIB 71639062425</item>
      <item>, OIB 36749512860</item>
      <item>, OIB 87358951669</item>
      <item>, OIB 25167296962</item>
      <item>, OIB 77544568297</item>
      <item>, OIB 46830600751</item>
      <item>, OIB 55678665212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353</properties:Words>
  <properties:Characters>1901</properties:Characters>
  <properties:Lines>58</properties:Lines>
  <properties:Paragraphs>23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2016-05-02T13:24:00Z</dcterms:created>
  <dc:creator>none</dc:creator>
  <cp:lastModifiedBy>Mara Marčinko</cp:lastModifiedBy>
  <cp:lastPrinted>2016-08-19T12:17:00Z</cp:lastPrinted>
  <dcterms:modified xmlns:xsi="http://www.w3.org/2001/XMLSchema-instance" xsi:type="dcterms:W3CDTF">2016-08-19T12:27:00Z</dcterms:modified>
  <cp:revision>7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