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9906" w14:paraId="5ac9906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>Split, Sukoišanska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300126">
        <w:rPr>
          <w:szCs w:val="24"/>
        </w:rPr>
        <w:t>OMNIA 94 d.o.o., OIB: 71686583722, Stobreč, Sv. Josipa 1</w:t>
      </w:r>
      <w:r>
        <w:rPr>
          <w:lang w:val="hr-HR"/>
        </w:rPr>
        <w:t xml:space="preserve">, </w:t>
      </w:r>
      <w:r>
        <w:rPr>
          <w:szCs w:val="24"/>
          <w:lang w:val="hr-HR"/>
        </w:rPr>
        <w:t xml:space="preserve">dana </w:t>
      </w:r>
      <w:r w:rsidR="00300126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300126">
        <w:rPr>
          <w:rFonts w:cs="Times New Roman" w:eastAsia="Times New Roman"/>
          <w:szCs w:val="24"/>
          <w:lang w:eastAsia="hr-HR"/>
        </w:rPr>
        <w:t>rasprave o pretpostavkama za</w:t>
      </w:r>
      <w:r>
        <w:rPr>
          <w:rFonts w:cs="Times New Roman" w:eastAsia="Times New Roman"/>
          <w:szCs w:val="24"/>
          <w:lang w:eastAsia="hr-HR"/>
        </w:rPr>
        <w:t xml:space="preserve"> otvaranje stečajnog postupka nad dužnikom određuje se za dan </w:t>
      </w:r>
      <w:r w:rsidR="00300126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300126">
        <w:t>09:</w:t>
      </w:r>
      <w:r w:rsidR="00930DB4">
        <w:t>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Sukoišanska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300126">
        <w:rPr>
          <w:szCs w:val="24"/>
        </w:rPr>
        <w:t>Marijan Kilić iz Splita, Sv. Josipa 1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300126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61C" w:rsidP="00EA6C8A" w:rsidR="0075661C">
      <w:r>
        <w:separator/>
      </w:r>
    </w:p>
  </w:endnote>
  <w:endnote w:id="0" w:type="continuationSeparator">
    <w:p w:rsidRDefault="0075661C" w:rsidP="00EA6C8A" w:rsidR="00756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61C" w:rsidP="00EA6C8A" w:rsidR="0075661C">
      <w:r>
        <w:separator/>
      </w:r>
    </w:p>
  </w:footnote>
  <w:footnote w:id="0" w:type="continuationSeparator">
    <w:p w:rsidRDefault="0075661C" w:rsidP="00EA6C8A" w:rsidR="00756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300126">
      <w:t>1700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63F39"/>
    <w:rsid w:val="00300126"/>
    <w:rsid w:val="003057ED"/>
    <w:rsid w:val="003C2F22"/>
    <w:rsid w:val="003C4E84"/>
    <w:rsid w:val="00417EA6"/>
    <w:rsid w:val="006953FE"/>
    <w:rsid w:val="0071519E"/>
    <w:rsid w:val="0075661C"/>
    <w:rsid w:val="007F7A84"/>
    <w:rsid w:val="00814EDB"/>
    <w:rsid w:val="00815142"/>
    <w:rsid w:val="0083187A"/>
    <w:rsid w:val="00853B3E"/>
    <w:rsid w:val="00930DB4"/>
    <w:rsid w:val="00981D37"/>
    <w:rsid w:val="00A51DE9"/>
    <w:rsid w:val="00B7506F"/>
    <w:rsid w:val="00B7752F"/>
    <w:rsid w:val="00D8632A"/>
    <w:rsid w:val="00DD0D50"/>
    <w:rsid w:val="00DF0CFA"/>
    <w:rsid w:val="00EA6C8A"/>
    <w:rsid w:val="00EB6A52"/>
    <w:rsid w:val="00F2599E"/>
    <w:rsid w:val="00FD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300126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D0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2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2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2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2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300126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D0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2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2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2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2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St-1700/2016</izvorni_sadrzaj>
    <derivirana_varijabla naziv="DomainObject.Predmet.OznakaBroj_1">St-1700/2016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OMNIA 94, društvo s ograničenom odgovornošću za izdavačku i trgovačku djelatnost</izvorni_sadrzaj>
    <derivirana_varijabla naziv="DomainObject.Predmet.ProtustrankaFormated_1">  OMNIA 94, društvo s ograničenom odgovornošću za izdavačku i trgovačku djelatnost</derivirana_varijabla>
  </DomainObject.Predmet.ProtustrankaFormated>
  <DomainObject.Predmet.ProtustrankaFormatedOIB>
    <izvorni_sadrzaj>  OMNIA 94, društvo s ograničenom odgovornošću za izdavačku i trgovačku djelatnost, OIB 71686583722</izvorni_sadrzaj>
    <derivirana_varijabla naziv="DomainObject.Predmet.ProtustrankaFormatedOIB_1">  OMNIA 94, društvo s ograničenom odgovornošću za izdavačku i trgovačku djelatnost, OIB 71686583722</derivirana_varijabla>
  </DomainObject.Predmet.ProtustrankaFormatedOIB>
  <DomainObject.Predmet.ProtustrankaFormatedWithAdress>
    <izvorni_sadrzaj> OMNIA 94, društvo s ograničenom odgovornošću za izdavačku i trgovačku djelatnost, Sv. Josipa 1, 21311 Stobreč</izvorni_sadrzaj>
    <derivirana_varijabla naziv="DomainObject.Predmet.ProtustrankaFormatedWithAdress_1"> OMNIA 94, društvo s ograničenom odgovornošću za izdavačku i trgovačku djelatnost, Sv. Josipa 1, 21311 Stobreč</derivirana_varijabla>
  </DomainObject.Predmet.ProtustrankaFormatedWithAdress>
  <DomainObject.Predmet.ProtustrankaFormatedWithAdressOIB>
    <izvorni_sadrzaj> OMNIA 94, društvo s ograničenom odgovornošću za izdavačku i trgovačku djelatnost, OIB 71686583722, Sv. Josipa 1, 21311 Stobreč</izvorni_sadrzaj>
    <derivirana_varijabla naziv="DomainObject.Predmet.ProtustrankaFormatedWithAdressOIB_1"> OMNIA 94, društvo s ograničenom odgovornošću za izdavačku i trgovačku djelatnost, OIB 71686583722, Sv. Josipa 1, 21311 Stobreč</derivirana_varijabla>
  </DomainObject.Predmet.ProtustrankaFormatedWithAdressOIB>
  <DomainObject.Predmet.ProtustrankaWithAdress>
    <izvorni_sadrzaj>OMNIA 94, društvo s ograničenom odgovornošću za izdavačku i trgovačku djelatnost Sv. Josipa 1, 21311 Stobreč</izvorni_sadrzaj>
    <derivirana_varijabla naziv="DomainObject.Predmet.ProtustrankaWithAdress_1">OMNIA 94, društvo s ograničenom odgovornošću za izdavačku i trgovačku djelatnost Sv. Josipa 1, 21311 Stobreč</derivirana_varijabla>
  </DomainObject.Predmet.ProtustrankaWithAdress>
  <DomainObject.Predmet.ProtustrankaWithAdressOIB>
    <izvorni_sadrzaj>OMNIA 94, društvo s ograničenom odgovornošću za izdavačku i trgovačku djelatnost, OIB 71686583722, Sv. Josipa 1, 21311 Stobreč</izvorni_sadrzaj>
    <derivirana_varijabla naziv="DomainObject.Predmet.ProtustrankaWithAdressOIB_1">OMNIA 94, društvo s ograničenom odgovornošću za izdavačku i trgovačku djelatnost, OIB 71686583722, Sv. Josipa 1, 21311 Stobreč</derivirana_varijabla>
  </DomainObject.Predmet.ProtustrankaWithAdressOIB>
  <DomainObject.Predmet.ProtustrankaNazivFormated>
    <izvorni_sadrzaj>OMNIA 94, društvo s ograničenom odgovornošću za izdavačku i trgovačku djelatnost</izvorni_sadrzaj>
    <derivirana_varijabla naziv="DomainObject.Predmet.ProtustrankaNazivFormated_1">OMNIA 94, društvo s ograničenom odgovornošću za izdavačku i trgovačku djelatnost</derivirana_varijabla>
  </DomainObject.Predmet.ProtustrankaNazivFormated>
  <DomainObject.Predmet.ProtustrankaNazivFormatedOIB>
    <izvorni_sadrzaj>OMNIA 94, društvo s ograničenom odgovornošću za izdavačku i trgovačku djelatnost, OIB 71686583722</izvorni_sadrzaj>
    <derivirana_varijabla naziv="DomainObject.Predmet.ProtustrankaNazivFormatedOIB_1">OMNIA 94, društvo s ograničenom odgovornošću za izdavačku i trgovačku djelatnost, OIB 71686583722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7658.19</izvorni_sadrzaj>
    <derivirana_varijabla naziv="DomainObject.Predmet.TrenutnaVrijednost_1">7658.19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OMNIA 94, društvo s ograničenom odgovornošću za izdavačku i trgovačku djelatnost</item>
    </izvorni_sadrzaj>
    <derivirana_varijabla naziv="DomainObject.Predmet.ProtuStrankaListFormated_1">
      <item>OMNIA 94, društvo s ograničenom odgovornošću za izdavačku i trgovačku djelatnost</item>
    </derivirana_varijabla>
  </DomainObject.Predmet.ProtuStrankaListFormated>
  <DomainObject.Predmet.ProtuStrankaListFormatedOIB>
    <izvorni_sadrzaj>
      <item>OMNIA 94, društvo s ograničenom odgovornošću za izdavačku i trgovačku djelatnost, OIB 71686583722</item>
    </izvorni_sadrzaj>
    <derivirana_varijabla naziv="DomainObject.Predmet.ProtuStrankaListFormatedOIB_1">
      <item>OMNIA 94, društvo s ograničenom odgovornošću za izdavačku i trgovačku djelatnost, OIB 71686583722</item>
    </derivirana_varijabla>
  </DomainObject.Predmet.ProtuStrankaListFormatedOIB>
  <DomainObject.Predmet.ProtuStrankaListFormatedWithAdress>
    <izvorni_sadrzaj>
      <item>OMNIA 94, društvo s ograničenom odgovornošću za izdavačku i trgovačku djelatnost, Sv. Josipa 1, 21311 Stobreč</item>
    </izvorni_sadrzaj>
    <derivirana_varijabla naziv="DomainObject.Predmet.ProtuStrankaListFormatedWithAdress_1">
      <item>OMNIA 94, društvo s ograničenom odgovornošću za izdavačku i trgovačku djelatnost, Sv. Josipa 1, 21311 Stobreč</item>
    </derivirana_varijabla>
  </DomainObject.Predmet.ProtuStrankaListFormatedWithAdress>
  <DomainObject.Predmet.ProtuStrankaListFormatedWithAdressOIB>
    <izvorni_sadrzaj>
      <item>OMNIA 94, društvo s ograničenom odgovornošću za izdavačku i trgovačku djelatnost, OIB 71686583722, Sv. Josipa 1, 21311 Stobreč</item>
    </izvorni_sadrzaj>
    <derivirana_varijabla naziv="DomainObject.Predmet.ProtuStrankaListFormatedWithAdressOIB_1">
      <item>OMNIA 94, društvo s ograničenom odgovornošću za izdavačku i trgovačku djelatnost, OIB 71686583722, Sv. Josipa 1, 21311 Stobreč</item>
    </derivirana_varijabla>
  </DomainObject.Predmet.ProtuStrankaListFormatedWithAdressOIB>
  <DomainObject.Predmet.ProtuStrankaListNazivFormated>
    <izvorni_sadrzaj>
      <item>OMNIA 94, društvo s ograničenom odgovornošću za izdavačku i trgovačku djelatnost</item>
    </izvorni_sadrzaj>
    <derivirana_varijabla naziv="DomainObject.Predmet.ProtuStrankaListNazivFormated_1">
      <item>OMNIA 94, društvo s ograničenom odgovornošću za izdavačku i trgovačku djelatnost</item>
    </derivirana_varijabla>
  </DomainObject.Predmet.ProtuStrankaListNazivFormated>
  <DomainObject.Predmet.ProtuStrankaListNazivFormatedOIB>
    <izvorni_sadrzaj>
      <item>OMNIA 94, društvo s ograničenom odgovornošću za izdavačku i trgovačku djelatnost, OIB 71686583722</item>
    </izvorni_sadrzaj>
    <derivirana_varijabla naziv="DomainObject.Predmet.ProtuStrankaListNazivFormatedOIB_1">
      <item>OMNIA 94, društvo s ograničenom odgovornošću za izdavačku i trgovačku djelatnost, OIB 71686583722</item>
    </derivirana_varijabla>
  </DomainObject.Predmet.ProtuStrankaListNazivFormatedOIB>
  <DomainObject.Predmet.OstaliListFormated>
    <izvorni_sadrzaj>
      <item>Marijan Kilić</item>
    </izvorni_sadrzaj>
    <derivirana_varijabla naziv="DomainObject.Predmet.OstaliListFormated_1">
      <item>Marijan Kilić</item>
    </derivirana_varijabla>
  </DomainObject.Predmet.OstaliListFormated>
  <DomainObject.Predmet.OstaliListFormatedOIB>
    <izvorni_sadrzaj>
      <item>Marijan Kilić, OIB 59488716609</item>
    </izvorni_sadrzaj>
    <derivirana_varijabla naziv="DomainObject.Predmet.OstaliListFormatedOIB_1">
      <item>Marijan Kilić, OIB 59488716609</item>
    </derivirana_varijabla>
  </DomainObject.Predmet.OstaliListFormatedOIB>
  <DomainObject.Predmet.OstaliListFormatedWithAdress>
    <izvorni_sadrzaj>
      <item>Marijan Kilić, SV. JOSIPA 1 (ranije: STOBREČ, SVETOG JOSIPA, 1), 21000 Split</item>
    </izvorni_sadrzaj>
    <derivirana_varijabla naziv="DomainObject.Predmet.OstaliListFormatedWithAdress_1">
      <item>Marijan Kilić, SV. JOSIPA 1 (ranije: STOBREČ, SVETOG JOSIPA, 1), 21000 Split</item>
    </derivirana_varijabla>
  </DomainObject.Predmet.OstaliListFormatedWithAdress>
  <DomainObject.Predmet.OstaliListFormatedWithAdressOIB>
    <izvorni_sadrzaj>
      <item>Marijan Kilić, OIB 59488716609, SV. JOSIPA 1 (ranije: STOBREČ, SVETOG JOSIPA, 1), 21000 Split</item>
    </izvorni_sadrzaj>
    <derivirana_varijabla naziv="DomainObject.Predmet.OstaliListFormatedWithAdressOIB_1">
      <item>Marijan Kilić, OIB 59488716609, SV. JOSIPA 1 (ranije: STOBREČ, SVETOG JOSIPA, 1), 21000 Split</item>
    </derivirana_varijabla>
  </DomainObject.Predmet.OstaliListFormatedWithAdressOIB>
  <DomainObject.Predmet.OstaliListNazivFormated>
    <izvorni_sadrzaj>
      <item>Marijan Kilić</item>
    </izvorni_sadrzaj>
    <derivirana_varijabla naziv="DomainObject.Predmet.OstaliListNazivFormated_1">
      <item>Marijan Kilić</item>
    </derivirana_varijabla>
  </DomainObject.Predmet.OstaliListNazivFormated>
  <DomainObject.Predmet.OstaliListNazivFormatedOIB>
    <izvorni_sadrzaj>
      <item>Marijan Kilić, OIB 59488716609</item>
    </izvorni_sadrzaj>
    <derivirana_varijabla naziv="DomainObject.Predmet.OstaliListNazivFormatedOIB_1">
      <item>Marijan Kilić, OIB 59488716609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OMNIA 94, društvo s ograničenom odgovornošću za izdavačku i trgovačku djelatnost</izvorni_sadrzaj>
    <derivirana_varijabla naziv="DomainObject.Predmet.ProtustrankaIDrugi_1">OMNIA 94, društvo s ograničenom odgovornošću za izdavačku i trgovačku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OMNIA 94, društvo s ograničenom odgovornošću za izdavačku i trgovačku djelatnost, OIB 71686583722, Sv. Josipa 1, 21311 Stobreč</izvorni_sadrzaj>
    <derivirana_varijabla naziv="DomainObject.Predmet.ProtustrankaIDrugiAdressOIB_1">OMNIA 94, društvo s ograničenom odgovornošću za izdavačku i trgovačku djelatnost, OIB 71686583722, Sv. Josipa 1,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94, društvo s ograničenom odgovornošću za izdavačku i trgovačku djelatnost</item>
      <item>FINANCIJSKA AGENCIJA, RC SPLIT</item>
      <item>Marijan Kilić</item>
    </izvorni_sadrzaj>
    <derivirana_varijabla naziv="DomainObject.Predmet.SudioniciListNaziv_1">
      <item>OMNIA 94, društvo s ograničenom odgovornošću za izdavačku i trgovačku djelatnost</item>
      <item>FINANCIJSKA AGENCIJA, RC SPLIT</item>
      <item>Marijan Kilić</item>
    </derivirana_varijabla>
  </DomainObject.Predmet.SudioniciListNaziv>
  <DomainObject.Predmet.SudioniciListAdressOIB>
    <izvorni_sadrzaj>
      <item>OMNIA 94, društvo s ograničenom odgovornošću za izdavačku i trgovačku djelatnost, OIB 71686583722, Sv. Josipa 1,21311 Stobreč</item>
      <item>FINANCIJSKA AGENCIJA, RC SPLIT, OIB 85821130368, Mažuranićevo šetalište 24 b,21000 Split</item>
      <item>Marijan Kilić, OIB 59488716609, SV. JOSIPA 1 (ranije: STOBREČ, SVETOG JOSIPA, 1),21000 Split</item>
    </izvorni_sadrzaj>
    <derivirana_varijabla naziv="DomainObject.Predmet.SudioniciListAdressOIB_1">
      <item>OMNIA 94, društvo s ograničenom odgovornošću za izdavačku i trgovačku djelatnost, OIB 71686583722, Sv. Josipa 1,21311 Stobreč</item>
      <item>FINANCIJSKA AGENCIJA, RC SPLIT, OIB 85821130368, Mažuranićevo šetalište 24 b,21000 Split</item>
      <item>Marijan Kilić, OIB 59488716609, SV. JOSIPA 1 (ranije: STOBREČ, SVETOG JOSIPA, 1),21000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71686583722</item>
      <item>, OIB 85821130368</item>
      <item>, OIB 59488716609</item>
    </izvorni_sadrzaj>
    <derivirana_varijabla naziv="DomainObject.Predmet.SudioniciListNazivOIB_1">
      <item>, OIB 71686583722</item>
      <item>, OIB 85821130368</item>
      <item>, OIB 59488716609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1129</properties:Characters>
  <properties:Lines>35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2017-10-19T06:16:00Z</dcterms:created>
  <dc:creator>Katarina Mikulić</dc:creator>
  <cp:lastModifiedBy>Katarina Mikulić</cp:lastModifiedBy>
  <cp:lastPrinted>2017-10-19T08:00:00Z</cp:lastPrinted>
  <dcterms:modified xmlns:xsi="http://www.w3.org/2001/XMLSchema-instance" xsi:type="dcterms:W3CDTF">2017-10-19T10:00:00Z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