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73994" w14:paraId="7a73994" w:rsidRDefault="00E63362" w:rsidP="00E63362" w:rsidR="00E63362" w:rsidRPr="00E63362">
      <w:pPr>
        <w:ind w:firstLine="708" w:left="708"/>
        <w15:collapsed w:val="false"/>
        <w:rPr>
          <w:color w:val="000000"/>
          <w:lang w:val="hr-HR"/>
        </w:rPr>
      </w:pPr>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proofErr w:type="spellStart"/>
      <w:r w:rsidR="009977C8">
        <w:rPr>
          <w:b/>
          <w:lang w:val="hr-HR"/>
        </w:rPr>
        <w:t>Sukoišanska</w:t>
      </w:r>
      <w:proofErr w:type="spellEnd"/>
      <w:r w:rsidR="009977C8">
        <w:rPr>
          <w:b/>
          <w:lang w:val="hr-HR"/>
        </w:rPr>
        <w:t xml:space="preserve"> 6, Split</w:t>
      </w:r>
    </w:p>
    <w:p w:rsidRDefault="00EF4316" w:rsidR="00EF4316" w:rsidRPr="00086A8D">
      <w:pPr>
        <w:jc w:val="right"/>
        <w:rPr>
          <w:b/>
          <w:sz w:val="22"/>
          <w:szCs w:val="22"/>
          <w:lang w:val="hr-HR"/>
        </w:rPr>
      </w:pPr>
      <w:proofErr w:type="spellStart"/>
      <w:r w:rsidRPr="00086A8D">
        <w:rPr>
          <w:b/>
          <w:sz w:val="22"/>
          <w:szCs w:val="22"/>
          <w:lang w:val="hr-HR"/>
        </w:rPr>
        <w:t>Posl</w:t>
      </w:r>
      <w:proofErr w:type="spellEnd"/>
      <w:r w:rsidRPr="00086A8D">
        <w:rPr>
          <w:b/>
          <w:sz w:val="22"/>
          <w:szCs w:val="22"/>
          <w:lang w:val="hr-HR"/>
        </w:rPr>
        <w:t xml:space="preserve">. br. </w:t>
      </w:r>
      <w:r w:rsidR="00185441" w:rsidRPr="00086A8D">
        <w:rPr>
          <w:b/>
          <w:sz w:val="22"/>
          <w:szCs w:val="22"/>
          <w:lang w:val="hr-HR"/>
        </w:rPr>
        <w:t>6</w:t>
      </w:r>
      <w:r w:rsidRPr="00086A8D">
        <w:rPr>
          <w:b/>
          <w:sz w:val="22"/>
          <w:szCs w:val="22"/>
          <w:lang w:val="hr-HR"/>
        </w:rPr>
        <w:t>-St.</w:t>
      </w:r>
      <w:r w:rsidR="006B0890">
        <w:rPr>
          <w:b/>
          <w:sz w:val="22"/>
          <w:szCs w:val="22"/>
          <w:lang w:val="hr-HR"/>
        </w:rPr>
        <w:t>739</w:t>
      </w:r>
      <w:r w:rsidR="00477CB3">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8768F7">
        <w:rPr>
          <w:b/>
          <w:sz w:val="22"/>
          <w:szCs w:val="22"/>
          <w:lang w:val="hr-HR"/>
        </w:rPr>
        <w:t>10</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6B0890">
        <w:rPr>
          <w:sz w:val="22"/>
          <w:szCs w:val="22"/>
        </w:rPr>
        <w:t>ŠTERIKA d.o.o., za projektiranje i nadzor, Iločka 6, Split, MBS: 060276855, OIB: 21813268711</w:t>
      </w:r>
      <w:r w:rsidR="009D7FF1">
        <w:rPr>
          <w:sz w:val="22"/>
          <w:szCs w:val="22"/>
        </w:rPr>
        <w:t>,</w:t>
      </w:r>
      <w:r w:rsidR="009439C1" w:rsidRPr="00684F43">
        <w:rPr>
          <w:sz w:val="22"/>
          <w:szCs w:val="22"/>
        </w:rPr>
        <w:t xml:space="preserve"> </w:t>
      </w:r>
      <w:r w:rsidR="00E700F1">
        <w:rPr>
          <w:sz w:val="22"/>
          <w:szCs w:val="22"/>
        </w:rPr>
        <w:t xml:space="preserve">izvan ročišta, </w:t>
      </w:r>
      <w:r w:rsidRPr="00684F43">
        <w:rPr>
          <w:sz w:val="22"/>
          <w:szCs w:val="22"/>
        </w:rPr>
        <w:t xml:space="preserve">dana </w:t>
      </w:r>
      <w:r w:rsidR="00345120">
        <w:rPr>
          <w:sz w:val="22"/>
          <w:szCs w:val="22"/>
        </w:rPr>
        <w:t>2</w:t>
      </w:r>
      <w:r w:rsidR="00E700F1">
        <w:rPr>
          <w:sz w:val="22"/>
          <w:szCs w:val="22"/>
        </w:rPr>
        <w:t>1</w:t>
      </w:r>
      <w:r w:rsidR="00E824B1">
        <w:rPr>
          <w:sz w:val="22"/>
          <w:szCs w:val="22"/>
        </w:rPr>
        <w:t>. travnja 2017.</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F94CAC">
        <w:rPr>
          <w:sz w:val="22"/>
          <w:szCs w:val="22"/>
          <w:lang w:val="hr-HR"/>
        </w:rPr>
        <w:t xml:space="preserve"> </w:t>
      </w:r>
      <w:r w:rsidR="006B0890">
        <w:rPr>
          <w:sz w:val="22"/>
          <w:szCs w:val="22"/>
        </w:rPr>
        <w:t xml:space="preserve">ŠTERIKA d.o.o., </w:t>
      </w:r>
      <w:proofErr w:type="spellStart"/>
      <w:proofErr w:type="gramStart"/>
      <w:r w:rsidR="006B0890">
        <w:rPr>
          <w:sz w:val="22"/>
          <w:szCs w:val="22"/>
        </w:rPr>
        <w:t>za</w:t>
      </w:r>
      <w:proofErr w:type="spellEnd"/>
      <w:proofErr w:type="gramEnd"/>
      <w:r w:rsidR="006B0890">
        <w:rPr>
          <w:sz w:val="22"/>
          <w:szCs w:val="22"/>
        </w:rPr>
        <w:t xml:space="preserve"> </w:t>
      </w:r>
      <w:proofErr w:type="spellStart"/>
      <w:r w:rsidR="006B0890">
        <w:rPr>
          <w:sz w:val="22"/>
          <w:szCs w:val="22"/>
        </w:rPr>
        <w:t>projektiranje</w:t>
      </w:r>
      <w:proofErr w:type="spellEnd"/>
      <w:r w:rsidR="006B0890">
        <w:rPr>
          <w:sz w:val="22"/>
          <w:szCs w:val="22"/>
        </w:rPr>
        <w:t xml:space="preserve"> </w:t>
      </w:r>
      <w:proofErr w:type="spellStart"/>
      <w:r w:rsidR="006B0890">
        <w:rPr>
          <w:sz w:val="22"/>
          <w:szCs w:val="22"/>
        </w:rPr>
        <w:t>i</w:t>
      </w:r>
      <w:proofErr w:type="spellEnd"/>
      <w:r w:rsidR="006B0890">
        <w:rPr>
          <w:sz w:val="22"/>
          <w:szCs w:val="22"/>
        </w:rPr>
        <w:t xml:space="preserve"> </w:t>
      </w:r>
      <w:proofErr w:type="spellStart"/>
      <w:r w:rsidR="006B0890">
        <w:rPr>
          <w:sz w:val="22"/>
          <w:szCs w:val="22"/>
        </w:rPr>
        <w:t>nadzor</w:t>
      </w:r>
      <w:proofErr w:type="spellEnd"/>
      <w:r w:rsidR="006B0890">
        <w:rPr>
          <w:sz w:val="22"/>
          <w:szCs w:val="22"/>
        </w:rPr>
        <w:t xml:space="preserve">, </w:t>
      </w:r>
      <w:proofErr w:type="spellStart"/>
      <w:r w:rsidR="006B0890">
        <w:rPr>
          <w:sz w:val="22"/>
          <w:szCs w:val="22"/>
        </w:rPr>
        <w:t>Iločka</w:t>
      </w:r>
      <w:proofErr w:type="spellEnd"/>
      <w:r w:rsidR="006B0890">
        <w:rPr>
          <w:sz w:val="22"/>
          <w:szCs w:val="22"/>
        </w:rPr>
        <w:t xml:space="preserve"> 6, Split, MBS: 060276855, OIB: 21813268711</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proofErr w:type="spellStart"/>
      <w:r w:rsidR="00452691">
        <w:rPr>
          <w:sz w:val="22"/>
          <w:szCs w:val="22"/>
          <w:lang w:val="hr-HR"/>
        </w:rPr>
        <w:t>Sukoišanska</w:t>
      </w:r>
      <w:proofErr w:type="spellEnd"/>
      <w:r w:rsidR="00452691">
        <w:rPr>
          <w:sz w:val="22"/>
          <w:szCs w:val="22"/>
          <w:lang w:val="hr-HR"/>
        </w:rPr>
        <w:t xml:space="preserve">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sidR="00523019">
        <w:rPr>
          <w:sz w:val="22"/>
          <w:szCs w:val="22"/>
          <w:lang w:val="hr-HR"/>
        </w:rPr>
        <w:t>118</w:t>
      </w:r>
      <w:r w:rsidRPr="00763F7D">
        <w:rPr>
          <w:sz w:val="22"/>
          <w:szCs w:val="22"/>
          <w:lang w:val="hr-HR"/>
        </w:rPr>
        <w:t>, za dan</w:t>
      </w:r>
    </w:p>
    <w:p w:rsidRDefault="00345120" w:rsidP="00763F7D" w:rsidR="00763F7D" w:rsidRPr="00763F7D">
      <w:pPr>
        <w:jc w:val="center"/>
        <w:rPr>
          <w:b/>
          <w:sz w:val="22"/>
          <w:szCs w:val="22"/>
          <w:u w:val="single"/>
          <w:lang w:val="hr-HR"/>
        </w:rPr>
      </w:pPr>
      <w:r>
        <w:rPr>
          <w:b/>
          <w:sz w:val="22"/>
          <w:szCs w:val="22"/>
          <w:u w:val="single"/>
          <w:lang w:val="hr-HR"/>
        </w:rPr>
        <w:t>15</w:t>
      </w:r>
      <w:r w:rsidR="00E824B1">
        <w:rPr>
          <w:b/>
          <w:sz w:val="22"/>
          <w:szCs w:val="22"/>
          <w:u w:val="single"/>
          <w:lang w:val="hr-HR"/>
        </w:rPr>
        <w:t>. svibnja 2017</w:t>
      </w:r>
      <w:r w:rsidR="00763F7D" w:rsidRPr="00763F7D">
        <w:rPr>
          <w:b/>
          <w:sz w:val="22"/>
          <w:szCs w:val="22"/>
          <w:u w:val="single"/>
          <w:lang w:val="hr-HR"/>
        </w:rPr>
        <w:t xml:space="preserve"> godine u </w:t>
      </w:r>
      <w:r w:rsidR="004540B6">
        <w:rPr>
          <w:b/>
          <w:sz w:val="22"/>
          <w:szCs w:val="22"/>
          <w:u w:val="single"/>
          <w:lang w:val="hr-HR"/>
        </w:rPr>
        <w:t>9</w:t>
      </w:r>
      <w:r w:rsidR="00763F7D" w:rsidRPr="00763F7D">
        <w:rPr>
          <w:b/>
          <w:sz w:val="22"/>
          <w:szCs w:val="22"/>
          <w:u w:val="single"/>
          <w:lang w:val="hr-HR"/>
        </w:rPr>
        <w:t>,</w:t>
      </w:r>
      <w:r w:rsidR="00E824B1">
        <w:rPr>
          <w:b/>
          <w:sz w:val="22"/>
          <w:szCs w:val="22"/>
          <w:u w:val="single"/>
          <w:lang w:val="hr-HR"/>
        </w:rPr>
        <w:t>00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6B0890">
        <w:rPr>
          <w:sz w:val="22"/>
          <w:szCs w:val="22"/>
        </w:rPr>
        <w:t xml:space="preserve">Irena </w:t>
      </w:r>
      <w:proofErr w:type="spellStart"/>
      <w:r w:rsidR="006B0890">
        <w:rPr>
          <w:sz w:val="22"/>
          <w:szCs w:val="22"/>
        </w:rPr>
        <w:t>Pavić</w:t>
      </w:r>
      <w:proofErr w:type="spellEnd"/>
      <w:r w:rsidR="003008E1">
        <w:rPr>
          <w:sz w:val="22"/>
          <w:szCs w:val="22"/>
        </w:rPr>
        <w:t xml:space="preserve">, </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6B0890">
        <w:rPr>
          <w:sz w:val="22"/>
          <w:szCs w:val="22"/>
          <w:lang w:val="hr-HR"/>
        </w:rPr>
        <w:t>Irena Pavić</w:t>
      </w:r>
      <w:r w:rsidR="00150148">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 xml:space="preserve">9. </w:t>
      </w:r>
      <w:proofErr w:type="spellStart"/>
      <w:r w:rsidRPr="00D32BF2">
        <w:rPr>
          <w:sz w:val="22"/>
          <w:szCs w:val="22"/>
          <w:lang w:val="hr-HR"/>
        </w:rPr>
        <w:t>razlučnih</w:t>
      </w:r>
      <w:proofErr w:type="spellEnd"/>
      <w:r w:rsidRPr="00D32BF2">
        <w:rPr>
          <w:sz w:val="22"/>
          <w:szCs w:val="22"/>
          <w:lang w:val="hr-HR"/>
        </w:rPr>
        <w:t xml:space="preserve">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63F7D">
        <w:rPr>
          <w:sz w:val="22"/>
          <w:szCs w:val="22"/>
          <w:lang w:val="hr-HR"/>
        </w:rPr>
        <w:t>faxa</w:t>
      </w:r>
      <w:proofErr w:type="spellEnd"/>
      <w:r w:rsidRPr="00763F7D">
        <w:rPr>
          <w:sz w:val="22"/>
          <w:szCs w:val="22"/>
          <w:lang w:val="hr-HR"/>
        </w:rPr>
        <w:t xml:space="preserve">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6B0890">
        <w:rPr>
          <w:sz w:val="22"/>
          <w:szCs w:val="22"/>
          <w:lang w:val="hr-HR"/>
        </w:rPr>
        <w:t xml:space="preserve">14. ožujka </w:t>
      </w:r>
      <w:r w:rsidR="00837461" w:rsidRPr="00837461">
        <w:rPr>
          <w:sz w:val="22"/>
          <w:szCs w:val="22"/>
          <w:lang w:val="hr-HR"/>
        </w:rPr>
        <w:t xml:space="preserve">2016. godine prijedlog za otvaranje stečajnog postupka nad dužnikom. U prijedlogu se u bitnome navodi da na dan </w:t>
      </w:r>
      <w:r w:rsidR="00E030AD">
        <w:rPr>
          <w:sz w:val="22"/>
          <w:szCs w:val="22"/>
          <w:lang w:val="hr-HR"/>
        </w:rPr>
        <w:t>1. rujna 2015</w:t>
      </w:r>
      <w:r w:rsidR="00842042" w:rsidRPr="00842042">
        <w:rPr>
          <w:sz w:val="22"/>
          <w:szCs w:val="22"/>
          <w:lang w:val="hr-HR"/>
        </w:rPr>
        <w:t xml:space="preserve">. godine dužnik u Očevidniku redoslijeda osnova za plaćanje ima evidentirane neizvršene osnove za plaćanje u neprekinutom razdoblju od </w:t>
      </w:r>
      <w:r w:rsidR="006B0890">
        <w:rPr>
          <w:sz w:val="22"/>
          <w:szCs w:val="22"/>
          <w:lang w:val="hr-HR"/>
        </w:rPr>
        <w:t>765</w:t>
      </w:r>
      <w:r w:rsidR="009D7FF1">
        <w:rPr>
          <w:sz w:val="22"/>
          <w:szCs w:val="22"/>
          <w:lang w:val="hr-HR"/>
        </w:rPr>
        <w:t xml:space="preserve"> </w:t>
      </w:r>
      <w:r w:rsidR="00842042" w:rsidRPr="00842042">
        <w:rPr>
          <w:sz w:val="22"/>
          <w:szCs w:val="22"/>
          <w:lang w:val="hr-HR"/>
        </w:rPr>
        <w:t xml:space="preserve">dana u ukupnom iznosu od </w:t>
      </w:r>
      <w:r w:rsidR="006B0890">
        <w:rPr>
          <w:sz w:val="22"/>
          <w:szCs w:val="22"/>
          <w:lang w:val="hr-HR"/>
        </w:rPr>
        <w:t>57.273,35</w:t>
      </w:r>
      <w:r w:rsidR="00D1755A">
        <w:rPr>
          <w:sz w:val="22"/>
          <w:szCs w:val="22"/>
          <w:lang w:val="hr-HR"/>
        </w:rPr>
        <w:t xml:space="preserve"> ku</w:t>
      </w:r>
      <w:r w:rsidR="009D7FF1">
        <w:rPr>
          <w:sz w:val="22"/>
          <w:szCs w:val="22"/>
          <w:lang w:val="hr-HR"/>
        </w:rPr>
        <w:t xml:space="preserve">na, da ima </w:t>
      </w:r>
      <w:r w:rsidR="005A0632">
        <w:rPr>
          <w:sz w:val="22"/>
          <w:szCs w:val="22"/>
          <w:lang w:val="hr-HR"/>
        </w:rPr>
        <w:t>1</w:t>
      </w:r>
      <w:r w:rsidR="009D7FF1">
        <w:rPr>
          <w:sz w:val="22"/>
          <w:szCs w:val="22"/>
          <w:lang w:val="hr-HR"/>
        </w:rPr>
        <w:t xml:space="preserve"> </w:t>
      </w:r>
      <w:r w:rsidR="006B0890">
        <w:rPr>
          <w:sz w:val="22"/>
          <w:szCs w:val="22"/>
          <w:lang w:val="hr-HR"/>
        </w:rPr>
        <w:t xml:space="preserve"> zaposlenog</w:t>
      </w:r>
      <w:r w:rsidR="00B8364F">
        <w:rPr>
          <w:sz w:val="22"/>
          <w:szCs w:val="22"/>
          <w:lang w:val="hr-HR"/>
        </w:rPr>
        <w:t xml:space="preserve">, da </w:t>
      </w:r>
      <w:r w:rsidR="006B0890">
        <w:rPr>
          <w:sz w:val="22"/>
          <w:szCs w:val="22"/>
          <w:lang w:val="hr-HR"/>
        </w:rPr>
        <w:t>nema otvoren račun</w:t>
      </w:r>
      <w:r w:rsidR="00842042" w:rsidRPr="00842042">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345120">
        <w:rPr>
          <w:b/>
          <w:sz w:val="22"/>
          <w:szCs w:val="22"/>
          <w:lang w:val="hr-HR"/>
        </w:rPr>
        <w:t>2</w:t>
      </w:r>
      <w:r w:rsidR="00853B08">
        <w:rPr>
          <w:b/>
          <w:sz w:val="22"/>
          <w:szCs w:val="22"/>
          <w:lang w:val="hr-HR"/>
        </w:rPr>
        <w:t>1</w:t>
      </w:r>
      <w:r w:rsidR="00E824B1">
        <w:rPr>
          <w:b/>
          <w:sz w:val="22"/>
          <w:szCs w:val="22"/>
          <w:lang w:val="hr-HR"/>
        </w:rPr>
        <w:t>. travnja 2017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F211D7">
        <w:rPr>
          <w:b/>
          <w:sz w:val="22"/>
          <w:szCs w:val="22"/>
          <w:lang w:val="hr-HR"/>
        </w:rPr>
        <w:t>, v.r.</w:t>
      </w:r>
      <w:bookmarkStart w:name="_GoBack" w:id="0"/>
      <w:bookmarkEnd w:id="0"/>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345120">
        <w:rPr>
          <w:sz w:val="22"/>
          <w:szCs w:val="22"/>
          <w:lang w:val="hr-HR"/>
        </w:rPr>
        <w:t>2</w:t>
      </w:r>
      <w:r w:rsidR="00853B08">
        <w:rPr>
          <w:sz w:val="22"/>
          <w:szCs w:val="22"/>
          <w:lang w:val="hr-HR"/>
        </w:rPr>
        <w:t>1</w:t>
      </w:r>
      <w:r w:rsidR="00E824B1">
        <w:rPr>
          <w:sz w:val="22"/>
          <w:szCs w:val="22"/>
          <w:lang w:val="hr-HR"/>
        </w:rPr>
        <w:t>.04.2017.</w:t>
      </w:r>
      <w:r w:rsidRPr="00086A8D">
        <w:rPr>
          <w:sz w:val="22"/>
          <w:szCs w:val="22"/>
          <w:lang w:val="hr-HR"/>
        </w:rPr>
        <w:t>g.)</w:t>
      </w:r>
      <w:r w:rsidRPr="00086A8D">
        <w:rPr>
          <w:b/>
          <w:sz w:val="22"/>
          <w:szCs w:val="22"/>
          <w:lang w:val="hr-HR"/>
        </w:rPr>
        <w:t>:</w:t>
      </w:r>
    </w:p>
    <w:p w:rsidRDefault="00853B08" w:rsidP="00AE21DC" w:rsidR="004C271B">
      <w:pPr>
        <w:pStyle w:val="Tijeloteksta"/>
        <w:rPr>
          <w:sz w:val="22"/>
          <w:szCs w:val="22"/>
        </w:rPr>
      </w:pPr>
      <w:r>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DA7163">
      <w:pPr>
        <w:pStyle w:val="Tijeloteksta"/>
        <w:rPr>
          <w:sz w:val="22"/>
          <w:szCs w:val="22"/>
          <w:lang w:val="en-AU"/>
        </w:rPr>
      </w:pPr>
      <w:r>
        <w:rPr>
          <w:sz w:val="22"/>
          <w:szCs w:val="22"/>
        </w:rPr>
        <w:t xml:space="preserve">- </w:t>
      </w:r>
      <w:r w:rsidR="006B0890">
        <w:rPr>
          <w:sz w:val="22"/>
          <w:szCs w:val="22"/>
          <w:lang w:val="en-AU"/>
        </w:rPr>
        <w:t xml:space="preserve">Irena </w:t>
      </w:r>
      <w:proofErr w:type="spellStart"/>
      <w:r w:rsidR="006B0890">
        <w:rPr>
          <w:sz w:val="22"/>
          <w:szCs w:val="22"/>
          <w:lang w:val="en-AU"/>
        </w:rPr>
        <w:t>Pavić</w:t>
      </w:r>
      <w:proofErr w:type="spellEnd"/>
      <w:r w:rsidR="006B0890">
        <w:rPr>
          <w:sz w:val="22"/>
          <w:szCs w:val="22"/>
          <w:lang w:val="en-AU"/>
        </w:rPr>
        <w:t xml:space="preserve">, Split Put </w:t>
      </w:r>
      <w:proofErr w:type="spellStart"/>
      <w:r w:rsidR="006B0890">
        <w:rPr>
          <w:sz w:val="22"/>
          <w:szCs w:val="22"/>
          <w:lang w:val="en-AU"/>
        </w:rPr>
        <w:t>Žnjana</w:t>
      </w:r>
      <w:proofErr w:type="spellEnd"/>
      <w:r w:rsidR="006B0890">
        <w:rPr>
          <w:sz w:val="22"/>
          <w:szCs w:val="22"/>
          <w:lang w:val="en-AU"/>
        </w:rPr>
        <w:t xml:space="preserve"> 44/A</w:t>
      </w:r>
      <w:r w:rsidR="00853B08">
        <w:rPr>
          <w:sz w:val="22"/>
          <w:szCs w:val="22"/>
          <w:lang w:val="en-AU"/>
        </w:rPr>
        <w:t xml:space="preserve">, </w:t>
      </w:r>
    </w:p>
    <w:p w:rsidRDefault="00DA7163" w:rsidP="00DA7163" w:rsidR="00DA7163" w:rsidRPr="00DA7163">
      <w:pPr>
        <w:pStyle w:val="Tijeloteksta"/>
        <w:rPr>
          <w:sz w:val="22"/>
          <w:szCs w:val="22"/>
        </w:rPr>
      </w:pPr>
      <w:r w:rsidRPr="00DA7163">
        <w:rPr>
          <w:sz w:val="22"/>
          <w:szCs w:val="22"/>
        </w:rPr>
        <w:t>- FINA, Podružnica Split, elektroničkom poštom i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211D7">
      <w:rPr>
        <w:rStyle w:val="Brojstranice"/>
        <w:noProof/>
      </w:rPr>
      <w:t>3</w:t>
    </w:r>
    <w:r>
      <w:rPr>
        <w:rStyle w:val="Brojstranice"/>
      </w:rPr>
      <w:fldChar w:fldCharType="end"/>
    </w:r>
  </w:p>
  <w:p w:rsidRDefault="00455D68" w:rsidP="00455D68" w:rsidR="00455D68" w:rsidRPr="00455D68">
    <w:pPr>
      <w:jc w:val="right"/>
      <w:rPr>
        <w:b/>
        <w:sz w:val="22"/>
        <w:szCs w:val="22"/>
        <w:lang w:val="hr-HR"/>
      </w:rPr>
    </w:pPr>
    <w:proofErr w:type="spellStart"/>
    <w:r w:rsidRPr="00455D68">
      <w:rPr>
        <w:b/>
        <w:sz w:val="22"/>
        <w:szCs w:val="22"/>
        <w:lang w:val="hr-HR"/>
      </w:rPr>
      <w:t>Posl</w:t>
    </w:r>
    <w:proofErr w:type="spellEnd"/>
    <w:r w:rsidRPr="00455D68">
      <w:rPr>
        <w:b/>
        <w:sz w:val="22"/>
        <w:szCs w:val="22"/>
        <w:lang w:val="hr-HR"/>
      </w:rPr>
      <w:t>. br. 6-St.</w:t>
    </w:r>
    <w:r w:rsidR="006B0890">
      <w:rPr>
        <w:b/>
        <w:sz w:val="22"/>
        <w:szCs w:val="22"/>
        <w:lang w:val="hr-HR"/>
      </w:rPr>
      <w:t>739/2016</w:t>
    </w:r>
    <w:r w:rsidR="003008E1">
      <w:rPr>
        <w:b/>
        <w:sz w:val="22"/>
        <w:szCs w:val="22"/>
        <w:lang w:val="hr-HR"/>
      </w:rPr>
      <w:t>-</w:t>
    </w:r>
    <w:r w:rsidR="000E4793">
      <w:rPr>
        <w:b/>
        <w:sz w:val="22"/>
        <w:szCs w:val="22"/>
        <w:lang w:val="hr-HR"/>
      </w:rPr>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793"/>
    <w:rsid w:val="000E4888"/>
    <w:rsid w:val="000E7E22"/>
    <w:rsid w:val="000F3FCC"/>
    <w:rsid w:val="00100D1A"/>
    <w:rsid w:val="00104BE3"/>
    <w:rsid w:val="0014038E"/>
    <w:rsid w:val="00147BB2"/>
    <w:rsid w:val="00150148"/>
    <w:rsid w:val="001544B5"/>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2D39"/>
    <w:rsid w:val="002D2F23"/>
    <w:rsid w:val="002D59C7"/>
    <w:rsid w:val="002E11A0"/>
    <w:rsid w:val="003008E1"/>
    <w:rsid w:val="003208BD"/>
    <w:rsid w:val="00330F58"/>
    <w:rsid w:val="003328D9"/>
    <w:rsid w:val="00342844"/>
    <w:rsid w:val="00345120"/>
    <w:rsid w:val="003527BF"/>
    <w:rsid w:val="0035350A"/>
    <w:rsid w:val="00357AC3"/>
    <w:rsid w:val="00373730"/>
    <w:rsid w:val="0039040F"/>
    <w:rsid w:val="003925C7"/>
    <w:rsid w:val="003A1AC1"/>
    <w:rsid w:val="003C0C95"/>
    <w:rsid w:val="003C52FE"/>
    <w:rsid w:val="003E475F"/>
    <w:rsid w:val="003F158D"/>
    <w:rsid w:val="00410B76"/>
    <w:rsid w:val="00410D53"/>
    <w:rsid w:val="00421825"/>
    <w:rsid w:val="00434741"/>
    <w:rsid w:val="00446F6E"/>
    <w:rsid w:val="00450412"/>
    <w:rsid w:val="00452691"/>
    <w:rsid w:val="004540B6"/>
    <w:rsid w:val="00455D68"/>
    <w:rsid w:val="00470AB3"/>
    <w:rsid w:val="0047441F"/>
    <w:rsid w:val="00477CB3"/>
    <w:rsid w:val="00477FDE"/>
    <w:rsid w:val="004916B9"/>
    <w:rsid w:val="0049238A"/>
    <w:rsid w:val="004A115A"/>
    <w:rsid w:val="004B006C"/>
    <w:rsid w:val="004C0E10"/>
    <w:rsid w:val="004C1224"/>
    <w:rsid w:val="004C271B"/>
    <w:rsid w:val="004C3D10"/>
    <w:rsid w:val="004C4A33"/>
    <w:rsid w:val="004C4B6E"/>
    <w:rsid w:val="004C50CC"/>
    <w:rsid w:val="004D5719"/>
    <w:rsid w:val="004D680B"/>
    <w:rsid w:val="004D75E5"/>
    <w:rsid w:val="004F2FAC"/>
    <w:rsid w:val="00523019"/>
    <w:rsid w:val="005312AD"/>
    <w:rsid w:val="00591A6A"/>
    <w:rsid w:val="0059486F"/>
    <w:rsid w:val="0059596A"/>
    <w:rsid w:val="005A0632"/>
    <w:rsid w:val="005A57A7"/>
    <w:rsid w:val="005A78A8"/>
    <w:rsid w:val="005D7EB1"/>
    <w:rsid w:val="005F1ED8"/>
    <w:rsid w:val="006069D9"/>
    <w:rsid w:val="00607A51"/>
    <w:rsid w:val="00612073"/>
    <w:rsid w:val="006216EC"/>
    <w:rsid w:val="00623CE7"/>
    <w:rsid w:val="0063087C"/>
    <w:rsid w:val="00644F1F"/>
    <w:rsid w:val="00645D3A"/>
    <w:rsid w:val="0065029E"/>
    <w:rsid w:val="0066494C"/>
    <w:rsid w:val="00677C8E"/>
    <w:rsid w:val="006835DF"/>
    <w:rsid w:val="00684F43"/>
    <w:rsid w:val="00697CE6"/>
    <w:rsid w:val="006B0890"/>
    <w:rsid w:val="006B56C1"/>
    <w:rsid w:val="006B63F0"/>
    <w:rsid w:val="006C2245"/>
    <w:rsid w:val="006C445A"/>
    <w:rsid w:val="006D2C62"/>
    <w:rsid w:val="006D7447"/>
    <w:rsid w:val="006E2B19"/>
    <w:rsid w:val="00714001"/>
    <w:rsid w:val="00742494"/>
    <w:rsid w:val="0075423B"/>
    <w:rsid w:val="00763F7D"/>
    <w:rsid w:val="007718B2"/>
    <w:rsid w:val="0077285C"/>
    <w:rsid w:val="00772A03"/>
    <w:rsid w:val="00792B42"/>
    <w:rsid w:val="00793003"/>
    <w:rsid w:val="007A7579"/>
    <w:rsid w:val="007B3220"/>
    <w:rsid w:val="007D125E"/>
    <w:rsid w:val="007E065A"/>
    <w:rsid w:val="007E206B"/>
    <w:rsid w:val="007F11B9"/>
    <w:rsid w:val="00805354"/>
    <w:rsid w:val="0082407F"/>
    <w:rsid w:val="00837461"/>
    <w:rsid w:val="00842042"/>
    <w:rsid w:val="008526B4"/>
    <w:rsid w:val="00853B08"/>
    <w:rsid w:val="00871F4E"/>
    <w:rsid w:val="00872B21"/>
    <w:rsid w:val="00876343"/>
    <w:rsid w:val="008768F7"/>
    <w:rsid w:val="008A0BDF"/>
    <w:rsid w:val="008A65E0"/>
    <w:rsid w:val="008B261F"/>
    <w:rsid w:val="008B2C6D"/>
    <w:rsid w:val="008B6164"/>
    <w:rsid w:val="008C02CB"/>
    <w:rsid w:val="008D0813"/>
    <w:rsid w:val="008D339B"/>
    <w:rsid w:val="008E1962"/>
    <w:rsid w:val="009030D6"/>
    <w:rsid w:val="009057F6"/>
    <w:rsid w:val="00917AD1"/>
    <w:rsid w:val="0092113B"/>
    <w:rsid w:val="0093736B"/>
    <w:rsid w:val="009439C1"/>
    <w:rsid w:val="009505E6"/>
    <w:rsid w:val="009609AB"/>
    <w:rsid w:val="00992822"/>
    <w:rsid w:val="009953EE"/>
    <w:rsid w:val="009977C8"/>
    <w:rsid w:val="009D1CA9"/>
    <w:rsid w:val="009D373A"/>
    <w:rsid w:val="009D4779"/>
    <w:rsid w:val="009D495D"/>
    <w:rsid w:val="009D4A3A"/>
    <w:rsid w:val="009D7FF1"/>
    <w:rsid w:val="00A206E7"/>
    <w:rsid w:val="00A329F3"/>
    <w:rsid w:val="00A366C8"/>
    <w:rsid w:val="00A37B12"/>
    <w:rsid w:val="00A41D0C"/>
    <w:rsid w:val="00A43166"/>
    <w:rsid w:val="00A448B5"/>
    <w:rsid w:val="00A46DE5"/>
    <w:rsid w:val="00A5580E"/>
    <w:rsid w:val="00A665ED"/>
    <w:rsid w:val="00A7231D"/>
    <w:rsid w:val="00A7736F"/>
    <w:rsid w:val="00AB3330"/>
    <w:rsid w:val="00AC3146"/>
    <w:rsid w:val="00AD5DB8"/>
    <w:rsid w:val="00AE21DC"/>
    <w:rsid w:val="00AE5573"/>
    <w:rsid w:val="00B02144"/>
    <w:rsid w:val="00B11191"/>
    <w:rsid w:val="00B156E2"/>
    <w:rsid w:val="00B17CD4"/>
    <w:rsid w:val="00B22FEB"/>
    <w:rsid w:val="00B31E36"/>
    <w:rsid w:val="00B57BD5"/>
    <w:rsid w:val="00B66C9E"/>
    <w:rsid w:val="00B8364F"/>
    <w:rsid w:val="00B84120"/>
    <w:rsid w:val="00BA0D24"/>
    <w:rsid w:val="00BB423A"/>
    <w:rsid w:val="00BB68B9"/>
    <w:rsid w:val="00BC54A6"/>
    <w:rsid w:val="00BE3B67"/>
    <w:rsid w:val="00BF5B72"/>
    <w:rsid w:val="00C07F69"/>
    <w:rsid w:val="00C108E6"/>
    <w:rsid w:val="00C21211"/>
    <w:rsid w:val="00C237A1"/>
    <w:rsid w:val="00C245C6"/>
    <w:rsid w:val="00C27461"/>
    <w:rsid w:val="00C35E0D"/>
    <w:rsid w:val="00C537B6"/>
    <w:rsid w:val="00C628C8"/>
    <w:rsid w:val="00C71684"/>
    <w:rsid w:val="00C81F28"/>
    <w:rsid w:val="00C96979"/>
    <w:rsid w:val="00CA0164"/>
    <w:rsid w:val="00CC03CA"/>
    <w:rsid w:val="00CC3B20"/>
    <w:rsid w:val="00CE77C0"/>
    <w:rsid w:val="00CE7D5C"/>
    <w:rsid w:val="00CF3198"/>
    <w:rsid w:val="00CF455D"/>
    <w:rsid w:val="00D02C5D"/>
    <w:rsid w:val="00D048B2"/>
    <w:rsid w:val="00D1755A"/>
    <w:rsid w:val="00D24022"/>
    <w:rsid w:val="00D24353"/>
    <w:rsid w:val="00D31AF7"/>
    <w:rsid w:val="00D32BF2"/>
    <w:rsid w:val="00D330A2"/>
    <w:rsid w:val="00D37004"/>
    <w:rsid w:val="00D64D36"/>
    <w:rsid w:val="00D6761F"/>
    <w:rsid w:val="00D714B9"/>
    <w:rsid w:val="00D9789A"/>
    <w:rsid w:val="00DA50A1"/>
    <w:rsid w:val="00DA50B4"/>
    <w:rsid w:val="00DA7163"/>
    <w:rsid w:val="00DB7662"/>
    <w:rsid w:val="00DC410E"/>
    <w:rsid w:val="00DC4250"/>
    <w:rsid w:val="00DD626D"/>
    <w:rsid w:val="00DE3274"/>
    <w:rsid w:val="00E030AD"/>
    <w:rsid w:val="00E12EAD"/>
    <w:rsid w:val="00E13E1D"/>
    <w:rsid w:val="00E2152F"/>
    <w:rsid w:val="00E224F2"/>
    <w:rsid w:val="00E23D42"/>
    <w:rsid w:val="00E24126"/>
    <w:rsid w:val="00E31B60"/>
    <w:rsid w:val="00E36739"/>
    <w:rsid w:val="00E40632"/>
    <w:rsid w:val="00E631C6"/>
    <w:rsid w:val="00E63362"/>
    <w:rsid w:val="00E700F1"/>
    <w:rsid w:val="00E7236A"/>
    <w:rsid w:val="00E728C8"/>
    <w:rsid w:val="00E824B1"/>
    <w:rsid w:val="00EA3ABF"/>
    <w:rsid w:val="00EB68F5"/>
    <w:rsid w:val="00EC423A"/>
    <w:rsid w:val="00ED0B69"/>
    <w:rsid w:val="00EF4316"/>
    <w:rsid w:val="00EF58FF"/>
    <w:rsid w:val="00F00884"/>
    <w:rsid w:val="00F211D7"/>
    <w:rsid w:val="00F56D20"/>
    <w:rsid w:val="00F60049"/>
    <w:rsid w:val="00F6016A"/>
    <w:rsid w:val="00F626FB"/>
    <w:rsid w:val="00F94CAC"/>
    <w:rsid w:val="00FA2DC4"/>
    <w:rsid w:val="00FA7052"/>
    <w:rsid w:val="00FB2F3F"/>
    <w:rsid w:val="00FC0D84"/>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F211D7"/>
    <w:rPr>
      <w:color w:val="808080"/>
      <w:bdr w:space="0" w:sz="0" w:color="auto" w:val="none"/>
      <w:shd w:fill="CCFFFF" w:color="auto" w:val="clear"/>
    </w:rPr>
  </w:style>
  <w:style w:customStyle="true" w:styleId="eSPISCCParagraphDefaultFont" w:type="character">
    <w:name w:val="eSPIS_CC_Paragraph Default Font"/>
    <w:basedOn w:val="Zadanifontodlomka"/>
    <w:rsid w:val="00F211D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F211D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F211D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F211D7"/>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F211D7"/>
    <w:rPr>
      <w:color w:val="808080"/>
      <w:bdr w:color="auto" w:space="0" w:sz="0" w:val="none"/>
      <w:shd w:color="auto" w:fill="CCFFFF" w:val="clear"/>
    </w:rPr>
  </w:style>
  <w:style w:customStyle="1" w:styleId="eSPISCCParagraphDefaultFont" w:type="character">
    <w:name w:val="eSPIS_CC_Paragraph Default Font"/>
    <w:basedOn w:val="Zadanifontodlomka"/>
    <w:rsid w:val="00F211D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F211D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F211D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F211D7"/>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739</izvorni_sadrzaj>
    <derivirana_varijabla naziv="DomainObject.Predmet.Broj_1">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St-739/2016</izvorni_sadrzaj>
    <derivirana_varijabla naziv="DomainObject.Predmet.OznakaBroj_1">St-739/2016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ŠTERIKA d.o.o. za projektiranje i nadzor</izvorni_sadrzaj>
    <derivirana_varijabla naziv="DomainObject.Predmet.ProtustrankaFormated_1">  ŠTERIKA d.o.o. za projektiranje i nadzor</derivirana_varijabla>
  </DomainObject.Predmet.ProtustrankaFormated>
  <DomainObject.Predmet.ProtustrankaFormatedOIB>
    <izvorni_sadrzaj>  ŠTERIKA d.o.o. za projektiranje i nadzor, OIB 21813268711</izvorni_sadrzaj>
    <derivirana_varijabla naziv="DomainObject.Predmet.ProtustrankaFormatedOIB_1">  ŠTERIKA d.o.o. za projektiranje i nadzor, OIB 21813268711</derivirana_varijabla>
  </DomainObject.Predmet.ProtustrankaFormatedOIB>
  <DomainObject.Predmet.ProtustrankaFormatedWithAdress>
    <izvorni_sadrzaj> ŠTERIKA d.o.o. za projektiranje i nadzor, Iločka 6, 21000 Split</izvorni_sadrzaj>
    <derivirana_varijabla naziv="DomainObject.Predmet.ProtustrankaFormatedWithAdress_1"> ŠTERIKA d.o.o. za projektiranje i nadzor, Iločka 6, 21000 Split</derivirana_varijabla>
  </DomainObject.Predmet.ProtustrankaFormatedWithAdress>
  <DomainObject.Predmet.ProtustrankaFormatedWithAdressOIB>
    <izvorni_sadrzaj> ŠTERIKA d.o.o. za projektiranje i nadzor, OIB 21813268711, Iločka 6, 21000 Split</izvorni_sadrzaj>
    <derivirana_varijabla naziv="DomainObject.Predmet.ProtustrankaFormatedWithAdressOIB_1"> ŠTERIKA d.o.o. za projektiranje i nadzor, OIB 21813268711, Iločka 6, 21000 Split</derivirana_varijabla>
  </DomainObject.Predmet.ProtustrankaFormatedWithAdressOIB>
  <DomainObject.Predmet.ProtustrankaWithAdress>
    <izvorni_sadrzaj>ŠTERIKA d.o.o. za projektiranje i nadzor Iločka 6, 21000 Split</izvorni_sadrzaj>
    <derivirana_varijabla naziv="DomainObject.Predmet.ProtustrankaWithAdress_1">ŠTERIKA d.o.o. za projektiranje i nadzor Iločka 6, 21000 Split</derivirana_varijabla>
  </DomainObject.Predmet.ProtustrankaWithAdress>
  <DomainObject.Predmet.ProtustrankaWithAdressOIB>
    <izvorni_sadrzaj>ŠTERIKA d.o.o. za projektiranje i nadzor, OIB 21813268711, Iločka 6, 21000 Split</izvorni_sadrzaj>
    <derivirana_varijabla naziv="DomainObject.Predmet.ProtustrankaWithAdressOIB_1">ŠTERIKA d.o.o. za projektiranje i nadzor, OIB 21813268711, Iločka 6, 21000 Split</derivirana_varijabla>
  </DomainObject.Predmet.ProtustrankaWithAdressOIB>
  <DomainObject.Predmet.ProtustrankaNazivFormated>
    <izvorni_sadrzaj>ŠTERIKA d.o.o. za projektiranje i nadzor</izvorni_sadrzaj>
    <derivirana_varijabla naziv="DomainObject.Predmet.ProtustrankaNazivFormated_1">ŠTERIKA d.o.o. za projektiranje i nadzor</derivirana_varijabla>
  </DomainObject.Predmet.ProtustrankaNazivFormated>
  <DomainObject.Predmet.ProtustrankaNazivFormatedOIB>
    <izvorni_sadrzaj>ŠTERIKA d.o.o. za projektiranje i nadzor, OIB 21813268711</izvorni_sadrzaj>
    <derivirana_varijabla naziv="DomainObject.Predmet.ProtustrankaNazivFormatedOIB_1">ŠTERIKA d.o.o. za projektiranje i nadzor, OIB 21813268711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57273.35</izvorni_sadrzaj>
    <derivirana_varijabla naziv="DomainObject.Predmet.TrenutnaVrijednost_1">57273.35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ŠTERIKA d.o.o. za projektiranje i nadzor</item>
    </izvorni_sadrzaj>
    <derivirana_varijabla naziv="DomainObject.Predmet.ProtuStrankaListFormated_1">
      <item>ŠTERIKA d.o.o. za projektiranje i nadzor</item>
    </derivirana_varijabla>
  </DomainObject.Predmet.ProtuStrankaListFormated>
  <DomainObject.Predmet.ProtuStrankaListFormatedOIB>
    <izvorni_sadrzaj>
      <item>ŠTERIKA d.o.o. za projektiranje i nadzor, OIB 21813268711</item>
    </izvorni_sadrzaj>
    <derivirana_varijabla naziv="DomainObject.Predmet.ProtuStrankaListFormatedOIB_1">
      <item>ŠTERIKA d.o.o. za projektiranje i nadzor, OIB 21813268711</item>
    </derivirana_varijabla>
  </DomainObject.Predmet.ProtuStrankaListFormatedOIB>
  <DomainObject.Predmet.ProtuStrankaListFormatedWithAdress>
    <izvorni_sadrzaj>
      <item>ŠTERIKA d.o.o. za projektiranje i nadzor, Iločka 6, 21000 Split</item>
    </izvorni_sadrzaj>
    <derivirana_varijabla naziv="DomainObject.Predmet.ProtuStrankaListFormatedWithAdress_1">
      <item>ŠTERIKA d.o.o. za projektiranje i nadzor, Iločka 6, 21000 Split</item>
    </derivirana_varijabla>
  </DomainObject.Predmet.ProtuStrankaListFormatedWithAdress>
  <DomainObject.Predmet.ProtuStrankaListFormatedWithAdressOIB>
    <izvorni_sadrzaj>
      <item>ŠTERIKA d.o.o. za projektiranje i nadzor, OIB 21813268711, Iločka 6, 21000 Split</item>
    </izvorni_sadrzaj>
    <derivirana_varijabla naziv="DomainObject.Predmet.ProtuStrankaListFormatedWithAdressOIB_1">
      <item>ŠTERIKA d.o.o. za projektiranje i nadzor, OIB 21813268711, Iločka 6, 21000 Split</item>
    </derivirana_varijabla>
  </DomainObject.Predmet.ProtuStrankaListFormatedWithAdressOIB>
  <DomainObject.Predmet.ProtuStrankaListNazivFormated>
    <izvorni_sadrzaj>
      <item>ŠTERIKA d.o.o. za projektiranje i nadzor</item>
    </izvorni_sadrzaj>
    <derivirana_varijabla naziv="DomainObject.Predmet.ProtuStrankaListNazivFormated_1">
      <item>ŠTERIKA d.o.o. za projektiranje i nadzor</item>
    </derivirana_varijabla>
  </DomainObject.Predmet.ProtuStrankaListNazivFormated>
  <DomainObject.Predmet.ProtuStrankaListNazivFormatedOIB>
    <izvorni_sadrzaj>
      <item>ŠTERIKA d.o.o. za projektiranje i nadzor, OIB 21813268711</item>
    </izvorni_sadrzaj>
    <derivirana_varijabla naziv="DomainObject.Predmet.ProtuStrankaListNazivFormatedOIB_1">
      <item>ŠTERIKA d.o.o. za projektiranje i nadzor, OIB 21813268711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ŠTERIKA d.o.o. za projektiranje i nadzor</izvorni_sadrzaj>
    <derivirana_varijabla naziv="DomainObject.Predmet.ProtustrankaIDrugi_1">ŠTERIKA d.o.o. za projektiranje i nadzor</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ŠTERIKA d.o.o. za projektiranje i nadzor, OIB 21813268711, Iločka 6, 21000 Split</izvorni_sadrzaj>
    <derivirana_varijabla naziv="DomainObject.Predmet.ProtustrankaIDrugiAdressOIB_1">ŠTERIKA d.o.o. za projektiranje i nadzor, OIB 21813268711, Iločka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ŠTERIKA d.o.o. za projektiranje i nadzor</item>
      <item>FINANCIJSKA AGENCIJA, RC SPLIT</item>
    </izvorni_sadrzaj>
    <derivirana_varijabla naziv="DomainObject.Predmet.SudioniciListNaziv_1">
      <item>ŠTERIKA d.o.o. za projektiranje i nadzor</item>
      <item>FINANCIJSKA AGENCIJA, RC SPLIT</item>
    </derivirana_varijabla>
  </DomainObject.Predmet.SudioniciListNaziv>
  <DomainObject.Predmet.SudioniciListAdressOIB>
    <izvorni_sadrzaj>
      <item>ŠTERIKA d.o.o. za projektiranje i nadzor, OIB 21813268711, Iločka 6,21000 Split</item>
      <item>FINANCIJSKA AGENCIJA, RC SPLIT, OIB 85821130368, Mažuranićevo šetalište 24 b,21000 Split</item>
    </izvorni_sadrzaj>
    <derivirana_varijabla naziv="DomainObject.Predmet.SudioniciListAdressOIB_1">
      <item>ŠTERIKA d.o.o. za projektiranje i nadzor, OIB 21813268711, Iločka 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21813268711</item>
      <item>, OIB 85821130368</item>
    </izvorni_sadrzaj>
    <derivirana_varijabla naziv="DomainObject.Predmet.SudioniciListNazivOIB_1">
      <item>, OIB 21813268711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1993BC-1028-45DB-A11A-F53BEFBC3A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948</properties:Words>
  <properties:Characters>5155</properties:Characters>
  <properties:Lines>130</properties:Lines>
  <properties:Paragraphs>47</properties:Paragraphs>
  <properties:TotalTime>84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2016-10-05T13:42:00Z</dcterms:created>
  <dc:creator>Ante Kačić</dc:creator>
  <cp:lastModifiedBy>Mara Marčinko</cp:lastModifiedBy>
  <cp:lastPrinted>2017-04-21T08:59:00Z</cp:lastPrinted>
  <dcterms:modified xmlns:xsi="http://www.w3.org/2001/XMLSchema-instance" xsi:type="dcterms:W3CDTF">2017-04-21T08:59:00Z</dcterms:modified>
  <cp:revision>24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