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6020" w14:paraId="d14602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51485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St-5869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51485">
        <w:rPr>
          <w:rFonts w:hAnsi="Times New Roman" w:ascii="Times New Roman"/>
        </w:rPr>
        <w:t>VUK PRODUKT d.o.o., OIB:14010291417, Zagreb, Gavanovačka 9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651485">
        <w:rPr>
          <w:rFonts w:hAnsi="Times New Roman" w:ascii="Times New Roman"/>
          <w:szCs w:val="24"/>
          <w:lang w:val="hr-HR"/>
        </w:rPr>
        <w:t>14.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51485">
        <w:rPr>
          <w:rFonts w:hAnsi="Times New Roman" w:ascii="Times New Roman"/>
        </w:rPr>
        <w:t>VUK PRODUKT d.o.o., OIB:14010291417, Zagreb, Gavanovačka 9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651485">
        <w:rPr>
          <w:rFonts w:hAnsi="Times New Roman" w:ascii="Times New Roman"/>
          <w:szCs w:val="24"/>
        </w:rPr>
        <w:t>14.04.2016.g., u 12 sati i 56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65148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651485">
        <w:rPr>
          <w:rFonts w:hAnsi="Times New Roman" w:ascii="Times New Roman"/>
          <w:szCs w:val="24"/>
        </w:rPr>
        <w:t>Petra Gjurašić, OIB:42344632101, Zagreb, Petrinjska 28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51485">
        <w:rPr>
          <w:rFonts w:hAnsi="Times New Roman" w:ascii="Times New Roman"/>
        </w:rPr>
        <w:t>VUK PRODUKT d.o.o., OIB:14010291417, Zagreb, Gavanovačka 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51485">
        <w:rPr>
          <w:rFonts w:hAnsi="Times New Roman" w:ascii="Times New Roman"/>
          <w:lang w:val="hr-HR"/>
        </w:rPr>
        <w:t>, 14.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651485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51485" w:rsidP="00651485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651485" w:rsidP="00651485" w:rsidR="00651485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148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65148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1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4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4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4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4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1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4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4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4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4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5869</izvorni_sadrzaj>
    <derivirana_varijabla naziv="DomainObject.Predmet.Broj_1">5869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St-5869/2015</izvorni_sadrzaj>
    <derivirana_varijabla naziv="DomainObject.Predmet.OznakaBroj_1">St-5869/2015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 PRODUKT d.o.o. zastupanog po punomoćniku Vukadin Grujicic</izvorni_sadrzaj>
    <derivirana_varijabla naziv="DomainObject.Predmet.ProtustrankaFormated_1">  VUK PRODUKT d.o.o. zastupanog po punomoćniku Vukadin Grujicic</derivirana_varijabla>
  </DomainObject.Predmet.ProtustrankaFormated>
  <DomainObject.Predmet.ProtustrankaFormatedOIB>
    <izvorni_sadrzaj>  VUK PRODUKT d.o.o., OIB 14010291417 zastupanog po punomoćniku Vukadin Grujicic</izvorni_sadrzaj>
    <derivirana_varijabla naziv="DomainObject.Predmet.ProtustrankaFormatedOIB_1">  VUK PRODUKT d.o.o., OIB 14010291417 zastupanog po punomoćniku Vukadin Grujicic</derivirana_varijabla>
  </DomainObject.Predmet.ProtustrankaFormatedOIB>
  <DomainObject.Predmet.ProtustrankaFormatedWithAdress>
    <izvorni_sadrzaj> VUK PRODUKT d.o.o., Gavanovačka 9, 10000 Zagreb zastupanog po punomoćniku Vukadin Grujicic</izvorni_sadrzaj>
    <derivirana_varijabla naziv="DomainObject.Predmet.ProtustrankaFormatedWithAdress_1"> VUK PRODUKT d.o.o., Gavanovačka 9, 10000 Zagreb zastupanog po punomoćniku Vukadin Grujicic</derivirana_varijabla>
  </DomainObject.Predmet.ProtustrankaFormatedWithAdress>
  <DomainObject.Predmet.ProtustrankaFormatedWithAdressOIB>
    <izvorni_sadrzaj> VUK PRODUKT d.o.o., OIB 14010291417, Gavanovačka 9, 10000 Zagreb zastupanog po punomoćniku Vukadin Grujicic</izvorni_sadrzaj>
    <derivirana_varijabla naziv="DomainObject.Predmet.ProtustrankaFormatedWithAdressOIB_1"> VUK PRODUKT d.o.o., OIB 14010291417, Gavanovačka 9, 10000 Zagreb zastupanog po punomoćniku Vukadin Grujicic</derivirana_varijabla>
  </DomainObject.Predmet.ProtustrankaFormatedWithAdressOIB>
  <DomainObject.Predmet.ProtustrankaWithAdress>
    <izvorni_sadrzaj>VUK PRODUKT d.o.o. Gavanovačka 9, 10000 Zagreb</izvorni_sadrzaj>
    <derivirana_varijabla naziv="DomainObject.Predmet.ProtustrankaWithAdress_1">VUK PRODUKT d.o.o. Gavanovačka 9, 10000 Zagreb</derivirana_varijabla>
  </DomainObject.Predmet.ProtustrankaWithAdress>
  <DomainObject.Predmet.ProtustrankaWithAdressOIB>
    <izvorni_sadrzaj>VUK PRODUKT d.o.o., OIB 14010291417, Gavanovačka 9, 10000 Zagreb</izvorni_sadrzaj>
    <derivirana_varijabla naziv="DomainObject.Predmet.ProtustrankaWithAdressOIB_1">VUK PRODUKT d.o.o., OIB 14010291417, Gavanovačka 9, 10000 Zagreb</derivirana_varijabla>
  </DomainObject.Predmet.ProtustrankaWithAdressOIB>
  <DomainObject.Predmet.ProtustrankaNazivFormated>
    <izvorni_sadrzaj>VUK PRODUKT d.o.o.</izvorni_sadrzaj>
    <derivirana_varijabla naziv="DomainObject.Predmet.ProtustrankaNazivFormated_1">VUK PRODUKT d.o.o.</derivirana_varijabla>
  </DomainObject.Predmet.ProtustrankaNazivFormated>
  <DomainObject.Predmet.ProtustrankaNazivFormatedOIB>
    <izvorni_sadrzaj>VUK PRODUKT d.o.o., OIB 14010291417</izvorni_sadrzaj>
    <derivirana_varijabla naziv="DomainObject.Predmet.ProtustrankaNazivFormatedOIB_1">VUK PRODUKT d.o.o., OIB 14010291417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 PRODUKT d.o.o. zastupanog po punomoćniku Vukadin Grujicic</item>
    </izvorni_sadrzaj>
    <derivirana_varijabla naziv="DomainObject.Predmet.ProtuStrankaListFormated_1">
      <item>VUK PRODUKT d.o.o. zastupanog po punomoćniku Vukadin Grujicic</item>
    </derivirana_varijabla>
  </DomainObject.Predmet.ProtuStrankaListFormated>
  <DomainObject.Predmet.ProtuStrankaListFormatedOIB>
    <izvorni_sadrzaj>
      <item>VUK PRODUKT d.o.o., OIB 14010291417 zastupanog po punomoćniku Vukadin Grujicic</item>
    </izvorni_sadrzaj>
    <derivirana_varijabla naziv="DomainObject.Predmet.ProtuStrankaListFormatedOIB_1">
      <item>VUK PRODUKT d.o.o., OIB 14010291417 zastupanog po punomoćniku Vukadin Grujicic</item>
    </derivirana_varijabla>
  </DomainObject.Predmet.ProtuStrankaListFormatedOIB>
  <DomainObject.Predmet.ProtuStrankaListFormatedWithAdress>
    <izvorni_sadrzaj>
      <item>VUK PRODUKT d.o.o., Gavanovačka 9, 10000 Zagreb zastupanog po punomoćniku Vukadin Grujicic</item>
    </izvorni_sadrzaj>
    <derivirana_varijabla naziv="DomainObject.Predmet.ProtuStrankaListFormatedWithAdress_1">
      <item>VUK PRODUKT d.o.o., Gavanovačka 9, 10000 Zagreb zastupanog po punomoćniku Vukadin Grujicic</item>
    </derivirana_varijabla>
  </DomainObject.Predmet.ProtuStrankaListFormatedWithAdress>
  <DomainObject.Predmet.ProtuStrankaListFormatedWithAdressOIB>
    <izvorni_sadrzaj>
      <item>VUK PRODUKT d.o.o., OIB 14010291417, Gavanovačka 9, 10000 Zagreb zastupanog po punomoćniku Vukadin Grujicic</item>
    </izvorni_sadrzaj>
    <derivirana_varijabla naziv="DomainObject.Predmet.ProtuStrankaListFormatedWithAdressOIB_1">
      <item>VUK PRODUKT d.o.o., OIB 14010291417, Gavanovačka 9, 10000 Zagreb zastupanog po punomoćniku Vukadin Grujicic</item>
    </derivirana_varijabla>
  </DomainObject.Predmet.ProtuStrankaListFormatedWithAdressOIB>
  <DomainObject.Predmet.ProtuStrankaListNazivFormated>
    <izvorni_sadrzaj>
      <item>VUK PRODUKT d.o.o.</item>
    </izvorni_sadrzaj>
    <derivirana_varijabla naziv="DomainObject.Predmet.ProtuStrankaListNazivFormated_1">
      <item>VUK PRODUKT d.o.o.</item>
    </derivirana_varijabla>
  </DomainObject.Predmet.ProtuStrankaListNazivFormated>
  <DomainObject.Predmet.ProtuStrankaListNazivFormatedOIB>
    <izvorni_sadrzaj>
      <item>VUK PRODUKT d.o.o., OIB 14010291417</item>
    </izvorni_sadrzaj>
    <derivirana_varijabla naziv="DomainObject.Predmet.ProtuStrankaListNazivFormatedOIB_1">
      <item>VUK PRODUKT d.o.o., OIB 14010291417</item>
    </derivirana_varijabla>
  </DomainObject.Predmet.ProtuStrankaListNazivFormatedOIB>
  <DomainObject.Predmet.OstaliListFormated>
    <izvorni_sadrzaj>
      <item>Vukadin Grujicic punomoćnik sudionika u postupku VUK PRODUKT d.o.o.</item>
    </izvorni_sadrzaj>
    <derivirana_varijabla naziv="DomainObject.Predmet.OstaliListFormated_1">
      <item>Vukadin Grujicic punomoćnik sudionika u postupku VUK PRODUKT d.o.o.</item>
    </derivirana_varijabla>
  </DomainObject.Predmet.OstaliListFormated>
  <DomainObject.Predmet.OstaliListFormatedOIB>
    <izvorni_sadrzaj>
      <item>Vukadin Grujicic, OIB 59397286488 punomoćnik sudionika u postupku VUK PRODUKT d.o.o.</item>
    </izvorni_sadrzaj>
    <derivirana_varijabla naziv="DomainObject.Predmet.OstaliListFormatedOIB_1">
      <item>Vukadin Grujicic, OIB 59397286488 punomoćnik sudionika u postupku VUK PRODUKT d.o.o.</item>
    </derivirana_varijabla>
  </DomainObject.Predmet.OstaliListFormatedOIB>
  <DomainObject.Predmet.OstaliListFormatedWithAdress>
    <izvorni_sadrzaj>
      <item>Vukadin Grujicic, Gavanovačka 9, 10000 Zagreb punomoćnik sudionika u postupku VUK PRODUKT d.o.o.</item>
    </izvorni_sadrzaj>
    <derivirana_varijabla naziv="DomainObject.Predmet.OstaliListFormatedWithAdress_1">
      <item>Vukadin Grujicic, Gavanovačka 9, 10000 Zagreb punomoćnik sudionika u postupku VUK PRODUKT d.o.o.</item>
    </derivirana_varijabla>
  </DomainObject.Predmet.OstaliListFormatedWithAdress>
  <DomainObject.Predmet.OstaliListFormatedWithAdressOIB>
    <izvorni_sadrzaj>
      <item>Vukadin Grujicic, OIB 59397286488, Gavanovačka 9, 10000 Zagreb punomoćnik sudionika u postupku VUK PRODUKT d.o.o.</item>
    </izvorni_sadrzaj>
    <derivirana_varijabla naziv="DomainObject.Predmet.OstaliListFormatedWithAdressOIB_1">
      <item>Vukadin Grujicic, OIB 59397286488, Gavanovačka 9, 10000 Zagreb punomoćnik sudionika u postupku VUK PRODUKT d.o.o.</item>
    </derivirana_varijabla>
  </DomainObject.Predmet.OstaliListFormatedWithAdressOIB>
  <DomainObject.Predmet.OstaliListNazivFormated>
    <izvorni_sadrzaj>
      <item>Vukadin Grujicic</item>
    </izvorni_sadrzaj>
    <derivirana_varijabla naziv="DomainObject.Predmet.OstaliListNazivFormated_1">
      <item>Vukadin Grujicic</item>
    </derivirana_varijabla>
  </DomainObject.Predmet.OstaliListNazivFormated>
  <DomainObject.Predmet.OstaliListNazivFormatedOIB>
    <izvorni_sadrzaj>
      <item>Vukadin Grujicic, OIB 59397286488</item>
    </izvorni_sadrzaj>
    <derivirana_varijabla naziv="DomainObject.Predmet.OstaliListNazivFormatedOIB_1">
      <item>Vukadin Grujicic, OIB 59397286488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 PRODUKT d.o.o.</izvorni_sadrzaj>
    <derivirana_varijabla naziv="DomainObject.Predmet.ProtustrankaIDrugi_1">VUK PRODUKT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VUK PRODUKT d.o.o., OIB 14010291417, Gavanovačka 9, 10000 Zagreb</izvorni_sadrzaj>
    <derivirana_varijabla naziv="DomainObject.Predmet.ProtustrankaIDrugiAdressOIB_1">VUK PRODUKT d.o.o., OIB 14010291417, Gavanovačka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 PRODUKT d.o.o.</item>
      <item>Vukadin Grujicic</item>
    </izvorni_sadrzaj>
    <derivirana_varijabla naziv="DomainObject.Predmet.SudioniciListNaziv_1">
      <item>FINA Regionalni centar Zagreb</item>
      <item>VUK PRODUKT d.o.o.</item>
      <item>Vukadin Grujicic</item>
    </derivirana_varijabla>
  </DomainObject.Predmet.SudioniciListNaziv>
  <DomainObject.Predmet.SudioniciListAdressOIB>
    <izvorni_sadrzaj>
      <item>FINA Regionalni centar Zagreb, OIB 85821130368, Trg svibanjskih žrtava 1995. br.1,10000 Zagreb</item>
      <item>VUK PRODUKT d.o.o., OIB 14010291417, Gavanovačka 9,10000 Zagreb</item>
      <item>Vukadin Grujicic, OIB 59397286488, Gavanovačka 9,10000 Zagreb</item>
    </izvorni_sadrzaj>
    <derivirana_varijabla naziv="DomainObject.Predmet.SudioniciListAdressOIB_1">
      <item>FINA Regionalni centar Zagreb, OIB 85821130368, Trg svibanjskih žrtava 1995. br.1,10000 Zagreb</item>
      <item>VUK PRODUKT d.o.o., OIB 14010291417, Gavanovačka 9,10000 Zagreb</item>
      <item>Vukadin Grujicic, OIB 59397286488, Gavanovačka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14010291417</item>
      <item>, OIB 59397286488</item>
    </izvorni_sadrzaj>
    <derivirana_varijabla naziv="DomainObject.Predmet.SudioniciListNazivOIB_1">
      <item>, OIB 85821130368</item>
      <item>, OIB 14010291417</item>
      <item>, OIB 59397286488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2053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2016-04-14T10:56:00Z</cp:lastPrinted>
  <dcterms:modified xmlns:xsi="http://www.w3.org/2001/XMLSchema-instance" xsi:type="dcterms:W3CDTF">2016-04-14T10:56:00Z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