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8881" w14:paraId="2558881" w:rsidRDefault="00180E34" w:rsidP="009E33A3" w:rsidR="00180E34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180E34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180E34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80E34">
        <w:rPr>
          <w:sz w:val="24"/>
          <w:szCs w:val="24"/>
          <w:lang w:val="pt-BR"/>
        </w:rPr>
        <w:t>-142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180E34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225BD8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890658">
        <w:rPr>
          <w:sz w:val="24"/>
          <w:szCs w:val="24"/>
        </w:rPr>
        <w:t xml:space="preserve">Auto-Mak nekretnine d.o.o., Varaždin, M.A. Reljkovića 12, OIB: </w:t>
      </w:r>
      <w:r w:rsidR="00DB0013">
        <w:rPr>
          <w:sz w:val="24"/>
          <w:szCs w:val="24"/>
        </w:rPr>
        <w:t>71670600511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DB0013">
        <w:rPr>
          <w:sz w:val="24"/>
          <w:szCs w:val="24"/>
        </w:rPr>
        <w:t>7023600001101956746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r w:rsidR="00502C24" w:rsidRPr="00502C24">
        <w:rPr>
          <w:sz w:val="24"/>
          <w:szCs w:val="24"/>
        </w:rPr>
        <w:t>Auto-Mak nekretnine d.o.o., Varaždin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502C24" w:rsidRPr="00502C24">
        <w:rPr>
          <w:sz w:val="24"/>
          <w:szCs w:val="24"/>
        </w:rPr>
        <w:t>Auto-Mak nekretnine d.o.o., Varaždin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180E34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4243F2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2B0EAF" w:rsidP="009E33A3" w:rsidR="00D65985" w:rsidRPr="002A3429">
      <w:pPr>
        <w:jc w:val="both"/>
        <w:rPr>
          <w:sz w:val="24"/>
          <w:szCs w:val="24"/>
        </w:rPr>
      </w:pPr>
      <w:r w:rsidRPr="002B0EAF">
        <w:rPr>
          <w:sz w:val="24"/>
          <w:szCs w:val="24"/>
        </w:rPr>
        <w:t>Protiv ovog 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4243F2" w:rsidP="00400817" w:rsidR="004243F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243F2" w:rsidP="00400817" w:rsidR="004243F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4243F2" w:rsidR="009E33A3">
      <w:pPr>
        <w:pStyle w:val="Odlomakpopisa"/>
        <w:jc w:val="both"/>
        <w:rPr>
          <w:sz w:val="24"/>
          <w:szCs w:val="24"/>
        </w:rPr>
      </w:pPr>
    </w:p>
    <w:p w:rsidRDefault="004243F2" w:rsidP="004243F2" w:rsidR="004243F2" w:rsidRPr="009E33A3">
      <w:pPr>
        <w:pStyle w:val="Odlomakpopisa"/>
        <w:jc w:val="both"/>
        <w:rPr>
          <w:sz w:val="24"/>
          <w:szCs w:val="24"/>
        </w:rPr>
      </w:pPr>
    </w:p>
    <w:sectPr w:rsidR="004243F2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180E34"/>
    <w:rsid w:val="002248AC"/>
    <w:rsid w:val="00225BD8"/>
    <w:rsid w:val="002A3429"/>
    <w:rsid w:val="002B0EAF"/>
    <w:rsid w:val="00310F6A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F0353"/>
    <w:rsid w:val="004117EE"/>
    <w:rsid w:val="004243F2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76CB5"/>
    <w:rsid w:val="00890658"/>
    <w:rsid w:val="008A286D"/>
    <w:rsid w:val="008E7932"/>
    <w:rsid w:val="008F6516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C0213"/>
    <w:rsid w:val="00BC6197"/>
    <w:rsid w:val="00BF6100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3F2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3F2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3F2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3F2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3F2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3F2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3F2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3F2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St-5156/2015-139</izvorni_sadrzaj>
    <derivirana_varijabla naziv="DomainObject.PredzadnjaOdlukaIzPredmeta.Oznaka_1">St-5156/2015-139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1025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2019-07-16T12:35:00Z</dcterms:created>
  <dc:creator>nmarkovic</dc:creator>
  <cp:lastModifiedBy>Dijana Hadžić</cp:lastModifiedBy>
  <cp:lastPrinted>2019-07-17T08:49:00Z</cp:lastPrinted>
  <dcterms:modified xmlns:xsi="http://www.w3.org/2001/XMLSchema-instance" xsi:type="dcterms:W3CDTF">2019-07-17T08:49:00Z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(71. zaključak - vraćanje jamčevine Auto-Mak nekretnine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