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14FC7" w:rsidP="002F687F" w:rsidRDefault="00B14FC7" w14:paraId="611e766" w14:textId="611e766">
      <w:pPr>
        <w:jc w:val="both"/>
        <w15:collapsed w:val="false"/>
      </w:pPr>
      <w:bookmarkStart w:name="_GoBack" w:id="0"/>
      <w:bookmarkEnd w:id="0"/>
    </w:p>
    <w:p w:rsidRPr="00BD5D6C" w:rsidR="00C51F18" w:rsidP="002F687F" w:rsidRDefault="00C51F18">
      <w:pPr>
        <w:jc w:val="both"/>
        <w:rPr>
          <w:rFonts w:ascii="Arial" w:hAnsi="Arial" w:cs="Arial"/>
        </w:rPr>
      </w:pPr>
      <w:r w:rsidRPr="00BD5D6C">
        <w:rPr>
          <w:rFonts w:ascii="Arial" w:hAnsi="Arial" w:cs="Arial"/>
        </w:rPr>
        <w:t xml:space="preserve">TRGOVAČKI SUD U </w:t>
      </w:r>
      <w:r w:rsidRPr="00BD5D6C" w:rsidR="002F687F">
        <w:rPr>
          <w:rFonts w:ascii="Arial" w:hAnsi="Arial" w:cs="Arial"/>
        </w:rPr>
        <w:t>PAZINU</w:t>
      </w:r>
    </w:p>
    <w:p w:rsidRPr="00BD5D6C" w:rsidR="003714FE" w:rsidP="00C51F18" w:rsidRDefault="001F1568">
      <w:pPr>
        <w:jc w:val="both"/>
        <w:rPr>
          <w:rFonts w:ascii="Arial" w:hAnsi="Arial" w:cs="Arial"/>
        </w:rPr>
      </w:pPr>
      <w:r w:rsidRPr="00BD5D6C">
        <w:rPr>
          <w:rFonts w:ascii="Arial" w:hAnsi="Arial" w:cs="Arial"/>
        </w:rPr>
        <w:t xml:space="preserve">      Pazin, </w:t>
      </w:r>
      <w:proofErr w:type="spellStart"/>
      <w:r w:rsidRPr="00BD5D6C">
        <w:rPr>
          <w:rFonts w:ascii="Arial" w:hAnsi="Arial" w:cs="Arial"/>
        </w:rPr>
        <w:t>Dršćevka</w:t>
      </w:r>
      <w:proofErr w:type="spellEnd"/>
      <w:r w:rsidRPr="00BD5D6C">
        <w:rPr>
          <w:rFonts w:ascii="Arial" w:hAnsi="Arial" w:cs="Arial"/>
        </w:rPr>
        <w:t xml:space="preserve"> 1</w:t>
      </w:r>
    </w:p>
    <w:p w:rsidRPr="00BD5D6C" w:rsidR="00C51F18" w:rsidP="00C51F18" w:rsidRDefault="00C51F18">
      <w:pPr>
        <w:jc w:val="right"/>
        <w:rPr>
          <w:rFonts w:ascii="Arial" w:hAnsi="Arial" w:cs="Arial"/>
        </w:rPr>
      </w:pPr>
      <w:r w:rsidRPr="00BD5D6C">
        <w:rPr>
          <w:rFonts w:ascii="Arial" w:hAnsi="Arial" w:cs="Arial"/>
        </w:rPr>
        <w:t xml:space="preserve">                    </w:t>
      </w:r>
    </w:p>
    <w:p w:rsidRPr="00BD5D6C" w:rsidR="004C2526" w:rsidP="00841C69" w:rsidRDefault="004C2526">
      <w:pPr>
        <w:jc w:val="both"/>
        <w:rPr>
          <w:rFonts w:ascii="Arial" w:hAnsi="Arial" w:cs="Arial"/>
        </w:rPr>
      </w:pPr>
    </w:p>
    <w:p w:rsidRPr="00BD5D6C" w:rsidR="004C2526" w:rsidP="00841C69" w:rsidRDefault="004C2526">
      <w:pPr>
        <w:jc w:val="both"/>
        <w:rPr>
          <w:rFonts w:ascii="Arial" w:hAnsi="Arial" w:cs="Arial"/>
        </w:rPr>
      </w:pPr>
    </w:p>
    <w:p w:rsidR="004C2526" w:rsidP="00841C69" w:rsidRDefault="004C2526">
      <w:pPr>
        <w:jc w:val="both"/>
        <w:rPr>
          <w:rFonts w:ascii="Arial" w:hAnsi="Arial" w:cs="Arial"/>
        </w:rPr>
      </w:pPr>
    </w:p>
    <w:p w:rsidRPr="00BD5D6C" w:rsidR="00EF50D2" w:rsidP="00841C69" w:rsidRDefault="00EF50D2">
      <w:pPr>
        <w:jc w:val="both"/>
        <w:rPr>
          <w:rFonts w:ascii="Arial" w:hAnsi="Arial" w:cs="Arial"/>
        </w:rPr>
      </w:pPr>
    </w:p>
    <w:p w:rsidRPr="00BD5D6C" w:rsidR="004C2526" w:rsidP="00841C69" w:rsidRDefault="004C2526">
      <w:pPr>
        <w:jc w:val="both"/>
        <w:rPr>
          <w:rFonts w:ascii="Arial" w:hAnsi="Arial" w:cs="Arial"/>
        </w:rPr>
      </w:pPr>
    </w:p>
    <w:p w:rsidRPr="00BD5D6C" w:rsidR="00907970" w:rsidP="00CE5A43" w:rsidRDefault="00757567">
      <w:pPr>
        <w:pStyle w:val="Zaglavlje"/>
        <w:jc w:val="right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Posl</w:t>
      </w:r>
      <w:proofErr w:type="spellEnd"/>
      <w:r>
        <w:rPr>
          <w:rFonts w:ascii="Arial" w:hAnsi="Arial" w:cs="Arial"/>
        </w:rPr>
        <w:t xml:space="preserve">. broj: 4 </w:t>
      </w:r>
      <w:r w:rsidR="00EF50D2">
        <w:rPr>
          <w:rFonts w:ascii="Arial" w:hAnsi="Arial" w:cs="Arial"/>
        </w:rPr>
        <w:t>St-483/2021-41</w:t>
      </w:r>
    </w:p>
    <w:p w:rsidR="00EF50D2" w:rsidP="00757567" w:rsidRDefault="00EF50D2">
      <w:pPr>
        <w:jc w:val="both"/>
        <w:rPr>
          <w:rFonts w:ascii="Arial" w:hAnsi="Arial" w:cs="Arial"/>
        </w:rPr>
      </w:pPr>
    </w:p>
    <w:p w:rsidR="00EF50D2" w:rsidP="00757567" w:rsidRDefault="00EF50D2">
      <w:pPr>
        <w:jc w:val="both"/>
        <w:rPr>
          <w:rFonts w:ascii="Arial" w:hAnsi="Arial" w:cs="Arial"/>
        </w:rPr>
      </w:pPr>
    </w:p>
    <w:p w:rsidR="00EF50D2" w:rsidP="00757567" w:rsidRDefault="00EF50D2">
      <w:pPr>
        <w:jc w:val="both"/>
        <w:rPr>
          <w:rFonts w:ascii="Arial" w:hAnsi="Arial" w:cs="Arial"/>
        </w:rPr>
      </w:pPr>
    </w:p>
    <w:p w:rsidRPr="00757567" w:rsidR="00757567" w:rsidP="00757567" w:rsidRDefault="00EF50D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PREDSTEČAJNI</w:t>
      </w:r>
      <w:r w:rsidRPr="00757567" w:rsidR="00757567">
        <w:rPr>
          <w:rFonts w:ascii="Arial" w:hAnsi="Arial" w:cs="Arial"/>
        </w:rPr>
        <w:t xml:space="preserve"> POSTUPAK:</w:t>
      </w:r>
    </w:p>
    <w:p w:rsidR="00A6539C" w:rsidP="00EF50D2" w:rsidRDefault="00EF50D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Predlagatelj/dužnik: </w:t>
      </w:r>
      <w:r w:rsidRPr="00EF50D2">
        <w:rPr>
          <w:rFonts w:ascii="Arial" w:hAnsi="Arial" w:cs="Arial"/>
        </w:rPr>
        <w:t xml:space="preserve">AGROFIN d.o.o. Umag, </w:t>
      </w:r>
      <w:proofErr w:type="spellStart"/>
      <w:r w:rsidRPr="00EF50D2">
        <w:rPr>
          <w:rFonts w:ascii="Arial" w:hAnsi="Arial" w:cs="Arial"/>
        </w:rPr>
        <w:t>Zambratija</w:t>
      </w:r>
      <w:proofErr w:type="spellEnd"/>
      <w:r w:rsidRPr="00EF50D2">
        <w:rPr>
          <w:rFonts w:ascii="Arial" w:hAnsi="Arial" w:cs="Arial"/>
        </w:rPr>
        <w:t xml:space="preserve">, </w:t>
      </w:r>
      <w:proofErr w:type="spellStart"/>
      <w:r w:rsidRPr="00EF50D2">
        <w:rPr>
          <w:rFonts w:ascii="Arial" w:hAnsi="Arial" w:cs="Arial"/>
        </w:rPr>
        <w:t>Romanija</w:t>
      </w:r>
      <w:proofErr w:type="spellEnd"/>
      <w:r w:rsidRPr="00EF50D2">
        <w:rPr>
          <w:rFonts w:ascii="Arial" w:hAnsi="Arial" w:cs="Arial"/>
        </w:rPr>
        <w:t xml:space="preserve"> 60A, OIB: 74735820157,</w:t>
      </w:r>
      <w:r>
        <w:rPr>
          <w:rFonts w:ascii="Arial" w:hAnsi="Arial" w:cs="Arial"/>
        </w:rPr>
        <w:t xml:space="preserve"> kojeg zastupa punomoćnik Saša </w:t>
      </w:r>
      <w:proofErr w:type="spellStart"/>
      <w:r>
        <w:rPr>
          <w:rFonts w:ascii="Arial" w:hAnsi="Arial" w:cs="Arial"/>
        </w:rPr>
        <w:t>Poldan</w:t>
      </w:r>
      <w:proofErr w:type="spellEnd"/>
      <w:r>
        <w:rPr>
          <w:rFonts w:ascii="Arial" w:hAnsi="Arial" w:cs="Arial"/>
        </w:rPr>
        <w:t xml:space="preserve">, odvjetnik u ZOU </w:t>
      </w:r>
      <w:proofErr w:type="spellStart"/>
      <w:r>
        <w:rPr>
          <w:rFonts w:ascii="Arial" w:hAnsi="Arial" w:cs="Arial"/>
        </w:rPr>
        <w:t>Poldan</w:t>
      </w:r>
      <w:proofErr w:type="spellEnd"/>
      <w:r>
        <w:rPr>
          <w:rFonts w:ascii="Arial" w:hAnsi="Arial" w:cs="Arial"/>
        </w:rPr>
        <w:t xml:space="preserve">, Gatara, </w:t>
      </w:r>
      <w:proofErr w:type="spellStart"/>
      <w:r>
        <w:rPr>
          <w:rFonts w:ascii="Arial" w:hAnsi="Arial" w:cs="Arial"/>
        </w:rPr>
        <w:t>Vižintin</w:t>
      </w:r>
      <w:proofErr w:type="spellEnd"/>
      <w:r>
        <w:rPr>
          <w:rFonts w:ascii="Arial" w:hAnsi="Arial" w:cs="Arial"/>
        </w:rPr>
        <w:t xml:space="preserve">, Komorski i Primorac u Rijeci </w:t>
      </w:r>
    </w:p>
    <w:p w:rsidR="00757567" w:rsidP="008130D4" w:rsidRDefault="00757567">
      <w:pPr>
        <w:rPr>
          <w:rFonts w:ascii="Arial" w:hAnsi="Arial" w:cs="Arial"/>
        </w:rPr>
      </w:pPr>
    </w:p>
    <w:p w:rsidR="00757567" w:rsidP="008130D4" w:rsidRDefault="00757567">
      <w:pPr>
        <w:rPr>
          <w:rFonts w:ascii="Arial" w:hAnsi="Arial" w:cs="Arial"/>
        </w:rPr>
      </w:pPr>
    </w:p>
    <w:p w:rsidR="00EF50D2" w:rsidP="008130D4" w:rsidRDefault="00EF50D2">
      <w:pPr>
        <w:rPr>
          <w:rFonts w:ascii="Arial" w:hAnsi="Arial" w:cs="Arial"/>
        </w:rPr>
      </w:pPr>
    </w:p>
    <w:p w:rsidRPr="00BD5D6C" w:rsidR="00FD1DBD" w:rsidP="008130D4" w:rsidRDefault="00FD1DBD">
      <w:pPr>
        <w:rPr>
          <w:rFonts w:ascii="Arial" w:hAnsi="Arial" w:cs="Arial"/>
        </w:rPr>
      </w:pPr>
    </w:p>
    <w:p w:rsidRPr="00BD5D6C" w:rsidR="008130D4" w:rsidP="008130D4" w:rsidRDefault="008130D4">
      <w:pPr>
        <w:rPr>
          <w:rFonts w:ascii="Arial" w:hAnsi="Arial" w:cs="Arial"/>
        </w:rPr>
      </w:pPr>
      <w:r w:rsidRPr="00BD5D6C">
        <w:rPr>
          <w:rFonts w:ascii="Arial" w:hAnsi="Arial" w:cs="Arial"/>
        </w:rPr>
        <w:t xml:space="preserve">Predmet: </w:t>
      </w:r>
      <w:r w:rsidRPr="00BD5D6C" w:rsidR="006C0660">
        <w:rPr>
          <w:rFonts w:ascii="Arial" w:hAnsi="Arial" w:cs="Arial"/>
        </w:rPr>
        <w:t>Odluk</w:t>
      </w:r>
      <w:r w:rsidR="001E3D68">
        <w:rPr>
          <w:rFonts w:ascii="Arial" w:hAnsi="Arial" w:cs="Arial"/>
        </w:rPr>
        <w:t>a</w:t>
      </w:r>
    </w:p>
    <w:p w:rsidRPr="00BD5D6C" w:rsidR="008130D4" w:rsidP="008130D4" w:rsidRDefault="008130D4">
      <w:pPr>
        <w:pStyle w:val="Odlomakpopisa"/>
        <w:numPr>
          <w:ilvl w:val="0"/>
          <w:numId w:val="6"/>
        </w:numPr>
        <w:jc w:val="both"/>
        <w:rPr>
          <w:rFonts w:ascii="Arial" w:hAnsi="Arial" w:cs="Arial"/>
        </w:rPr>
      </w:pPr>
      <w:r w:rsidRPr="00BD5D6C">
        <w:rPr>
          <w:rFonts w:ascii="Arial" w:hAnsi="Arial" w:cs="Arial"/>
        </w:rPr>
        <w:t xml:space="preserve">dostavlja se     </w:t>
      </w:r>
    </w:p>
    <w:p w:rsidRPr="00BD5D6C" w:rsidR="008130D4" w:rsidP="008130D4" w:rsidRDefault="008130D4">
      <w:pPr>
        <w:spacing w:line="240" w:lineRule="atLeast"/>
        <w:jc w:val="both"/>
        <w:rPr>
          <w:rFonts w:ascii="Arial" w:hAnsi="Arial" w:cs="Arial"/>
        </w:rPr>
      </w:pPr>
    </w:p>
    <w:p w:rsidRPr="00BD5D6C" w:rsidR="00A2693A" w:rsidP="00CD79AE" w:rsidRDefault="00CD79AE">
      <w:pPr>
        <w:jc w:val="both"/>
        <w:rPr>
          <w:rFonts w:ascii="Arial" w:hAnsi="Arial" w:cs="Arial"/>
        </w:rPr>
      </w:pPr>
      <w:r w:rsidRPr="00BD5D6C">
        <w:rPr>
          <w:rFonts w:ascii="Arial" w:hAnsi="Arial" w:cs="Arial"/>
        </w:rPr>
        <w:tab/>
        <w:t xml:space="preserve">U prilogu dopisa dostavljamo </w:t>
      </w:r>
      <w:r w:rsidR="00757567">
        <w:rPr>
          <w:rFonts w:ascii="Arial" w:hAnsi="Arial" w:cs="Arial"/>
        </w:rPr>
        <w:t>rješenje</w:t>
      </w:r>
      <w:r w:rsidRPr="00BD5D6C" w:rsidR="00D52A69">
        <w:rPr>
          <w:rFonts w:ascii="Arial" w:hAnsi="Arial" w:cs="Arial"/>
        </w:rPr>
        <w:t xml:space="preserve"> </w:t>
      </w:r>
      <w:r w:rsidRPr="00BD5D6C" w:rsidR="00B60292">
        <w:rPr>
          <w:rFonts w:ascii="Arial" w:hAnsi="Arial" w:cs="Arial"/>
        </w:rPr>
        <w:t>Visokog trgovačkog suda</w:t>
      </w:r>
      <w:r w:rsidRPr="00BD5D6C">
        <w:rPr>
          <w:rFonts w:ascii="Arial" w:hAnsi="Arial" w:cs="Arial"/>
        </w:rPr>
        <w:t xml:space="preserve"> Republike Hrvatske poslovni broj</w:t>
      </w:r>
      <w:r w:rsidRPr="00BD5D6C" w:rsidR="00F437CD">
        <w:rPr>
          <w:rFonts w:ascii="Arial" w:hAnsi="Arial" w:cs="Arial"/>
        </w:rPr>
        <w:t xml:space="preserve"> </w:t>
      </w:r>
      <w:r w:rsidR="00EF50D2">
        <w:rPr>
          <w:rFonts w:ascii="Arial" w:hAnsi="Arial" w:cs="Arial"/>
        </w:rPr>
        <w:t>61 Pž-4699/2021-2 o</w:t>
      </w:r>
      <w:r w:rsidRPr="00BD5D6C" w:rsidR="008051F2">
        <w:rPr>
          <w:rFonts w:ascii="Arial" w:hAnsi="Arial" w:cs="Arial"/>
        </w:rPr>
        <w:t xml:space="preserve">d </w:t>
      </w:r>
      <w:r w:rsidR="00EF50D2">
        <w:rPr>
          <w:rFonts w:ascii="Arial" w:hAnsi="Arial" w:cs="Arial"/>
        </w:rPr>
        <w:t>8</w:t>
      </w:r>
      <w:r w:rsidR="00CE5A43">
        <w:rPr>
          <w:rFonts w:ascii="Arial" w:hAnsi="Arial" w:cs="Arial"/>
        </w:rPr>
        <w:t xml:space="preserve">. </w:t>
      </w:r>
      <w:r w:rsidR="00757567">
        <w:rPr>
          <w:rFonts w:ascii="Arial" w:hAnsi="Arial" w:cs="Arial"/>
        </w:rPr>
        <w:t>listopada</w:t>
      </w:r>
      <w:r w:rsidR="00FD1DBD">
        <w:rPr>
          <w:rFonts w:ascii="Arial" w:hAnsi="Arial" w:cs="Arial"/>
        </w:rPr>
        <w:t xml:space="preserve"> </w:t>
      </w:r>
      <w:r w:rsidRPr="00BD5D6C" w:rsidR="00447020">
        <w:rPr>
          <w:rFonts w:ascii="Arial" w:hAnsi="Arial" w:cs="Arial"/>
        </w:rPr>
        <w:t>20</w:t>
      </w:r>
      <w:r w:rsidRPr="00BD5D6C" w:rsidR="00E422A1">
        <w:rPr>
          <w:rFonts w:ascii="Arial" w:hAnsi="Arial" w:cs="Arial"/>
        </w:rPr>
        <w:t>2</w:t>
      </w:r>
      <w:r w:rsidRPr="00BD5D6C" w:rsidR="00700919">
        <w:rPr>
          <w:rFonts w:ascii="Arial" w:hAnsi="Arial" w:cs="Arial"/>
        </w:rPr>
        <w:t>1</w:t>
      </w:r>
      <w:r w:rsidRPr="00BD5D6C" w:rsidR="00447020">
        <w:rPr>
          <w:rFonts w:ascii="Arial" w:hAnsi="Arial" w:cs="Arial"/>
        </w:rPr>
        <w:t xml:space="preserve">. </w:t>
      </w:r>
    </w:p>
    <w:p w:rsidRPr="00BD5D6C" w:rsidR="00CC2B83" w:rsidP="00C51F18" w:rsidRDefault="00CC2B83">
      <w:pPr>
        <w:jc w:val="both"/>
        <w:rPr>
          <w:rFonts w:ascii="Arial" w:hAnsi="Arial" w:cs="Arial"/>
        </w:rPr>
      </w:pPr>
    </w:p>
    <w:p w:rsidRPr="00BD5D6C" w:rsidR="001F1568" w:rsidP="00DD10C9" w:rsidRDefault="00DD10C9">
      <w:pPr>
        <w:jc w:val="center"/>
        <w:rPr>
          <w:rFonts w:ascii="Arial" w:hAnsi="Arial" w:cs="Arial"/>
        </w:rPr>
      </w:pPr>
      <w:r w:rsidRPr="00BD5D6C">
        <w:rPr>
          <w:rFonts w:ascii="Arial" w:hAnsi="Arial" w:cs="Arial"/>
        </w:rPr>
        <w:t xml:space="preserve">U Pazinu, </w:t>
      </w:r>
      <w:r w:rsidR="00EF50D2">
        <w:rPr>
          <w:rFonts w:ascii="Arial" w:hAnsi="Arial" w:cs="Arial"/>
        </w:rPr>
        <w:t>2</w:t>
      </w:r>
      <w:r w:rsidRPr="00BD5D6C" w:rsidR="001F1568">
        <w:rPr>
          <w:rFonts w:ascii="Arial" w:hAnsi="Arial" w:cs="Arial"/>
        </w:rPr>
        <w:t xml:space="preserve">. </w:t>
      </w:r>
      <w:r w:rsidR="00EF50D2">
        <w:rPr>
          <w:rFonts w:ascii="Arial" w:hAnsi="Arial" w:cs="Arial"/>
        </w:rPr>
        <w:t xml:space="preserve">studeni </w:t>
      </w:r>
      <w:r w:rsidR="00CE5A43">
        <w:rPr>
          <w:rFonts w:ascii="Arial" w:hAnsi="Arial" w:cs="Arial"/>
        </w:rPr>
        <w:t xml:space="preserve"> </w:t>
      </w:r>
      <w:r w:rsidRPr="00BD5D6C" w:rsidR="00C51F18">
        <w:rPr>
          <w:rFonts w:ascii="Arial" w:hAnsi="Arial" w:cs="Arial"/>
        </w:rPr>
        <w:t>20</w:t>
      </w:r>
      <w:r w:rsidRPr="00BD5D6C" w:rsidR="002F20A6">
        <w:rPr>
          <w:rFonts w:ascii="Arial" w:hAnsi="Arial" w:cs="Arial"/>
        </w:rPr>
        <w:t>21</w:t>
      </w:r>
      <w:r w:rsidRPr="00BD5D6C" w:rsidR="00C51F18">
        <w:rPr>
          <w:rFonts w:ascii="Arial" w:hAnsi="Arial" w:cs="Arial"/>
        </w:rPr>
        <w:t xml:space="preserve">.  </w:t>
      </w:r>
      <w:r w:rsidRPr="00BD5D6C" w:rsidR="003714FE">
        <w:rPr>
          <w:rFonts w:ascii="Arial" w:hAnsi="Arial" w:cs="Arial"/>
        </w:rPr>
        <w:t xml:space="preserve"> </w:t>
      </w:r>
      <w:r w:rsidRPr="00BD5D6C" w:rsidR="00C51F18">
        <w:rPr>
          <w:rFonts w:ascii="Arial" w:hAnsi="Arial" w:cs="Arial"/>
        </w:rPr>
        <w:t xml:space="preserve"> </w:t>
      </w:r>
      <w:r w:rsidRPr="00BD5D6C" w:rsidR="0064164D">
        <w:rPr>
          <w:rFonts w:ascii="Arial" w:hAnsi="Arial" w:cs="Arial"/>
        </w:rPr>
        <w:t xml:space="preserve"> </w:t>
      </w:r>
      <w:r w:rsidRPr="00BD5D6C" w:rsidR="004D2A92">
        <w:rPr>
          <w:rFonts w:ascii="Arial" w:hAnsi="Arial" w:cs="Arial"/>
        </w:rPr>
        <w:t xml:space="preserve"> </w:t>
      </w:r>
      <w:r w:rsidRPr="00BD5D6C" w:rsidR="007A73E9">
        <w:rPr>
          <w:rFonts w:ascii="Arial" w:hAnsi="Arial" w:cs="Arial"/>
        </w:rPr>
        <w:t xml:space="preserve"> </w:t>
      </w:r>
      <w:r w:rsidRPr="00BD5D6C" w:rsidR="00CA4BE3">
        <w:rPr>
          <w:rFonts w:ascii="Arial" w:hAnsi="Arial" w:cs="Arial"/>
        </w:rPr>
        <w:t xml:space="preserve"> </w:t>
      </w:r>
    </w:p>
    <w:p w:rsidRPr="00BD5D6C" w:rsidR="00DD10C9" w:rsidP="00DD10C9" w:rsidRDefault="00DD10C9">
      <w:pPr>
        <w:jc w:val="center"/>
        <w:rPr>
          <w:rFonts w:ascii="Arial" w:hAnsi="Arial" w:cs="Arial"/>
        </w:rPr>
      </w:pPr>
    </w:p>
    <w:p w:rsidRPr="00BD5D6C" w:rsidR="001F1568" w:rsidP="00C51F18" w:rsidRDefault="001F1568">
      <w:pPr>
        <w:ind w:left="7080" w:firstLine="708"/>
        <w:jc w:val="both"/>
        <w:rPr>
          <w:rFonts w:ascii="Arial" w:hAnsi="Arial" w:cs="Arial"/>
        </w:rPr>
      </w:pPr>
    </w:p>
    <w:p w:rsidRPr="00BD5D6C" w:rsidR="00C51F18" w:rsidP="0064164D" w:rsidRDefault="00C51F18">
      <w:pPr>
        <w:ind w:left="6372"/>
        <w:jc w:val="both"/>
        <w:rPr>
          <w:rFonts w:ascii="Arial" w:hAnsi="Arial" w:cs="Arial"/>
        </w:rPr>
      </w:pPr>
      <w:r w:rsidRPr="00BD5D6C">
        <w:rPr>
          <w:rFonts w:ascii="Arial" w:hAnsi="Arial" w:cs="Arial"/>
        </w:rPr>
        <w:t>Su</w:t>
      </w:r>
      <w:r w:rsidRPr="00BD5D6C" w:rsidR="00771E1D">
        <w:rPr>
          <w:rFonts w:ascii="Arial" w:hAnsi="Arial" w:cs="Arial"/>
        </w:rPr>
        <w:t>tkinja</w:t>
      </w:r>
    </w:p>
    <w:p w:rsidRPr="00BD5D6C" w:rsidR="003714FE" w:rsidP="00C51F18" w:rsidRDefault="001F1568">
      <w:pPr>
        <w:jc w:val="both"/>
        <w:rPr>
          <w:rFonts w:ascii="Arial" w:hAnsi="Arial" w:cs="Arial"/>
        </w:rPr>
      </w:pPr>
      <w:r w:rsidRPr="00BD5D6C">
        <w:rPr>
          <w:rFonts w:ascii="Arial" w:hAnsi="Arial" w:cs="Arial"/>
        </w:rPr>
        <w:tab/>
      </w:r>
      <w:r w:rsidRPr="00BD5D6C">
        <w:rPr>
          <w:rFonts w:ascii="Arial" w:hAnsi="Arial" w:cs="Arial"/>
        </w:rPr>
        <w:tab/>
      </w:r>
      <w:r w:rsidRPr="00BD5D6C">
        <w:rPr>
          <w:rFonts w:ascii="Arial" w:hAnsi="Arial" w:cs="Arial"/>
        </w:rPr>
        <w:tab/>
      </w:r>
      <w:r w:rsidRPr="00BD5D6C">
        <w:rPr>
          <w:rFonts w:ascii="Arial" w:hAnsi="Arial" w:cs="Arial"/>
        </w:rPr>
        <w:tab/>
      </w:r>
      <w:r w:rsidRPr="00BD5D6C">
        <w:rPr>
          <w:rFonts w:ascii="Arial" w:hAnsi="Arial" w:cs="Arial"/>
        </w:rPr>
        <w:tab/>
      </w:r>
      <w:r w:rsidRPr="00BD5D6C">
        <w:rPr>
          <w:rFonts w:ascii="Arial" w:hAnsi="Arial" w:cs="Arial"/>
        </w:rPr>
        <w:tab/>
      </w:r>
      <w:r w:rsidRPr="00BD5D6C">
        <w:rPr>
          <w:rFonts w:ascii="Arial" w:hAnsi="Arial" w:cs="Arial"/>
        </w:rPr>
        <w:tab/>
      </w:r>
      <w:r w:rsidRPr="00BD5D6C">
        <w:rPr>
          <w:rFonts w:ascii="Arial" w:hAnsi="Arial" w:cs="Arial"/>
        </w:rPr>
        <w:tab/>
      </w:r>
      <w:r w:rsidRPr="00BD5D6C">
        <w:rPr>
          <w:rFonts w:ascii="Arial" w:hAnsi="Arial" w:cs="Arial"/>
        </w:rPr>
        <w:tab/>
      </w:r>
      <w:r w:rsidRPr="00BD5D6C" w:rsidR="00C51F18">
        <w:rPr>
          <w:rFonts w:ascii="Arial" w:hAnsi="Arial" w:cs="Arial"/>
        </w:rPr>
        <w:t xml:space="preserve">Tijana </w:t>
      </w:r>
      <w:r w:rsidRPr="00BD5D6C" w:rsidR="009C4459">
        <w:rPr>
          <w:rFonts w:ascii="Arial" w:hAnsi="Arial" w:cs="Arial"/>
        </w:rPr>
        <w:t>Licul</w:t>
      </w:r>
    </w:p>
    <w:p w:rsidRPr="00BD5D6C" w:rsidR="003714FE" w:rsidP="00C51F18" w:rsidRDefault="003714FE">
      <w:pPr>
        <w:jc w:val="both"/>
        <w:rPr>
          <w:rFonts w:ascii="Arial" w:hAnsi="Arial" w:cs="Arial"/>
        </w:rPr>
      </w:pPr>
    </w:p>
    <w:p w:rsidRPr="00BD5D6C" w:rsidR="003714FE" w:rsidP="00C51F18" w:rsidRDefault="003714FE">
      <w:pPr>
        <w:jc w:val="both"/>
        <w:rPr>
          <w:rFonts w:ascii="Arial" w:hAnsi="Arial" w:cs="Arial"/>
        </w:rPr>
      </w:pPr>
    </w:p>
    <w:p w:rsidRPr="00BD5D6C" w:rsidR="00C51F18" w:rsidP="00C51F18" w:rsidRDefault="00C51F18">
      <w:pPr>
        <w:jc w:val="both"/>
        <w:rPr>
          <w:rFonts w:ascii="Arial" w:hAnsi="Arial" w:cs="Arial"/>
        </w:rPr>
      </w:pPr>
      <w:r w:rsidRPr="00BD5D6C">
        <w:rPr>
          <w:rFonts w:ascii="Arial" w:hAnsi="Arial" w:cs="Arial"/>
        </w:rPr>
        <w:t>Privitak:</w:t>
      </w:r>
    </w:p>
    <w:p w:rsidR="00EF50D2" w:rsidP="00EF50D2" w:rsidRDefault="0064164D">
      <w:pPr>
        <w:pStyle w:val="Odlomakpopisa"/>
        <w:numPr>
          <w:ilvl w:val="0"/>
          <w:numId w:val="4"/>
        </w:numPr>
        <w:jc w:val="both"/>
        <w:rPr>
          <w:rFonts w:ascii="Arial" w:hAnsi="Arial" w:cs="Arial"/>
        </w:rPr>
      </w:pPr>
      <w:r w:rsidRPr="00BD5D6C">
        <w:rPr>
          <w:rFonts w:ascii="Arial" w:hAnsi="Arial" w:cs="Arial"/>
        </w:rPr>
        <w:t xml:space="preserve">citirano </w:t>
      </w:r>
      <w:r w:rsidRPr="00BD5D6C" w:rsidR="007A73E9">
        <w:rPr>
          <w:rFonts w:ascii="Arial" w:hAnsi="Arial" w:cs="Arial"/>
        </w:rPr>
        <w:t xml:space="preserve">  </w:t>
      </w:r>
      <w:r w:rsidRPr="00BD5D6C" w:rsidR="00EC53CA">
        <w:rPr>
          <w:rFonts w:ascii="Arial" w:hAnsi="Arial" w:cs="Arial"/>
        </w:rPr>
        <w:t xml:space="preserve"> </w:t>
      </w:r>
      <w:r w:rsidRPr="00BD5D6C" w:rsidR="003714FE">
        <w:rPr>
          <w:rFonts w:ascii="Arial" w:hAnsi="Arial" w:cs="Arial"/>
        </w:rPr>
        <w:t xml:space="preserve"> </w:t>
      </w:r>
    </w:p>
    <w:p w:rsidR="00EF50D2" w:rsidP="00EF50D2" w:rsidRDefault="00EF50D2">
      <w:pPr>
        <w:pStyle w:val="Odlomakpopisa"/>
        <w:ind w:left="0"/>
        <w:jc w:val="both"/>
        <w:rPr>
          <w:rFonts w:ascii="Arial" w:hAnsi="Arial" w:cs="Arial"/>
        </w:rPr>
      </w:pPr>
    </w:p>
    <w:p w:rsidR="00EF50D2" w:rsidP="00EF50D2" w:rsidRDefault="00EF50D2">
      <w:pPr>
        <w:pStyle w:val="Odlomakpopisa"/>
        <w:ind w:left="0"/>
        <w:jc w:val="both"/>
        <w:rPr>
          <w:rFonts w:ascii="Arial" w:hAnsi="Arial" w:cs="Arial"/>
        </w:rPr>
      </w:pPr>
    </w:p>
    <w:p w:rsidRPr="00EF50D2" w:rsidR="00EF50D2" w:rsidP="00EF50D2" w:rsidRDefault="00EF50D2">
      <w:pPr>
        <w:pStyle w:val="Odlomakpopisa"/>
        <w:ind w:left="0"/>
        <w:jc w:val="both"/>
        <w:rPr>
          <w:rFonts w:ascii="Arial" w:hAnsi="Arial" w:cs="Arial"/>
        </w:rPr>
      </w:pPr>
      <w:r w:rsidRPr="00EF50D2">
        <w:rPr>
          <w:rFonts w:ascii="Arial" w:hAnsi="Arial" w:cs="Arial"/>
        </w:rPr>
        <w:t>DNA:</w:t>
      </w:r>
    </w:p>
    <w:p w:rsidRPr="00EF50D2" w:rsidR="00EF50D2" w:rsidP="00EF50D2" w:rsidRDefault="00EF50D2">
      <w:pPr>
        <w:pStyle w:val="Odlomakpopisa"/>
        <w:jc w:val="both"/>
        <w:rPr>
          <w:rFonts w:ascii="Arial" w:hAnsi="Arial" w:cs="Arial"/>
        </w:rPr>
      </w:pPr>
      <w:r w:rsidRPr="00EF50D2">
        <w:rPr>
          <w:rFonts w:ascii="Arial" w:hAnsi="Arial" w:cs="Arial"/>
        </w:rPr>
        <w:t>1. Dužniku AGROFIN putem punomoćnika</w:t>
      </w:r>
    </w:p>
    <w:p w:rsidRPr="00EF50D2" w:rsidR="00EF50D2" w:rsidP="00EF50D2" w:rsidRDefault="00EF50D2">
      <w:pPr>
        <w:pStyle w:val="Odlomakpopisa"/>
        <w:jc w:val="both"/>
        <w:rPr>
          <w:rFonts w:ascii="Arial" w:hAnsi="Arial" w:cs="Arial"/>
        </w:rPr>
      </w:pPr>
      <w:r w:rsidRPr="00EF50D2">
        <w:rPr>
          <w:rFonts w:ascii="Arial" w:hAnsi="Arial" w:cs="Arial"/>
        </w:rPr>
        <w:t>2. Vjerovniku EDILCOSTRUZIONI CHERSA i EMPORIUM putem punomoćnika</w:t>
      </w:r>
    </w:p>
    <w:p w:rsidRPr="00BD5D6C" w:rsidR="00B15F13" w:rsidP="00EF50D2" w:rsidRDefault="00EF50D2">
      <w:pPr>
        <w:pStyle w:val="Odlomakpopisa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EF50D2">
        <w:rPr>
          <w:rFonts w:ascii="Arial" w:hAnsi="Arial" w:cs="Arial"/>
        </w:rPr>
        <w:t>. e-oglasna ploča suda</w:t>
      </w:r>
    </w:p>
    <w:sectPr w:rsidRPr="00BD5D6C" w:rsidR="00B15F13" w:rsidSect="00AD3226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85A55" w:rsidRDefault="00385A55">
      <w:r>
        <w:separator/>
      </w:r>
    </w:p>
  </w:endnote>
  <w:endnote w:type="continuationSeparator" w:id="0">
    <w:p w:rsidR="00385A55" w:rsidRDefault="00385A5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85A55" w:rsidRDefault="00385A55">
      <w:r>
        <w:separator/>
      </w:r>
    </w:p>
  </w:footnote>
  <w:footnote w:type="continuationSeparator" w:id="0">
    <w:p w:rsidR="00385A55" w:rsidRDefault="00385A5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D0481" w:rsidP="00AD3226" w:rsidRDefault="008D048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D0481" w:rsidP="008B64A6" w:rsidRDefault="008D0481">
    <w:pPr>
      <w:pStyle w:val="Zaglavlje"/>
      <w:ind w:right="360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D0481" w:rsidP="00AD3226" w:rsidRDefault="008D0481">
    <w:pPr>
      <w:pStyle w:val="Zaglavlje"/>
      <w:framePr w:wrap="around" w:hAnchor="margin" w:vAnchor="text" w:xAlign="center" w:y="1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7A62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8D0481" w:rsidP="008B64A6" w:rsidRDefault="008D0481">
    <w:pPr>
      <w:pStyle w:val="Zaglavlje"/>
      <w:framePr w:wrap="around" w:hAnchor="margin" w:vAnchor="text" w:xAlign="center" w:y="1"/>
      <w:rPr>
        <w:rStyle w:val="Brojstranice"/>
      </w:rPr>
    </w:pPr>
  </w:p>
  <w:p w:rsidR="008D0481" w:rsidP="008B64A6" w:rsidRDefault="008D0481">
    <w:pPr>
      <w:pStyle w:val="Zaglavlje"/>
      <w:ind w:right="360"/>
    </w:pPr>
  </w:p>
  <w:p w:rsidR="008D0481" w:rsidP="008B64A6" w:rsidRDefault="008D0481">
    <w:pPr>
      <w:pStyle w:val="Zaglavlje"/>
      <w:ind w:right="360"/>
    </w:pPr>
  </w:p>
  <w:p w:rsidR="008D0481" w:rsidP="00D76EFB" w:rsidRDefault="008D0481">
    <w:pPr>
      <w:pStyle w:val="Zaglavlje"/>
      <w:ind w:right="360"/>
    </w:pPr>
    <w:r>
      <w:tab/>
    </w:r>
    <w:r>
      <w:tab/>
      <w:t xml:space="preserve">21 </w:t>
    </w:r>
    <w:smartTag w:uri="http://www.java.hr/xml/smarttags/poslbr" w:element="poslbr">
      <w:r>
        <w:t>P-3532/11</w:t>
      </w:r>
    </w:smartTag>
    <w:r>
      <w:t>-22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93B1A" w:rsidP="002F687F" w:rsidRDefault="00893B1A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7A322E"/>
    <w:multiLevelType w:val="hybridMultilevel"/>
    <w:tmpl w:val="80C0AFA2"/>
    <w:lvl w:ilvl="0" w:tplc="426CAC4C">
      <w:start w:val="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32F63DFF"/>
    <w:multiLevelType w:val="hybridMultilevel"/>
    <w:tmpl w:val="438CBDD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79B6D3E"/>
    <w:multiLevelType w:val="hybridMultilevel"/>
    <w:tmpl w:val="927874B4"/>
    <w:lvl w:ilvl="0" w:tplc="14124D3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86B1F0C"/>
    <w:multiLevelType w:val="hybridMultilevel"/>
    <w:tmpl w:val="530EB4FE"/>
    <w:lvl w:ilvl="0" w:tplc="77383FF0">
      <w:start w:val="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E6D6F7B"/>
    <w:multiLevelType w:val="hybridMultilevel"/>
    <w:tmpl w:val="8C08A49E"/>
    <w:lvl w:ilvl="0" w:tplc="A87E5D0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5F894E41"/>
    <w:multiLevelType w:val="hybridMultilevel"/>
    <w:tmpl w:val="FE12A2D0"/>
    <w:lvl w:ilvl="0" w:tplc="6418444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F18"/>
    <w:rsid w:val="00021C17"/>
    <w:rsid w:val="00023ABB"/>
    <w:rsid w:val="0003424E"/>
    <w:rsid w:val="00035850"/>
    <w:rsid w:val="000373BD"/>
    <w:rsid w:val="00041EBA"/>
    <w:rsid w:val="00047F33"/>
    <w:rsid w:val="00051E1C"/>
    <w:rsid w:val="0005433B"/>
    <w:rsid w:val="00061E5B"/>
    <w:rsid w:val="00064758"/>
    <w:rsid w:val="00064F63"/>
    <w:rsid w:val="00065F7B"/>
    <w:rsid w:val="0006677D"/>
    <w:rsid w:val="00073CF2"/>
    <w:rsid w:val="00073FB5"/>
    <w:rsid w:val="00090B6C"/>
    <w:rsid w:val="00092D3D"/>
    <w:rsid w:val="000B48B5"/>
    <w:rsid w:val="000C2523"/>
    <w:rsid w:val="000C35EB"/>
    <w:rsid w:val="000D5DF5"/>
    <w:rsid w:val="000E29D8"/>
    <w:rsid w:val="000E38DC"/>
    <w:rsid w:val="000E3A75"/>
    <w:rsid w:val="000E3D3A"/>
    <w:rsid w:val="000E531C"/>
    <w:rsid w:val="000E7D76"/>
    <w:rsid w:val="00112225"/>
    <w:rsid w:val="001147B5"/>
    <w:rsid w:val="00122319"/>
    <w:rsid w:val="0012661D"/>
    <w:rsid w:val="0013524D"/>
    <w:rsid w:val="00137D99"/>
    <w:rsid w:val="00143EE7"/>
    <w:rsid w:val="00162B5D"/>
    <w:rsid w:val="00165781"/>
    <w:rsid w:val="00167006"/>
    <w:rsid w:val="00190AD3"/>
    <w:rsid w:val="00197F5D"/>
    <w:rsid w:val="001A1530"/>
    <w:rsid w:val="001A1842"/>
    <w:rsid w:val="001A334B"/>
    <w:rsid w:val="001A4F21"/>
    <w:rsid w:val="001A78C2"/>
    <w:rsid w:val="001B0525"/>
    <w:rsid w:val="001B41AB"/>
    <w:rsid w:val="001C278A"/>
    <w:rsid w:val="001C2843"/>
    <w:rsid w:val="001C47D8"/>
    <w:rsid w:val="001D0316"/>
    <w:rsid w:val="001D6CE5"/>
    <w:rsid w:val="001E3D68"/>
    <w:rsid w:val="001F1568"/>
    <w:rsid w:val="001F3A5A"/>
    <w:rsid w:val="00215AE4"/>
    <w:rsid w:val="002204E9"/>
    <w:rsid w:val="00251B5A"/>
    <w:rsid w:val="00260B49"/>
    <w:rsid w:val="00267A70"/>
    <w:rsid w:val="00272753"/>
    <w:rsid w:val="00273DA3"/>
    <w:rsid w:val="00281F49"/>
    <w:rsid w:val="0028410F"/>
    <w:rsid w:val="00286E83"/>
    <w:rsid w:val="002B1448"/>
    <w:rsid w:val="002B2245"/>
    <w:rsid w:val="002C61AE"/>
    <w:rsid w:val="002D05BE"/>
    <w:rsid w:val="002D6C2D"/>
    <w:rsid w:val="002E22C4"/>
    <w:rsid w:val="002F20A6"/>
    <w:rsid w:val="002F3715"/>
    <w:rsid w:val="002F687F"/>
    <w:rsid w:val="0030448D"/>
    <w:rsid w:val="00304B3A"/>
    <w:rsid w:val="003225A8"/>
    <w:rsid w:val="003319E1"/>
    <w:rsid w:val="0034198F"/>
    <w:rsid w:val="003445BD"/>
    <w:rsid w:val="003521B5"/>
    <w:rsid w:val="0035380A"/>
    <w:rsid w:val="003544E3"/>
    <w:rsid w:val="00362307"/>
    <w:rsid w:val="0036349A"/>
    <w:rsid w:val="003650B7"/>
    <w:rsid w:val="00366D41"/>
    <w:rsid w:val="003714FE"/>
    <w:rsid w:val="003778DD"/>
    <w:rsid w:val="003830C6"/>
    <w:rsid w:val="00385A55"/>
    <w:rsid w:val="00386978"/>
    <w:rsid w:val="00393EEB"/>
    <w:rsid w:val="003942B7"/>
    <w:rsid w:val="003A38B7"/>
    <w:rsid w:val="003B0622"/>
    <w:rsid w:val="003B40CD"/>
    <w:rsid w:val="003B44F4"/>
    <w:rsid w:val="003C0AA4"/>
    <w:rsid w:val="003C5453"/>
    <w:rsid w:val="003C7085"/>
    <w:rsid w:val="003D195A"/>
    <w:rsid w:val="003D218C"/>
    <w:rsid w:val="003D62EC"/>
    <w:rsid w:val="003D7716"/>
    <w:rsid w:val="003E45D4"/>
    <w:rsid w:val="003F1FB7"/>
    <w:rsid w:val="003F6E26"/>
    <w:rsid w:val="00404EF8"/>
    <w:rsid w:val="00406287"/>
    <w:rsid w:val="00407DF2"/>
    <w:rsid w:val="004218C3"/>
    <w:rsid w:val="00423F00"/>
    <w:rsid w:val="0043173C"/>
    <w:rsid w:val="00436D4C"/>
    <w:rsid w:val="00437842"/>
    <w:rsid w:val="00447020"/>
    <w:rsid w:val="004477B0"/>
    <w:rsid w:val="00452FE7"/>
    <w:rsid w:val="00471806"/>
    <w:rsid w:val="004746B8"/>
    <w:rsid w:val="00484C4B"/>
    <w:rsid w:val="0048773A"/>
    <w:rsid w:val="00487D55"/>
    <w:rsid w:val="00491E31"/>
    <w:rsid w:val="004A5887"/>
    <w:rsid w:val="004B2E6A"/>
    <w:rsid w:val="004B611D"/>
    <w:rsid w:val="004B75A9"/>
    <w:rsid w:val="004C0382"/>
    <w:rsid w:val="004C2526"/>
    <w:rsid w:val="004C5C62"/>
    <w:rsid w:val="004D154F"/>
    <w:rsid w:val="004D2A92"/>
    <w:rsid w:val="004D2FD5"/>
    <w:rsid w:val="004E0522"/>
    <w:rsid w:val="004E211C"/>
    <w:rsid w:val="004E4AA3"/>
    <w:rsid w:val="004F402F"/>
    <w:rsid w:val="00507C48"/>
    <w:rsid w:val="00512302"/>
    <w:rsid w:val="00540F28"/>
    <w:rsid w:val="00541860"/>
    <w:rsid w:val="005447A3"/>
    <w:rsid w:val="00551288"/>
    <w:rsid w:val="005550B8"/>
    <w:rsid w:val="00556EEF"/>
    <w:rsid w:val="00575B5F"/>
    <w:rsid w:val="00584B5A"/>
    <w:rsid w:val="00591724"/>
    <w:rsid w:val="00591A8D"/>
    <w:rsid w:val="00592855"/>
    <w:rsid w:val="00596EA6"/>
    <w:rsid w:val="005A5A74"/>
    <w:rsid w:val="005C2E7E"/>
    <w:rsid w:val="005C6C61"/>
    <w:rsid w:val="005D764B"/>
    <w:rsid w:val="005E158F"/>
    <w:rsid w:val="005E1D5D"/>
    <w:rsid w:val="005E31B9"/>
    <w:rsid w:val="005F0D98"/>
    <w:rsid w:val="005F5966"/>
    <w:rsid w:val="00604D79"/>
    <w:rsid w:val="006077CF"/>
    <w:rsid w:val="00610A24"/>
    <w:rsid w:val="006211FE"/>
    <w:rsid w:val="00622995"/>
    <w:rsid w:val="00624BE4"/>
    <w:rsid w:val="0064164D"/>
    <w:rsid w:val="00656BDE"/>
    <w:rsid w:val="00657B79"/>
    <w:rsid w:val="00663EBD"/>
    <w:rsid w:val="00671125"/>
    <w:rsid w:val="006768B4"/>
    <w:rsid w:val="006808B8"/>
    <w:rsid w:val="0068240E"/>
    <w:rsid w:val="00690B6C"/>
    <w:rsid w:val="00694796"/>
    <w:rsid w:val="006A003D"/>
    <w:rsid w:val="006A13AF"/>
    <w:rsid w:val="006A2AE7"/>
    <w:rsid w:val="006A64A3"/>
    <w:rsid w:val="006A6661"/>
    <w:rsid w:val="006B49C2"/>
    <w:rsid w:val="006B5E5D"/>
    <w:rsid w:val="006B7A80"/>
    <w:rsid w:val="006C0092"/>
    <w:rsid w:val="006C0466"/>
    <w:rsid w:val="006C0660"/>
    <w:rsid w:val="006C2B2F"/>
    <w:rsid w:val="006C43DB"/>
    <w:rsid w:val="006D0D09"/>
    <w:rsid w:val="006D542D"/>
    <w:rsid w:val="006D6EEB"/>
    <w:rsid w:val="006E0E05"/>
    <w:rsid w:val="006E4B0C"/>
    <w:rsid w:val="006F5029"/>
    <w:rsid w:val="00700919"/>
    <w:rsid w:val="007101E0"/>
    <w:rsid w:val="007106A6"/>
    <w:rsid w:val="00712E02"/>
    <w:rsid w:val="0071693C"/>
    <w:rsid w:val="0072734C"/>
    <w:rsid w:val="00733700"/>
    <w:rsid w:val="00735BD7"/>
    <w:rsid w:val="00757567"/>
    <w:rsid w:val="0075763A"/>
    <w:rsid w:val="00761E88"/>
    <w:rsid w:val="00765A9D"/>
    <w:rsid w:val="00771E1D"/>
    <w:rsid w:val="007763A2"/>
    <w:rsid w:val="007824BE"/>
    <w:rsid w:val="007857FA"/>
    <w:rsid w:val="00785981"/>
    <w:rsid w:val="007900E2"/>
    <w:rsid w:val="007916F5"/>
    <w:rsid w:val="007928CE"/>
    <w:rsid w:val="0079394A"/>
    <w:rsid w:val="007A738D"/>
    <w:rsid w:val="007A73E9"/>
    <w:rsid w:val="007B1593"/>
    <w:rsid w:val="007B3DAC"/>
    <w:rsid w:val="007D30B9"/>
    <w:rsid w:val="007E0CFC"/>
    <w:rsid w:val="007E5247"/>
    <w:rsid w:val="00801AB1"/>
    <w:rsid w:val="00804077"/>
    <w:rsid w:val="008051F2"/>
    <w:rsid w:val="008130D4"/>
    <w:rsid w:val="00813B18"/>
    <w:rsid w:val="00817556"/>
    <w:rsid w:val="00825355"/>
    <w:rsid w:val="00826234"/>
    <w:rsid w:val="00841B38"/>
    <w:rsid w:val="00841C69"/>
    <w:rsid w:val="00843125"/>
    <w:rsid w:val="00843D89"/>
    <w:rsid w:val="0085001A"/>
    <w:rsid w:val="00854CD6"/>
    <w:rsid w:val="00855F01"/>
    <w:rsid w:val="0086022A"/>
    <w:rsid w:val="00861A3D"/>
    <w:rsid w:val="00862AC9"/>
    <w:rsid w:val="008759D8"/>
    <w:rsid w:val="00875AA5"/>
    <w:rsid w:val="00881AB6"/>
    <w:rsid w:val="00884F9C"/>
    <w:rsid w:val="00892104"/>
    <w:rsid w:val="00893B1A"/>
    <w:rsid w:val="00895350"/>
    <w:rsid w:val="008A043B"/>
    <w:rsid w:val="008A1797"/>
    <w:rsid w:val="008B1A4C"/>
    <w:rsid w:val="008B35FE"/>
    <w:rsid w:val="008B4733"/>
    <w:rsid w:val="008B64A6"/>
    <w:rsid w:val="008C44D2"/>
    <w:rsid w:val="008C5130"/>
    <w:rsid w:val="008C5419"/>
    <w:rsid w:val="008C5BF3"/>
    <w:rsid w:val="008D0481"/>
    <w:rsid w:val="008D5DC4"/>
    <w:rsid w:val="008E7DE6"/>
    <w:rsid w:val="009032F7"/>
    <w:rsid w:val="00904ECF"/>
    <w:rsid w:val="00907970"/>
    <w:rsid w:val="009130B3"/>
    <w:rsid w:val="0091481F"/>
    <w:rsid w:val="00917320"/>
    <w:rsid w:val="0092138F"/>
    <w:rsid w:val="00921E84"/>
    <w:rsid w:val="009324A9"/>
    <w:rsid w:val="0093293A"/>
    <w:rsid w:val="00933142"/>
    <w:rsid w:val="00934FB7"/>
    <w:rsid w:val="00944A24"/>
    <w:rsid w:val="00946215"/>
    <w:rsid w:val="009473CC"/>
    <w:rsid w:val="00960CE7"/>
    <w:rsid w:val="00964C78"/>
    <w:rsid w:val="009651D3"/>
    <w:rsid w:val="00965525"/>
    <w:rsid w:val="00980F02"/>
    <w:rsid w:val="009822DF"/>
    <w:rsid w:val="00985728"/>
    <w:rsid w:val="00987661"/>
    <w:rsid w:val="00987B0B"/>
    <w:rsid w:val="00993FFF"/>
    <w:rsid w:val="009A0602"/>
    <w:rsid w:val="009B059E"/>
    <w:rsid w:val="009B69DD"/>
    <w:rsid w:val="009B71B8"/>
    <w:rsid w:val="009C25F6"/>
    <w:rsid w:val="009C4459"/>
    <w:rsid w:val="009D12BF"/>
    <w:rsid w:val="009E0059"/>
    <w:rsid w:val="009E388E"/>
    <w:rsid w:val="009E5E81"/>
    <w:rsid w:val="009E79BC"/>
    <w:rsid w:val="009F323F"/>
    <w:rsid w:val="009F4449"/>
    <w:rsid w:val="00A0667E"/>
    <w:rsid w:val="00A0726D"/>
    <w:rsid w:val="00A12305"/>
    <w:rsid w:val="00A13294"/>
    <w:rsid w:val="00A2693A"/>
    <w:rsid w:val="00A27DC6"/>
    <w:rsid w:val="00A31308"/>
    <w:rsid w:val="00A3586A"/>
    <w:rsid w:val="00A4237B"/>
    <w:rsid w:val="00A60564"/>
    <w:rsid w:val="00A6539C"/>
    <w:rsid w:val="00A70A05"/>
    <w:rsid w:val="00A73794"/>
    <w:rsid w:val="00A75FEC"/>
    <w:rsid w:val="00A77A62"/>
    <w:rsid w:val="00A77CA2"/>
    <w:rsid w:val="00AA4B23"/>
    <w:rsid w:val="00AA5EDD"/>
    <w:rsid w:val="00AC7D7A"/>
    <w:rsid w:val="00AD18B3"/>
    <w:rsid w:val="00AD3226"/>
    <w:rsid w:val="00AE4129"/>
    <w:rsid w:val="00AE4E5D"/>
    <w:rsid w:val="00B1443F"/>
    <w:rsid w:val="00B14FC7"/>
    <w:rsid w:val="00B15F13"/>
    <w:rsid w:val="00B16B86"/>
    <w:rsid w:val="00B2059F"/>
    <w:rsid w:val="00B22837"/>
    <w:rsid w:val="00B2393C"/>
    <w:rsid w:val="00B3413B"/>
    <w:rsid w:val="00B44A42"/>
    <w:rsid w:val="00B453C2"/>
    <w:rsid w:val="00B46791"/>
    <w:rsid w:val="00B4770D"/>
    <w:rsid w:val="00B52A7B"/>
    <w:rsid w:val="00B53F13"/>
    <w:rsid w:val="00B5411E"/>
    <w:rsid w:val="00B60292"/>
    <w:rsid w:val="00B61265"/>
    <w:rsid w:val="00B64FF6"/>
    <w:rsid w:val="00B650A8"/>
    <w:rsid w:val="00B65780"/>
    <w:rsid w:val="00B82014"/>
    <w:rsid w:val="00B92D99"/>
    <w:rsid w:val="00B97955"/>
    <w:rsid w:val="00BA26A3"/>
    <w:rsid w:val="00BA6E4C"/>
    <w:rsid w:val="00BB6846"/>
    <w:rsid w:val="00BD16DA"/>
    <w:rsid w:val="00BD352C"/>
    <w:rsid w:val="00BD5D6C"/>
    <w:rsid w:val="00BD6EA2"/>
    <w:rsid w:val="00BE3200"/>
    <w:rsid w:val="00BF0DA1"/>
    <w:rsid w:val="00BF77CB"/>
    <w:rsid w:val="00C2508B"/>
    <w:rsid w:val="00C31B02"/>
    <w:rsid w:val="00C51F18"/>
    <w:rsid w:val="00C61332"/>
    <w:rsid w:val="00C66F63"/>
    <w:rsid w:val="00C713E5"/>
    <w:rsid w:val="00C75031"/>
    <w:rsid w:val="00CA1FC5"/>
    <w:rsid w:val="00CA4BE3"/>
    <w:rsid w:val="00CC2B83"/>
    <w:rsid w:val="00CD0EBF"/>
    <w:rsid w:val="00CD5A10"/>
    <w:rsid w:val="00CD79AE"/>
    <w:rsid w:val="00CE5A43"/>
    <w:rsid w:val="00CF0EF8"/>
    <w:rsid w:val="00CF4356"/>
    <w:rsid w:val="00CF795E"/>
    <w:rsid w:val="00D0358E"/>
    <w:rsid w:val="00D04D1E"/>
    <w:rsid w:val="00D151AD"/>
    <w:rsid w:val="00D21EBB"/>
    <w:rsid w:val="00D278A1"/>
    <w:rsid w:val="00D425D5"/>
    <w:rsid w:val="00D445ED"/>
    <w:rsid w:val="00D52A69"/>
    <w:rsid w:val="00D63376"/>
    <w:rsid w:val="00D64C4E"/>
    <w:rsid w:val="00D74599"/>
    <w:rsid w:val="00D76EFB"/>
    <w:rsid w:val="00D84A6B"/>
    <w:rsid w:val="00D91209"/>
    <w:rsid w:val="00D932FF"/>
    <w:rsid w:val="00DA0CBB"/>
    <w:rsid w:val="00DA2E49"/>
    <w:rsid w:val="00DA53CA"/>
    <w:rsid w:val="00DA6612"/>
    <w:rsid w:val="00DB02B3"/>
    <w:rsid w:val="00DC0205"/>
    <w:rsid w:val="00DC0A1B"/>
    <w:rsid w:val="00DC207F"/>
    <w:rsid w:val="00DC56CA"/>
    <w:rsid w:val="00DD10C9"/>
    <w:rsid w:val="00DE2F12"/>
    <w:rsid w:val="00DE3E3C"/>
    <w:rsid w:val="00DF2A20"/>
    <w:rsid w:val="00DF72F4"/>
    <w:rsid w:val="00E0177B"/>
    <w:rsid w:val="00E06BEA"/>
    <w:rsid w:val="00E11A33"/>
    <w:rsid w:val="00E17834"/>
    <w:rsid w:val="00E417A7"/>
    <w:rsid w:val="00E422A1"/>
    <w:rsid w:val="00E427FD"/>
    <w:rsid w:val="00E45144"/>
    <w:rsid w:val="00E4607D"/>
    <w:rsid w:val="00E47C3E"/>
    <w:rsid w:val="00E54385"/>
    <w:rsid w:val="00E550D2"/>
    <w:rsid w:val="00E60D1B"/>
    <w:rsid w:val="00E71469"/>
    <w:rsid w:val="00E733E5"/>
    <w:rsid w:val="00E75383"/>
    <w:rsid w:val="00E83D88"/>
    <w:rsid w:val="00E9444E"/>
    <w:rsid w:val="00EA5A2A"/>
    <w:rsid w:val="00EA5B9B"/>
    <w:rsid w:val="00EA736C"/>
    <w:rsid w:val="00EB1A4B"/>
    <w:rsid w:val="00EB33DA"/>
    <w:rsid w:val="00EB46EB"/>
    <w:rsid w:val="00EB6985"/>
    <w:rsid w:val="00EC53CA"/>
    <w:rsid w:val="00EC77F4"/>
    <w:rsid w:val="00ED3882"/>
    <w:rsid w:val="00EE04FF"/>
    <w:rsid w:val="00EF27A5"/>
    <w:rsid w:val="00EF30CB"/>
    <w:rsid w:val="00EF50D2"/>
    <w:rsid w:val="00EF7AAA"/>
    <w:rsid w:val="00F33278"/>
    <w:rsid w:val="00F437CD"/>
    <w:rsid w:val="00F476DA"/>
    <w:rsid w:val="00F50A81"/>
    <w:rsid w:val="00F61807"/>
    <w:rsid w:val="00F862F6"/>
    <w:rsid w:val="00F87914"/>
    <w:rsid w:val="00F87CF1"/>
    <w:rsid w:val="00F95881"/>
    <w:rsid w:val="00FB1F51"/>
    <w:rsid w:val="00FB23B1"/>
    <w:rsid w:val="00FC2043"/>
    <w:rsid w:val="00FC482F"/>
    <w:rsid w:val="00FD1DBD"/>
    <w:rsid w:val="00FD7122"/>
    <w:rsid w:val="00FE2912"/>
    <w:rsid w:val="00FE702E"/>
    <w:rsid w:val="00FF5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http://www.java.hr/xml/smarttags/poslbr" w:name="poslbr"/>
  <w:shapeDefaults>
    <o:shapedefaults spidmax="1026" v:ext="edit"/>
    <o:shapelayout v:ext="edit">
      <o:idmap data="1" v:ext="edit"/>
    </o:shapelayout>
  </w:shapeDefaults>
  <w:decimalSymbol w:val=","/>
  <w:listSeparator w:val=";"/>
  <w15:docId w15:val="{8829003E-A124-4209-AB9E-206337C5F54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C51F1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8B64A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B64A6"/>
  </w:style>
  <w:style w:type="paragraph" w:styleId="Podnoje">
    <w:name w:val="footer"/>
    <w:basedOn w:val="Normal"/>
    <w:rsid w:val="008B64A6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AD3226"/>
    <w:rPr>
      <w:rFonts w:ascii="Tahoma" w:hAnsi="Tahoma" w:cs="Tahoma"/>
      <w:sz w:val="16"/>
      <w:szCs w:val="16"/>
    </w:rPr>
  </w:style>
  <w:style w:type="character" w:styleId="st1" w:customStyle="true">
    <w:name w:val="st1"/>
    <w:basedOn w:val="Zadanifontodlomka"/>
    <w:rsid w:val="002F687F"/>
  </w:style>
  <w:style w:type="paragraph" w:styleId="Odlomakpopisa">
    <w:name w:val="List Paragraph"/>
    <w:basedOn w:val="Normal"/>
    <w:uiPriority w:val="34"/>
    <w:qFormat/>
    <w:rsid w:val="00DD10C9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E291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E291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E291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E291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E291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0212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7013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7969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933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8062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441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1260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8788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90759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9607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9740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97275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12523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9299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6464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36456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77206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68161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0623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69824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5402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30486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91671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30493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70897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4579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0269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5335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57712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582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76081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9040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34770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02980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3058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6342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16230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85651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13108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7885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50723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64988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35120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1425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18859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47466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6202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70984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3761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90526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59413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9969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10133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3973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97707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92869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4748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93314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14220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7238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73864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37740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25276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89836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38589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61864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7348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75941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4518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6644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37276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89620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43577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4424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2236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2. studenog 2021.</izvorni_sadrzaj>
    <derivirana_varijabla naziv="DomainObject.DatumDonosenjaOdluke_1">2. studenog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2021.</izvorni_sadrzaj>
    <derivirana_varijabla naziv="DomainObject.Predmet.DatumOsnivanja_1">6. kolovoza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kolovoza 2021.</izvorni_sadrzaj>
    <derivirana_varijabla naziv="DomainObject.Predmet.DatumRjesavanja_1">6. kolovoza 2021.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obiman predmet, I., II. i III. svežanj nalaze se u 
ormaru u ref. 4, u pisarnicu se šalje samo 
IV. svežanj (od 9.1.2020.)</izvorni_sadrzaj>
    <derivirana_varijabla naziv="DomainObject.Predmet.Opis_1">obiman predmet, I., II. i III. svežanj nalaze se u 
ormaru u ref. 4, u pisarnicu se šalje samo 
IV. svežanj (od 9.1.2020.)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St-483/2021</izvorni_sadrzaj>
    <derivirana_varijabla naziv="DomainObject.Predmet.OznakaBroj_1">St-483/2021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Tijana</izvorni_sadrzaj>
    <derivirana_varijabla naziv="DomainObject.Predmet.PredmetRijesio.Ime_1">Tijana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Licul</izvorni_sadrzaj>
    <derivirana_varijabla naziv="DomainObject.Predmet.PredmetRijesio.Prezime_1">Licul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AGROFIN d.o.o. UMAG</izvorni_sadrzaj>
    <derivirana_varijabla naziv="DomainObject.Predmet.ProtustrankaFormated_1">  AGROFIN d.o.o. UMAG</derivirana_varijabla>
  </DomainObject.Predmet.ProtustrankaFormated>
  <DomainObject.Predmet.ProtustrankaFormatedOIB>
    <izvorni_sadrzaj>  AGROFIN d.o.o. UMAG, OIB 74735820157</izvorni_sadrzaj>
    <derivirana_varijabla naziv="DomainObject.Predmet.ProtustrankaFormatedOIB_1">  AGROFIN d.o.o. UMAG, OIB 74735820157</derivirana_varijabla>
  </DomainObject.Predmet.ProtustrankaFormatedOIB>
  <DomainObject.Predmet.ProtustrankaFormatedWithAdress>
    <izvorni_sadrzaj> AGROFIN d.o.o. UMAG, Zambratija, Romanija 60A, 52470 Umag</izvorni_sadrzaj>
    <derivirana_varijabla naziv="DomainObject.Predmet.ProtustrankaFormatedWithAdress_1"> AGROFIN d.o.o. UMAG, Zambratija, Romanija 60A, 52470 Umag</derivirana_varijabla>
  </DomainObject.Predmet.ProtustrankaFormatedWithAdress>
  <DomainObject.Predmet.ProtustrankaFormatedWithAdressOIB>
    <izvorni_sadrzaj> AGROFIN d.o.o. UMAG, OIB 74735820157, Zambratija, Romanija 60A, 52470 Umag</izvorni_sadrzaj>
    <derivirana_varijabla naziv="DomainObject.Predmet.ProtustrankaFormatedWithAdressOIB_1"> AGROFIN d.o.o. UMAG, OIB 74735820157, Zambratija, Romanija 60A, 52470 Umag</derivirana_varijabla>
  </DomainObject.Predmet.ProtustrankaFormatedWithAdressOIB>
  <DomainObject.Predmet.ProtustrankaWithAdress>
    <izvorni_sadrzaj>AGROFIN d.o.o. UMAG Zambratija, Romanija 60A, 52470 Umag</izvorni_sadrzaj>
    <derivirana_varijabla naziv="DomainObject.Predmet.ProtustrankaWithAdress_1">AGROFIN d.o.o. UMAG Zambratija, Romanija 60A, 52470 Umag</derivirana_varijabla>
  </DomainObject.Predmet.ProtustrankaWithAdress>
  <DomainObject.Predmet.ProtustrankaWithAdressOIB>
    <izvorni_sadrzaj>AGROFIN d.o.o. UMAG, OIB 74735820157, Zambratija, Romanija 60A, 52470 Umag</izvorni_sadrzaj>
    <derivirana_varijabla naziv="DomainObject.Predmet.ProtustrankaWithAdressOIB_1">AGROFIN d.o.o. UMAG, OIB 74735820157, Zambratija, Romanija 60A, 52470 Umag</derivirana_varijabla>
  </DomainObject.Predmet.ProtustrankaWithAdressOIB>
  <DomainObject.Predmet.ProtustrankaNazivFormated>
    <izvorni_sadrzaj>AGROFIN d.o.o. UMAG</izvorni_sadrzaj>
    <derivirana_varijabla naziv="DomainObject.Predmet.ProtustrankaNazivFormated_1">AGROFIN d.o.o. UMAG</derivirana_varijabla>
  </DomainObject.Predmet.ProtustrankaNazivFormated>
  <DomainObject.Predmet.ProtustrankaNazivFormatedOIB>
    <izvorni_sadrzaj>AGROFIN d.o.o. UMAG, OIB 74735820157</izvorni_sadrzaj>
    <derivirana_varijabla naziv="DomainObject.Predmet.ProtustrankaNazivFormatedOIB_1">AGROFIN d.o.o. UMAG, OIB 74735820157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AGROFIN d.o.o. UMAG</izvorni_sadrzaj>
    <derivirana_varijabla naziv="DomainObject.Predmet.StrankaFormated_1">  AGROFIN d.o.o. UMAG</derivirana_varijabla>
  </DomainObject.Predmet.StrankaFormated>
  <DomainObject.Predmet.StrankaFormatedOIB>
    <izvorni_sadrzaj>  AGROFIN d.o.o. UMAG, OIB 74735820157</izvorni_sadrzaj>
    <derivirana_varijabla naziv="DomainObject.Predmet.StrankaFormatedOIB_1">  AGROFIN d.o.o. UMAG, OIB 74735820157</derivirana_varijabla>
  </DomainObject.Predmet.StrankaFormatedOIB>
  <DomainObject.Predmet.StrankaFormatedWithAdress>
    <izvorni_sadrzaj> AGROFIN d.o.o. UMAG, Zambratija, Romanija 60A , 52470 Umag</izvorni_sadrzaj>
    <derivirana_varijabla naziv="DomainObject.Predmet.StrankaFormatedWithAdress_1"> AGROFIN d.o.o. UMAG, Zambratija, Romanija 60A , 52470 Umag</derivirana_varijabla>
  </DomainObject.Predmet.StrankaFormatedWithAdress>
  <DomainObject.Predmet.StrankaFormatedWithAdressOIB>
    <izvorni_sadrzaj> AGROFIN d.o.o. UMAG, OIB 74735820157, Zambratija, Romanija 60A , 52470 Umag</izvorni_sadrzaj>
    <derivirana_varijabla naziv="DomainObject.Predmet.StrankaFormatedWithAdressOIB_1"> AGROFIN d.o.o. UMAG, OIB 74735820157, Zambratija, Romanija 60A , 52470 Umag</derivirana_varijabla>
  </DomainObject.Predmet.StrankaFormatedWithAdressOIB>
  <DomainObject.Predmet.StrankaWithAdress>
    <izvorni_sadrzaj>AGROFIN d.o.o. UMAG Zambratija, Romanija 60A ,52470 Umag</izvorni_sadrzaj>
    <derivirana_varijabla naziv="DomainObject.Predmet.StrankaWithAdress_1">AGROFIN d.o.o. UMAG Zambratija, Romanija 60A ,52470 Umag</derivirana_varijabla>
  </DomainObject.Predmet.StrankaWithAdress>
  <DomainObject.Predmet.StrankaWithAdressOIB>
    <izvorni_sadrzaj>AGROFIN d.o.o. UMAG, OIB 74735820157, Zambratija, Romanija 60A ,52470 Umag</izvorni_sadrzaj>
    <derivirana_varijabla naziv="DomainObject.Predmet.StrankaWithAdressOIB_1">AGROFIN d.o.o. UMAG, OIB 74735820157, Zambratija, Romanija 60A ,52470 Umag</derivirana_varijabla>
  </DomainObject.Predmet.StrankaWithAdressOIB>
  <DomainObject.Predmet.StrankaNazivFormated>
    <izvorni_sadrzaj>AGROFIN d.o.o. UMAG</izvorni_sadrzaj>
    <derivirana_varijabla naziv="DomainObject.Predmet.StrankaNazivFormated_1">AGROFIN d.o.o. UMAG</derivirana_varijabla>
  </DomainObject.Predmet.StrankaNazivFormated>
  <DomainObject.Predmet.StrankaNazivFormatedOIB>
    <izvorni_sadrzaj>AGROFIN d.o.o. UMAG, OIB 74735820157</izvorni_sadrzaj>
    <derivirana_varijabla naziv="DomainObject.Predmet.StrankaNazivFormatedOIB_1">AGROFIN d.o.o. UMAG, OIB 74735820157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AGROFIN d.o.o. UMAG</item>
    </izvorni_sadrzaj>
    <derivirana_varijabla naziv="DomainObject.Predmet.StrankaListFormated_1">
      <item>AGROFIN d.o.o. UMAG</item>
    </derivirana_varijabla>
  </DomainObject.Predmet.StrankaListFormated>
  <DomainObject.Predmet.StrankaListFormatedOIB>
    <izvorni_sadrzaj>
      <item>AGROFIN d.o.o. UMAG, OIB 74735820157</item>
    </izvorni_sadrzaj>
    <derivirana_varijabla naziv="DomainObject.Predmet.StrankaListFormatedOIB_1">
      <item>AGROFIN d.o.o. UMAG, OIB 74735820157</item>
    </derivirana_varijabla>
  </DomainObject.Predmet.StrankaListFormatedOIB>
  <DomainObject.Predmet.StrankaListFormatedWithAdress>
    <izvorni_sadrzaj>
      <item>AGROFIN d.o.o. UMAG, Zambratija, Romanija 60A , 52470 Umag</item>
    </izvorni_sadrzaj>
    <derivirana_varijabla naziv="DomainObject.Predmet.StrankaListFormatedWithAdress_1">
      <item>AGROFIN d.o.o. UMAG, Zambratija, Romanija 60A , 52470 Umag</item>
    </derivirana_varijabla>
  </DomainObject.Predmet.StrankaListFormatedWithAdress>
  <DomainObject.Predmet.StrankaListFormatedWithAdressOIB>
    <izvorni_sadrzaj>
      <item>AGROFIN d.o.o. UMAG, OIB 74735820157, Zambratija, Romanija 60A , 52470 Umag</item>
    </izvorni_sadrzaj>
    <derivirana_varijabla naziv="DomainObject.Predmet.StrankaListFormatedWithAdressOIB_1">
      <item>AGROFIN d.o.o. UMAG, OIB 74735820157, Zambratija, Romanija 60A , 52470 Umag</item>
    </derivirana_varijabla>
  </DomainObject.Predmet.StrankaListFormatedWithAdressOIB>
  <DomainObject.Predmet.StrankaListNazivFormated>
    <izvorni_sadrzaj>
      <item>AGROFIN d.o.o. UMAG</item>
    </izvorni_sadrzaj>
    <derivirana_varijabla naziv="DomainObject.Predmet.StrankaListNazivFormated_1">
      <item>AGROFIN d.o.o. UMAG</item>
    </derivirana_varijabla>
  </DomainObject.Predmet.StrankaListNazivFormated>
  <DomainObject.Predmet.StrankaListNazivFormatedOIB>
    <izvorni_sadrzaj>
      <item>AGROFIN d.o.o. UMAG, OIB 74735820157</item>
    </izvorni_sadrzaj>
    <derivirana_varijabla naziv="DomainObject.Predmet.StrankaListNazivFormatedOIB_1">
      <item>AGROFIN d.o.o. UMAG, OIB 74735820157</item>
    </derivirana_varijabla>
  </DomainObject.Predmet.StrankaListNazivFormatedOIB>
  <DomainObject.Predmet.ProtuStrankaListFormated>
    <izvorni_sadrzaj>
      <item>AGROFIN d.o.o. UMAG</item>
    </izvorni_sadrzaj>
    <derivirana_varijabla naziv="DomainObject.Predmet.ProtuStrankaListFormated_1">
      <item>AGROFIN d.o.o. UMAG</item>
    </derivirana_varijabla>
  </DomainObject.Predmet.ProtuStrankaListFormated>
  <DomainObject.Predmet.ProtuStrankaListFormatedOIB>
    <izvorni_sadrzaj>
      <item>AGROFIN d.o.o. UMAG, OIB 74735820157</item>
    </izvorni_sadrzaj>
    <derivirana_varijabla naziv="DomainObject.Predmet.ProtuStrankaListFormatedOIB_1">
      <item>AGROFIN d.o.o. UMAG, OIB 74735820157</item>
    </derivirana_varijabla>
  </DomainObject.Predmet.ProtuStrankaListFormatedOIB>
  <DomainObject.Predmet.ProtuStrankaListFormatedWithAdress>
    <izvorni_sadrzaj>
      <item>AGROFIN d.o.o. UMAG, Zambratija, Romanija 60A, 52470 Umag</item>
    </izvorni_sadrzaj>
    <derivirana_varijabla naziv="DomainObject.Predmet.ProtuStrankaListFormatedWithAdress_1">
      <item>AGROFIN d.o.o. UMAG, Zambratija, Romanija 60A, 52470 Umag</item>
    </derivirana_varijabla>
  </DomainObject.Predmet.ProtuStrankaListFormatedWithAdress>
  <DomainObject.Predmet.ProtuStrankaListFormatedWithAdressOIB>
    <izvorni_sadrzaj>
      <item>AGROFIN d.o.o. UMAG, OIB 74735820157, Zambratija, Romanija 60A, 52470 Umag</item>
    </izvorni_sadrzaj>
    <derivirana_varijabla naziv="DomainObject.Predmet.ProtuStrankaListFormatedWithAdressOIB_1">
      <item>AGROFIN d.o.o. UMAG, OIB 74735820157, Zambratija, Romanija 60A, 52470 Umag</item>
    </derivirana_varijabla>
  </DomainObject.Predmet.ProtuStrankaListFormatedWithAdressOIB>
  <DomainObject.Predmet.ProtuStrankaListNazivFormated>
    <izvorni_sadrzaj>
      <item>AGROFIN d.o.o. UMAG</item>
    </izvorni_sadrzaj>
    <derivirana_varijabla naziv="DomainObject.Predmet.ProtuStrankaListNazivFormated_1">
      <item>AGROFIN d.o.o. UMAG</item>
    </derivirana_varijabla>
  </DomainObject.Predmet.ProtuStrankaListNazivFormated>
  <DomainObject.Predmet.ProtuStrankaListNazivFormatedOIB>
    <izvorni_sadrzaj>
      <item>AGROFIN d.o.o. UMAG, OIB 74735820157</item>
    </izvorni_sadrzaj>
    <derivirana_varijabla naziv="DomainObject.Predmet.ProtuStrankaListNazivFormatedOIB_1">
      <item>AGROFIN d.o.o. UMAG, OIB 74735820157</item>
    </derivirana_varijabla>
  </DomainObject.Predmet.ProtuStrankaListNazivFormatedOIB>
  <DomainObject.Predmet.OstaliListFormated>
    <izvorni_sadrzaj>
      <item>Nadija Benolić</item>
      <item>Ivana Špehar Janković</item>
      <item>Martina Benolić</item>
      <item>Saša Poldan</item>
    </izvorni_sadrzaj>
    <derivirana_varijabla naziv="DomainObject.Predmet.OstaliListFormated_1">
      <item>Nadija Benolić</item>
      <item>Ivana Špehar Janković</item>
      <item>Martina Benolić</item>
      <item>Saša Poldan</item>
    </derivirana_varijabla>
  </DomainObject.Predmet.OstaliListFormated>
  <DomainObject.Predmet.OstaliListFormatedOIB>
    <izvorni_sadrzaj>
      <item>Nadija Benolić, OIB 30870764620</item>
      <item>Ivana Špehar Janković, OIB 66310854990</item>
      <item>Martina Benolić, OIB 03562628517</item>
      <item>Saša Poldan, OIB 03822303154</item>
    </izvorni_sadrzaj>
    <derivirana_varijabla naziv="DomainObject.Predmet.OstaliListFormatedOIB_1">
      <item>Nadija Benolić, OIB 30870764620</item>
      <item>Ivana Špehar Janković, OIB 66310854990</item>
      <item>Martina Benolić, OIB 03562628517</item>
      <item>Saša Poldan, OIB 03822303154</item>
    </derivirana_varijabla>
  </DomainObject.Predmet.OstaliListFormatedOIB>
  <DomainObject.Predmet.OstaliListFormatedWithAdress>
    <izvorni_sadrzaj>
      <item>Nadija Benolić, Trgovačka 2 a, 52470 Umag</item>
      <item>Ivana Špehar Janković, Ribnjak 12-14, 10000 Zagreb</item>
      <item>Martina Benolić, Rovinjska Ulica 6 B, 52470 Umag</item>
      <item>Saša Poldan, Jadranski trg 4, 51000 Rijeka</item>
    </izvorni_sadrzaj>
    <derivirana_varijabla naziv="DomainObject.Predmet.OstaliListFormatedWithAdress_1">
      <item>Nadija Benolić, Trgovačka 2 a, 52470 Umag</item>
      <item>Ivana Špehar Janković, Ribnjak 12-14, 10000 Zagreb</item>
      <item>Martina Benolić, Rovinjska Ulica 6 B, 52470 Umag</item>
      <item>Saša Poldan, Jadranski trg 4, 51000 Rijeka</item>
    </derivirana_varijabla>
  </DomainObject.Predmet.OstaliListFormatedWithAdress>
  <DomainObject.Predmet.OstaliListFormatedWithAdressOIB>
    <izvorni_sadrzaj>
      <item>Nadija Benolić, OIB 30870764620, Trgovačka 2 a, 52470 Umag</item>
      <item>Ivana Špehar Janković, OIB 66310854990, Ribnjak 12-14, 10000 Zagreb</item>
      <item>Martina Benolić, OIB 03562628517, Rovinjska Ulica 6 B, 52470 Umag</item>
      <item>Saša Poldan, OIB 03822303154, Jadranski trg 4, 51000 Rijeka</item>
    </izvorni_sadrzaj>
    <derivirana_varijabla naziv="DomainObject.Predmet.OstaliListFormatedWithAdressOIB_1">
      <item>Nadija Benolić, OIB 30870764620, Trgovačka 2 a, 52470 Umag</item>
      <item>Ivana Špehar Janković, OIB 66310854990, Ribnjak 12-14, 10000 Zagreb</item>
      <item>Martina Benolić, OIB 03562628517, Rovinjska Ulica 6 B, 52470 Umag</item>
      <item>Saša Poldan, OIB 03822303154, Jadranski trg 4, 51000 Rijeka</item>
    </derivirana_varijabla>
  </DomainObject.Predmet.OstaliListFormatedWithAdressOIB>
  <DomainObject.Predmet.OstaliListNazivFormated>
    <izvorni_sadrzaj>
      <item>Nadija Benolić</item>
      <item>Ivana Špehar Janković</item>
      <item>Martina Benolić</item>
      <item>Saša Poldan</item>
    </izvorni_sadrzaj>
    <derivirana_varijabla naziv="DomainObject.Predmet.OstaliListNazivFormated_1">
      <item>Nadija Benolić</item>
      <item>Ivana Špehar Janković</item>
      <item>Martina Benolić</item>
      <item>Saša Poldan</item>
    </derivirana_varijabla>
  </DomainObject.Predmet.OstaliListNazivFormated>
  <DomainObject.Predmet.OstaliListNazivFormatedOIB>
    <izvorni_sadrzaj>
      <item>Nadija Benolić, OIB 30870764620</item>
      <item>Ivana Špehar Janković, OIB 66310854990</item>
      <item>Martina Benolić, OIB 03562628517</item>
      <item>Saša Poldan, OIB 03822303154</item>
    </izvorni_sadrzaj>
    <derivirana_varijabla naziv="DomainObject.Predmet.OstaliListNazivFormatedOIB_1">
      <item>Nadija Benolić, OIB 30870764620</item>
      <item>Ivana Špehar Janković, OIB 66310854990</item>
      <item>Martina Benolić, OIB 03562628517</item>
      <item>Saša Poldan, OIB 03822303154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studenog 2021.</izvorni_sadrzaj>
    <derivirana_varijabla naziv="DomainObject.Datum_1">2. studenog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AGROFIN d.o.o. UMAG</izvorni_sadrzaj>
    <derivirana_varijabla naziv="DomainObject.Predmet.StrankaIDrugi_1">AGROFIN d.o.o. UMAG</derivirana_varijabla>
  </DomainObject.Predmet.StrankaIDrugi>
  <DomainObject.Predmet.ProtustrankaIDrugi>
    <izvorni_sadrzaj>AGROFIN d.o.o. UMAG</izvorni_sadrzaj>
    <derivirana_varijabla naziv="DomainObject.Predmet.ProtustrankaIDrugi_1">AGROFIN d.o.o. UMAG</derivirana_varijabla>
  </DomainObject.Predmet.ProtustrankaIDrugi>
  <DomainObject.Predmet.StrankaIDrugiAdressOIB>
    <izvorni_sadrzaj>AGROFIN d.o.o. UMAG, OIB 74735820157, Zambratija, Romanija 60A , 52470 Umag</izvorni_sadrzaj>
    <derivirana_varijabla naziv="DomainObject.Predmet.StrankaIDrugiAdressOIB_1">AGROFIN d.o.o. UMAG, OIB 74735820157, Zambratija, Romanija 60A , 52470 Umag</derivirana_varijabla>
  </DomainObject.Predmet.StrankaIDrugiAdressOIB>
  <DomainObject.Predmet.ProtustrankaIDrugiAdressOIB>
    <izvorni_sadrzaj>AGROFIN d.o.o. UMAG, OIB 74735820157, Zambratija, Romanija 60A, 52470 Umag</izvorni_sadrzaj>
    <derivirana_varijabla naziv="DomainObject.Predmet.ProtustrankaIDrugiAdressOIB_1">AGROFIN d.o.o. UMAG, OIB 74735820157, Zambratija, Romanija 60A,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kolovoza 2021.</izvorni_sadrzaj>
    <derivirana_varijabla naziv="DomainObject.Predmet.OdlukaRjesenje.DatumDonosenjaOdluke_1">6. kolovoza 2021.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St-483/2021-34</izvorni_sadrzaj>
    <derivirana_varijabla naziv="DomainObject.Predmet.OdlukaRjesenje.Oznaka_1">St-483/2021-34</derivirana_varijabla>
  </DomainObject.Predmet.OdlukaRjesenje.Oznaka>
  <DomainObject.Predmet.SudioniciListNaziv>
    <izvorni_sadrzaj>
      <item>AGROFIN d.o.o. UMAG</item>
      <item>AGROFIN d.o.o. UMAG</item>
      <item>Nadija Benolić</item>
      <item>Ivana Špehar Janković</item>
      <item>Martina Benolić</item>
      <item>Saša Poldan</item>
    </izvorni_sadrzaj>
    <derivirana_varijabla naziv="DomainObject.Predmet.SudioniciListNaziv_1">
      <item>AGROFIN d.o.o. UMAG</item>
      <item>AGROFIN d.o.o. UMAG</item>
      <item>Nadija Benolić</item>
      <item>Ivana Špehar Janković</item>
      <item>Martina Benolić</item>
      <item>Saša Poldan</item>
    </derivirana_varijabla>
  </DomainObject.Predmet.SudioniciListNaziv>
  <DomainObject.Predmet.SudioniciListAdressOIB>
    <izvorni_sadrzaj>
      <item>AGROFIN d.o.o. UMAG, OIB 74735820157, Zambratija, Romanija 60A,52470 Umag</item>
      <item>AGROFIN d.o.o. UMAG, OIB 74735820157, Zambratija, Romanija 60A ,52470 Umag</item>
      <item>Nadija Benolić, OIB 30870764620, Trgovačka 2 a,52470 Umag</item>
      <item>Ivana Špehar Janković, OIB 66310854990, Ribnjak 12-14,10000 Zagreb</item>
      <item>Martina Benolić, OIB 03562628517, Rovinjska Ulica 6 B,52470 Umag</item>
      <item>Saša Poldan, OIB 03822303154, Jadranski trg 4,51000 Rijeka</item>
    </izvorni_sadrzaj>
    <derivirana_varijabla naziv="DomainObject.Predmet.SudioniciListAdressOIB_1">
      <item>AGROFIN d.o.o. UMAG, OIB 74735820157, Zambratija, Romanija 60A,52470 Umag</item>
      <item>AGROFIN d.o.o. UMAG, OIB 74735820157, Zambratija, Romanija 60A ,52470 Umag</item>
      <item>Nadija Benolić, OIB 30870764620, Trgovačka 2 a,52470 Umag</item>
      <item>Ivana Špehar Janković, OIB 66310854990, Ribnjak 12-14,10000 Zagreb</item>
      <item>Martina Benolić, OIB 03562628517, Rovinjska Ulica 6 B,52470 Umag</item>
      <item>Saša Poldan, OIB 03822303154, Jadranski trg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74735820157</item>
      <item>, OIB 74735820157</item>
      <item>, OIB 30870764620</item>
      <item>, OIB 66310854990</item>
      <item>, OIB 03562628517</item>
      <item>, OIB 03822303154</item>
    </izvorni_sadrzaj>
    <derivirana_varijabla naziv="DomainObject.Predmet.SudioniciListNazivOIB_1">
      <item>, OIB 74735820157</item>
      <item>, OIB 74735820157</item>
      <item>, OIB 30870764620</item>
      <item>, OIB 66310854990</item>
      <item>, OIB 03562628517</item>
      <item>, OIB 03822303154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kolovoza 2021.</izvorni_sadrzaj>
    <derivirana_varijabla naziv="DomainObject.PredzadnjaOdlukaIzPredmeta.DatumDonosenjaOdluke_1">6. kolovoza 2021.</derivirana_varijabla>
  </DomainObject.PredzadnjaOdlukaIzPredmeta.DatumDonosenjaOdluke>
  <DomainObject.PredzadnjaOdlukaIzPredmeta.Oznaka>
    <izvorni_sadrzaj>St-483/2021-34</izvorni_sadrzaj>
    <derivirana_varijabla naziv="DomainObject.PredzadnjaOdlukaIzPredmeta.Oznaka_1">St-483/2021-34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listopada 2019.</izvorni_sadrzaj>
    <derivirana_varijabla naziv="DomainObject.Predmet.DatumPocetkaProcesa_1">24.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3C645E-D45B-4118-A3EC-502836697D6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90</properties:Words>
  <properties:Characters>566</properties:Characters>
  <properties:Lines>42</properties:Lines>
  <properties:Paragraphs>17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696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2021-11-02T08:10:00Z</dcterms:created>
  <dc:creator>msolic2</dc:creator>
  <cp:lastModifiedBy>Sanja Prodan</cp:lastModifiedBy>
  <cp:lastPrinted>2021-09-17T10:09:00Z</cp:lastPrinted>
  <dcterms:modified xmlns:xsi="http://www.w3.org/2001/XMLSchema-instance" xsi:type="dcterms:W3CDTF">2021-11-02T08:15:00Z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Dopis (St-483-2021-41 DOSTAVA ODLUKE VTS 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