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296e" w14:paraId="b7f296e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504322">
        <w:t xml:space="preserve">6 </w:t>
      </w:r>
      <w:r w:rsidR="002D77B4">
        <w:t>St-</w:t>
      </w:r>
      <w:r w:rsidR="00504322">
        <w:t>1142</w:t>
      </w:r>
      <w:r w:rsidR="00CC0B89">
        <w:t>/18-</w:t>
      </w:r>
      <w:r w:rsidR="00504322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504322">
        <w:t>Vukovar</w:t>
      </w:r>
      <w:r w:rsidR="00C75BB5">
        <w:t xml:space="preserve">, za otvaranje stečajnog postupka nad dužnikom </w:t>
      </w:r>
      <w:r w:rsidR="00504322" w:rsidRPr="00504322">
        <w:rPr>
          <w:b/>
        </w:rPr>
        <w:t>SRIJEMSKA KAPLJICA d.o.o. za proizvodnju i usluge, MBS: 030076635, OIB: 24589609873, Šarengrad, S. Radića 92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504322">
        <w:t>25</w:t>
      </w:r>
      <w:r w:rsidR="00CC0B89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04322" w:rsidRPr="00504322">
        <w:rPr>
          <w:b/>
        </w:rPr>
        <w:t>SRIJEMSKA KAPLJICA d.o.o. za proizvodnju i usluge, MBS: 030076635, OIB: 24589609873, Šarengrad, S. Radića 92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04322">
        <w:rPr>
          <w:b/>
        </w:rPr>
        <w:t>14. studeni</w:t>
      </w:r>
      <w:r w:rsidRPr="00914EB4">
        <w:rPr>
          <w:b/>
        </w:rPr>
        <w:t xml:space="preserve"> 2018. u </w:t>
      </w:r>
      <w:r w:rsidR="00504322">
        <w:rPr>
          <w:b/>
        </w:rPr>
        <w:t>11</w:t>
      </w:r>
      <w:r w:rsidR="00B72723">
        <w:rPr>
          <w:b/>
        </w:rPr>
        <w:t>,</w:t>
      </w:r>
      <w:r w:rsidR="00CC0B89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0B89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12D20">
        <w:t xml:space="preserve"> </w:t>
      </w:r>
      <w:r w:rsidR="00CC0B89" w:rsidRPr="00CC0B89">
        <w:rPr>
          <w:b/>
        </w:rPr>
        <w:t>Zdenko Bešlić, Sl. Brod, P. Krešimira IV. br. 4, OIB: 40568270984</w:t>
      </w:r>
      <w:r w:rsidR="00C12D20" w:rsidRPr="00CC0B89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504322">
        <w:t>Vukovar</w:t>
      </w:r>
      <w:r w:rsidR="00C75BB5">
        <w:t xml:space="preserve"> je dana </w:t>
      </w:r>
      <w:r w:rsidR="00504322">
        <w:t>18</w:t>
      </w:r>
      <w:r w:rsidR="00CC0B89">
        <w:t>. srpnja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504322" w:rsidRPr="00504322">
        <w:rPr>
          <w:b/>
        </w:rPr>
        <w:t>SRIJEMSKA KAPLJICA d.o.o. za proizvodnju i usluge, MBS: 030076635, OIB: 24589609873, Šarengrad, S. Radića 92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504322" w:rsidP="00504322" w:rsidR="00AE7DAB">
      <w:pPr>
        <w:pStyle w:val="Tijeloteksta"/>
        <w:jc w:val="right"/>
      </w:pPr>
      <w:r>
        <w:t>Broj: 6 St-1142/18-9</w:t>
      </w:r>
    </w:p>
    <w:p w:rsidRDefault="00504322" w:rsidP="00504322" w:rsidR="00504322">
      <w:pPr>
        <w:pStyle w:val="Tijeloteksta"/>
        <w:jc w:val="right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504322">
        <w:t>7.037,99</w:t>
      </w:r>
      <w:r>
        <w:t xml:space="preserve"> kn te da kod dužnika postoji stečajni razlog – nesposobnost za plaćanje – u Očevidniku o redoslijedu plaćanja FINE </w:t>
      </w:r>
      <w:r w:rsidR="00CC0B89">
        <w:t xml:space="preserve">na dan </w:t>
      </w:r>
      <w:r w:rsidR="00504322">
        <w:t>12</w:t>
      </w:r>
      <w:r w:rsidR="00CC0B89">
        <w:t xml:space="preserve">.7.2018. g. </w:t>
      </w:r>
      <w:r>
        <w:t xml:space="preserve">ima </w:t>
      </w:r>
      <w:r w:rsidR="00CC0B89">
        <w:t xml:space="preserve">nepodmirenih naloga za plaćanje u ukupnom iznosu od </w:t>
      </w:r>
      <w:r w:rsidR="00504322">
        <w:t>65.957,38</w:t>
      </w:r>
      <w:r w:rsidR="00CC0B89">
        <w:t xml:space="preserve"> kn a iz Potvrde FINE na dan </w:t>
      </w:r>
      <w:r w:rsidR="00504322">
        <w:t>12</w:t>
      </w:r>
      <w:r w:rsidR="00CC0B89">
        <w:t xml:space="preserve">.7.2018. g. dužnik je u neprekidnoj blokadi u trajanju od </w:t>
      </w:r>
      <w:r w:rsidR="00504322">
        <w:t>156</w:t>
      </w:r>
      <w:r w:rsidR="00CC0B89">
        <w:t xml:space="preserve">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C0B89" w:rsidRPr="00CC0B89">
        <w:rPr>
          <w:b/>
        </w:rPr>
        <w:t>Zdenko Bešlić, Sl. Brod, P. Krešimira IV. br. 4</w:t>
      </w:r>
      <w:r w:rsidR="00CC0B89">
        <w:t xml:space="preserve"> 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04322">
        <w:t>25</w:t>
      </w:r>
      <w:r w:rsidR="00CC0B89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CC0B89">
      <w:pPr>
        <w:pStyle w:val="Tijeloteksta"/>
        <w:numPr>
          <w:ilvl w:val="0"/>
          <w:numId w:val="3"/>
        </w:numPr>
        <w:jc w:val="left"/>
      </w:pPr>
      <w:r>
        <w:t xml:space="preserve">priv. st. </w:t>
      </w:r>
      <w:r w:rsidRPr="00B72723">
        <w:t xml:space="preserve">upravitelj </w:t>
      </w:r>
      <w:r w:rsidR="00CC0B89" w:rsidRPr="00CC0B89">
        <w:t>Zdenko Bešlić, Sl. Brod, P. Krešimira IV. br. 4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504322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504322">
        <w:t>14.11.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39E" w:rsidR="0054339E">
      <w:r>
        <w:separator/>
      </w:r>
    </w:p>
  </w:endnote>
  <w:endnote w:id="0" w:type="continuationSeparator">
    <w:p w:rsidRDefault="0054339E" w:rsidR="00543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39E" w:rsidR="0054339E">
      <w:r>
        <w:separator/>
      </w:r>
    </w:p>
  </w:footnote>
  <w:footnote w:id="0" w:type="continuationSeparator">
    <w:p w:rsidRDefault="0054339E" w:rsidR="00543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9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6984"/>
    <w:rsid w:val="004E7CD5"/>
    <w:rsid w:val="004F25AD"/>
    <w:rsid w:val="00500BBD"/>
    <w:rsid w:val="00504322"/>
    <w:rsid w:val="005173F9"/>
    <w:rsid w:val="0054339E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7947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7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7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7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7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St-1142/2018</izvorni_sadrzaj>
    <derivirana_varijabla naziv="DomainObject.Predmet.OznakaBroj_1">St-1142/2018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SRIJEMSKA KAPLJICA d.o.o. za proizvodnju i usluge</izvorni_sadrzaj>
    <derivirana_varijabla naziv="DomainObject.Predmet.ProtustrankaFormated_1">  SRIJEMSKA KAPLJICA d.o.o. za proizvodnju i usluge</derivirana_varijabla>
  </DomainObject.Predmet.ProtustrankaFormated>
  <DomainObject.Predmet.ProtustrankaFormatedOIB>
    <izvorni_sadrzaj>  SRIJEMSKA KAPLJICA d.o.o. za proizvodnju i usluge, OIB 24589609873</izvorni_sadrzaj>
    <derivirana_varijabla naziv="DomainObject.Predmet.ProtustrankaFormatedOIB_1">  SRIJEMSKA KAPLJICA d.o.o. za proizvodnju i usluge, OIB 24589609873</derivirana_varijabla>
  </DomainObject.Predmet.ProtustrankaFormatedOIB>
  <DomainObject.Predmet.ProtustrankaFormatedWithAdress>
    <izvorni_sadrzaj> SRIJEMSKA KAPLJICA d.o.o. za proizvodnju i usluge, S. Radića 92, 32234 Šarengrad</izvorni_sadrzaj>
    <derivirana_varijabla naziv="DomainObject.Predmet.ProtustrankaFormatedWithAdress_1"> SRIJEMSKA KAPLJICA d.o.o. za proizvodnju i usluge, S. Radića 92, 32234 Šarengrad</derivirana_varijabla>
  </DomainObject.Predmet.ProtustrankaFormatedWithAdress>
  <DomainObject.Predmet.ProtustrankaFormatedWithAdressOIB>
    <izvorni_sadrzaj> SRIJEMSKA KAPLJICA d.o.o. za proizvodnju i usluge, OIB 24589609873, S. Radića 92, 32234 Šarengrad</izvorni_sadrzaj>
    <derivirana_varijabla naziv="DomainObject.Predmet.ProtustrankaFormatedWithAdressOIB_1"> SRIJEMSKA KAPLJICA d.o.o. za proizvodnju i usluge, OIB 24589609873, S. Radića 92, 32234 Šarengrad</derivirana_varijabla>
  </DomainObject.Predmet.ProtustrankaFormatedWithAdressOIB>
  <DomainObject.Predmet.ProtustrankaWithAdress>
    <izvorni_sadrzaj>SRIJEMSKA KAPLJICA d.o.o. za proizvodnju i usluge S. Radića 92, 32234 Šarengrad</izvorni_sadrzaj>
    <derivirana_varijabla naziv="DomainObject.Predmet.ProtustrankaWithAdress_1">SRIJEMSKA KAPLJICA d.o.o. za proizvodnju i usluge S. Radića 92, 32234 Šarengrad</derivirana_varijabla>
  </DomainObject.Predmet.ProtustrankaWithAdress>
  <DomainObject.Predmet.ProtustrankaWithAdressOIB>
    <izvorni_sadrzaj>SRIJEMSKA KAPLJICA d.o.o. za proizvodnju i usluge, OIB 24589609873, S. Radića 92, 32234 Šarengrad</izvorni_sadrzaj>
    <derivirana_varijabla naziv="DomainObject.Predmet.ProtustrankaWithAdressOIB_1">SRIJEMSKA KAPLJICA d.o.o. za proizvodnju i usluge, OIB 24589609873, S. Radića 92, 32234 Šarengrad</derivirana_varijabla>
  </DomainObject.Predmet.ProtustrankaWithAdressOIB>
  <DomainObject.Predmet.ProtustrankaNazivFormated>
    <izvorni_sadrzaj>SRIJEMSKA KAPLJICA d.o.o. za proizvodnju i usluge</izvorni_sadrzaj>
    <derivirana_varijabla naziv="DomainObject.Predmet.ProtustrankaNazivFormated_1">SRIJEMSKA KAPLJICA d.o.o. za proizvodnju i usluge</derivirana_varijabla>
  </DomainObject.Predmet.ProtustrankaNazivFormated>
  <DomainObject.Predmet.ProtustrankaNazivFormatedOIB>
    <izvorni_sadrzaj>SRIJEMSKA KAPLJICA d.o.o. za proizvodnju i usluge, OIB 24589609873</izvorni_sadrzaj>
    <derivirana_varijabla naziv="DomainObject.Predmet.ProtustrankaNazivFormatedOIB_1">SRIJEMSKA KAPLJICA d.o.o. za proizvodnju i usluge, OIB 24589609873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Ured Vukovar</izvorni_sadrzaj>
    <derivirana_varijabla naziv="DomainObject.Predmet.StrankaFormated_1">  RH MF Porezna uprava, Ured Vukovar</derivirana_varijabla>
  </DomainObject.Predmet.StrankaFormated>
  <DomainObject.Predmet.StrankaFormatedOIB>
    <izvorni_sadrzaj>  RH MF Porezna uprava, Ured Vukovar, OIB 18683136487</izvorni_sadrzaj>
    <derivirana_varijabla naziv="DomainObject.Predmet.StrankaFormatedOIB_1">  RH MF Porezna uprava, Ured Vukovar, OIB 18683136487</derivirana_varijabla>
  </DomainObject.Predmet.StrankaFormatedOIB>
  <DomainObject.Predmet.StrankaFormatedWithAdress>
    <izvorni_sadrzaj> RH MF Porezna uprava, Ured Vukovar</izvorni_sadrzaj>
    <derivirana_varijabla naziv="DomainObject.Predmet.StrankaFormatedWithAdress_1"> RH MF Porezna uprava, Ured Vukovar</derivirana_varijabla>
  </DomainObject.Predmet.StrankaFormatedWithAdress>
  <DomainObject.Predmet.StrankaFormatedWithAdressOIB>
    <izvorni_sadrzaj> RH MF Porezna uprava, Ured Vukovar, OIB 18683136487</izvorni_sadrzaj>
    <derivirana_varijabla naziv="DomainObject.Predmet.StrankaFormatedWithAdressOIB_1"> RH MF Porezna uprava, Ured Vukovar, OIB 18683136487</derivirana_varijabla>
  </DomainObject.Predmet.StrankaFormatedWithAdressOIB>
  <DomainObject.Predmet.StrankaWithAdress>
    <izvorni_sadrzaj>RH MF Porezna uprava, Ured Vukovar </izvorni_sadrzaj>
    <derivirana_varijabla naziv="DomainObject.Predmet.StrankaWithAdress_1">RH MF Porezna uprava, Ured Vukovar </derivirana_varijabla>
  </DomainObject.Predmet.StrankaWithAdress>
  <DomainObject.Predmet.StrankaWithAdressOIB>
    <izvorni_sadrzaj>RH MF Porezna uprava, Ured Vukovar, OIB 18683136487</izvorni_sadrzaj>
    <derivirana_varijabla naziv="DomainObject.Predmet.StrankaWithAdressOIB_1">RH MF Porezna uprava, Ured Vukovar, OIB 18683136487</derivirana_varijabla>
  </DomainObject.Predmet.StrankaWithAdressOIB>
  <DomainObject.Predmet.StrankaNazivFormated>
    <izvorni_sadrzaj>RH MF Porezna uprava, Ured Vukovar</izvorni_sadrzaj>
    <derivirana_varijabla naziv="DomainObject.Predmet.StrankaNazivFormated_1">RH MF Porezna uprava, Ured Vukovar</derivirana_varijabla>
  </DomainObject.Predmet.StrankaNazivFormated>
  <DomainObject.Predmet.StrankaNazivFormatedOIB>
    <izvorni_sadrzaj>RH MF Porezna uprava, Ured Vukovar, OIB 18683136487</izvorni_sadrzaj>
    <derivirana_varijabla naziv="DomainObject.Predmet.StrankaNazivFormatedOIB_1">RH MF Porezna uprava,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Ured Vukovar</item>
    </izvorni_sadrzaj>
    <derivirana_varijabla naziv="DomainObject.Predmet.StrankaListFormated_1">
      <item>RH MF Porezna uprava, Ured Vukovar</item>
    </derivirana_varijabla>
  </DomainObject.Predmet.StrankaListFormated>
  <DomainObject.Predmet.StrankaListFormatedOIB>
    <izvorni_sadrzaj>
      <item>RH MF Porezna uprava, Ured Vukovar, OIB 18683136487</item>
    </izvorni_sadrzaj>
    <derivirana_varijabla naziv="DomainObject.Predmet.StrankaListFormatedOIB_1">
      <item>RH MF Porezna uprava, Ured Vukovar, OIB 18683136487</item>
    </derivirana_varijabla>
  </DomainObject.Predmet.StrankaListFormatedOIB>
  <DomainObject.Predmet.StrankaListFormatedWithAdress>
    <izvorni_sadrzaj>
      <item>RH MF Porezna uprava, Ured Vukovar</item>
    </izvorni_sadrzaj>
    <derivirana_varijabla naziv="DomainObject.Predmet.StrankaListFormatedWithAdress_1">
      <item>RH MF Porezna uprava, Ured Vukovar</item>
    </derivirana_varijabla>
  </DomainObject.Predmet.StrankaListFormatedWithAdress>
  <DomainObject.Predmet.StrankaListFormatedWithAdressOIB>
    <izvorni_sadrzaj>
      <item>RH MF Porezna uprava, Ured Vukovar, OIB 18683136487</item>
    </izvorni_sadrzaj>
    <derivirana_varijabla naziv="DomainObject.Predmet.StrankaListFormatedWithAdressOIB_1">
      <item>RH MF Porezna uprava, Ured Vukovar, OIB 18683136487</item>
    </derivirana_varijabla>
  </DomainObject.Predmet.StrankaListFormatedWithAdressOIB>
  <DomainObject.Predmet.StrankaListNazivFormated>
    <izvorni_sadrzaj>
      <item>RH MF Porezna uprava, Ured Vukovar</item>
    </izvorni_sadrzaj>
    <derivirana_varijabla naziv="DomainObject.Predmet.StrankaListNazivFormated_1">
      <item>RH MF Porezna uprava, Ured Vukovar</item>
    </derivirana_varijabla>
  </DomainObject.Predmet.StrankaListNazivFormated>
  <DomainObject.Predmet.StrankaListNazivFormatedOIB>
    <izvorni_sadrzaj>
      <item>RH MF Porezna uprava, Ured Vukovar, OIB 18683136487</item>
    </izvorni_sadrzaj>
    <derivirana_varijabla naziv="DomainObject.Predmet.StrankaListNazivFormatedOIB_1">
      <item>RH MF Porezna uprava, Ured Vukovar, OIB 18683136487</item>
    </derivirana_varijabla>
  </DomainObject.Predmet.StrankaListNazivFormatedOIB>
  <DomainObject.Predmet.ProtuStrankaListFormated>
    <izvorni_sadrzaj>
      <item>SRIJEMSKA KAPLJICA d.o.o. za proizvodnju i usluge</item>
    </izvorni_sadrzaj>
    <derivirana_varijabla naziv="DomainObject.Predmet.ProtuStrankaListFormated_1">
      <item>SRIJEMSKA KAPLJICA d.o.o. za proizvodnju i usluge</item>
    </derivirana_varijabla>
  </DomainObject.Predmet.ProtuStrankaListFormated>
  <DomainObject.Predmet.ProtuStrankaListFormatedOIB>
    <izvorni_sadrzaj>
      <item>SRIJEMSKA KAPLJICA d.o.o. za proizvodnju i usluge, OIB 24589609873</item>
    </izvorni_sadrzaj>
    <derivirana_varijabla naziv="DomainObject.Predmet.ProtuStrankaListFormatedOIB_1">
      <item>SRIJEMSKA KAPLJICA d.o.o. za proizvodnju i usluge, OIB 24589609873</item>
    </derivirana_varijabla>
  </DomainObject.Predmet.ProtuStrankaListFormatedOIB>
  <DomainObject.Predmet.ProtuStrankaListFormatedWithAdress>
    <izvorni_sadrzaj>
      <item>SRIJEMSKA KAPLJICA d.o.o. za proizvodnju i usluge, S. Radića 92, 32234 Šarengrad</item>
    </izvorni_sadrzaj>
    <derivirana_varijabla naziv="DomainObject.Predmet.ProtuStrankaListFormatedWithAdress_1">
      <item>SRIJEMSKA KAPLJICA d.o.o. za proizvodnju i usluge, S. Radića 92, 32234 Šarengrad</item>
    </derivirana_varijabla>
  </DomainObject.Predmet.ProtuStrankaListFormatedWithAdress>
  <DomainObject.Predmet.ProtuStrankaListFormatedWithAdressOIB>
    <izvorni_sadrzaj>
      <item>SRIJEMSKA KAPLJICA d.o.o. za proizvodnju i usluge, OIB 24589609873, S. Radića 92, 32234 Šarengrad</item>
    </izvorni_sadrzaj>
    <derivirana_varijabla naziv="DomainObject.Predmet.ProtuStrankaListFormatedWithAdressOIB_1">
      <item>SRIJEMSKA KAPLJICA d.o.o. za proizvodnju i usluge, OIB 24589609873, S. Radića 92, 32234 Šarengrad</item>
    </derivirana_varijabla>
  </DomainObject.Predmet.ProtuStrankaListFormatedWithAdressOIB>
  <DomainObject.Predmet.ProtuStrankaListNazivFormated>
    <izvorni_sadrzaj>
      <item>SRIJEMSKA KAPLJICA d.o.o. za proizvodnju i usluge</item>
    </izvorni_sadrzaj>
    <derivirana_varijabla naziv="DomainObject.Predmet.ProtuStrankaListNazivFormated_1">
      <item>SRIJEMSKA KAPLJICA d.o.o. za proizvodnju i usluge</item>
    </derivirana_varijabla>
  </DomainObject.Predmet.ProtuStrankaListNazivFormated>
  <DomainObject.Predmet.ProtuStrankaListNazivFormatedOIB>
    <izvorni_sadrzaj>
      <item>SRIJEMSKA KAPLJICA d.o.o. za proizvodnju i usluge, OIB 24589609873</item>
    </izvorni_sadrzaj>
    <derivirana_varijabla naziv="DomainObject.Predmet.ProtuStrankaListNazivFormatedOIB_1">
      <item>SRIJEMSKA KAPLJICA d.o.o. za proizvodnju i usluge, OIB 24589609873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Ured Vukovar</izvorni_sadrzaj>
    <derivirana_varijabla naziv="DomainObject.Predmet.StrankaIDrugi_1">RH MF Porezna uprava, Ured Vukovar</derivirana_varijabla>
  </DomainObject.Predmet.StrankaIDrugi>
  <DomainObject.Predmet.ProtustrankaIDrugi>
    <izvorni_sadrzaj>SRIJEMSKA KAPLJICA d.o.o. za proizvodnju i usluge</izvorni_sadrzaj>
    <derivirana_varijabla naziv="DomainObject.Predmet.ProtustrankaIDrugi_1">SRIJEMSKA KAPLJICA d.o.o. za proizvodnju i usluge</derivirana_varijabla>
  </DomainObject.Predmet.ProtustrankaIDrugi>
  <DomainObject.Predmet.StrankaIDrugiAdressOIB>
    <izvorni_sadrzaj>RH MF Porezna uprava, Ured Vukovar, OIB 18683136487</izvorni_sadrzaj>
    <derivirana_varijabla naziv="DomainObject.Predmet.StrankaIDrugiAdressOIB_1">RH MF Porezna uprava, Ured Vukovar, OIB 18683136487</derivirana_varijabla>
  </DomainObject.Predmet.StrankaIDrugiAdressOIB>
  <DomainObject.Predmet.ProtustrankaIDrugiAdressOIB>
    <izvorni_sadrzaj>SRIJEMSKA KAPLJICA d.o.o. za proizvodnju i usluge, OIB 24589609873, S. Radića 92, 32234 Šarengrad</izvorni_sadrzaj>
    <derivirana_varijabla naziv="DomainObject.Predmet.ProtustrankaIDrugiAdressOIB_1">SRIJEMSKA KAPLJICA d.o.o. za proizvodnju i usluge, OIB 24589609873, S. Radića 92,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SRIJEMSKA KAPLJICA d.o.o. za proizvodnju i usluge</item>
      <item>RH MF Porezna uprava, Ured Vukovar</item>
    </izvorni_sadrzaj>
    <derivirana_varijabla naziv="DomainObject.Predmet.SudioniciListNaziv_1">
      <item>SRIJEMSKA KAPLJICA d.o.o. za proizvodnju i usluge</item>
      <item>RH MF Porezna uprava, Ured Vukovar</item>
    </derivirana_varijabla>
  </DomainObject.Predmet.SudioniciListNaziv>
  <DomainObject.Predmet.SudioniciListAdressOIB>
    <izvorni_sadrzaj>
      <item>SRIJEMSKA KAPLJICA d.o.o. za proizvodnju i usluge, OIB 24589609873, S. Radića 92,32234 Šarengrad</item>
      <item>RH MF Porezna uprava, Ured Vukovar, OIB 18683136487</item>
    </izvorni_sadrzaj>
    <derivirana_varijabla naziv="DomainObject.Predmet.SudioniciListAdressOIB_1">
      <item>SRIJEMSKA KAPLJICA d.o.o. za proizvodnju i usluge, OIB 24589609873, S. Radića 92,32234 Šarengrad</item>
      <item>RH MF Porezna uprava,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24589609873</item>
      <item>, OIB 18683136487</item>
    </izvorni_sadrzaj>
    <derivirana_varijabla naziv="DomainObject.Predmet.SudioniciListNazivOIB_1">
      <item>, OIB 24589609873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60CBF-6ADE-4EE9-B380-A140B953E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2668</properties:Characters>
  <properties:Lines>106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2018-09-20T07:11:00Z</dcterms:created>
  <dc:creator>hermanj</dc:creator>
  <cp:lastModifiedBy>Danijela Sekulić</cp:lastModifiedBy>
  <cp:lastPrinted>2018-09-25T12:24:00Z</cp:lastPrinted>
  <dcterms:modified xmlns:xsi="http://www.w3.org/2001/XMLSchema-instance" xsi:type="dcterms:W3CDTF">2018-09-25T12:25:00Z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(BEŠLIĆ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