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311f" w14:paraId="fd2311f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REPUBLIKA HRVATSKA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TRGOVAČKI SUD U SPLITU</w:t>
      </w:r>
    </w:p>
    <w:p w:rsidRDefault="008B5892" w:rsidP="008B5892" w:rsidR="00FA512C" w:rsidRPr="0007667F">
      <w:pPr>
        <w:rPr>
          <w:b/>
        </w:rPr>
      </w:pPr>
      <w:r w:rsidRPr="008B5892"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9737B">
        <w:rPr>
          <w:b/>
        </w:rPr>
        <w:tab/>
      </w:r>
      <w:r w:rsidR="00FA512C">
        <w:rPr>
          <w:b/>
        </w:rPr>
        <w:t>Posl. br. 18 St-</w:t>
      </w:r>
      <w:r w:rsidR="00010C76">
        <w:rPr>
          <w:b/>
        </w:rPr>
        <w:t>1</w:t>
      </w:r>
      <w:r w:rsidR="0089737B">
        <w:rPr>
          <w:b/>
        </w:rPr>
        <w:t>13</w:t>
      </w:r>
      <w:r w:rsidR="00FA512C">
        <w:rPr>
          <w:b/>
        </w:rPr>
        <w:t>/201</w:t>
      </w:r>
      <w:r w:rsidR="0089737B">
        <w:rPr>
          <w:b/>
        </w:rPr>
        <w:t>7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Splitu,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89737B" w:rsidRPr="0089737B">
        <w:t>Stečajna masa iza EGIDA d.o.o. u stečaju   MBS: 060395386, OIB: 05433003227, Ivanec, V. Nazora 77, zastupana po stečajnom upravitelju  Draženu Vidman, OIB: 42883746819, Ivanec, V. Nazora 77</w:t>
      </w:r>
      <w:r w:rsidR="008B5892" w:rsidRPr="008B5892">
        <w:t>, dan</w:t>
      </w:r>
      <w:r w:rsidR="0089737B">
        <w:t>a 19. prosinca</w:t>
      </w:r>
      <w:r w:rsidR="008B5892" w:rsidRPr="008B5892">
        <w:t xml:space="preserve"> 201</w:t>
      </w:r>
      <w:r w:rsidR="00010C76">
        <w:t>8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1936C6" w:rsidR="00FA512C" w:rsidRPr="0007667F">
      <w:pPr>
        <w:tabs>
          <w:tab w:pos="360" w:val="left"/>
        </w:tabs>
        <w:jc w:val="both"/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89737B" w:rsidP="0089737B" w:rsidR="0089737B">
      <w:pPr>
        <w:ind w:firstLine="708"/>
        <w:jc w:val="both"/>
      </w:pPr>
      <w:r>
        <w:t>Rješenjem ovog suda posl.br. St-2758/2015 od 02. lipnja 2016. godine, otvoren je i zaključen skraćeni stečajni postupak nad dužnikom Stečajna masa iza EGIDA d.o.o. u stečaju, Kamen (Grad Split), Stari Put 13, OIB: 72335632630, MBS: 060276540, te je za stečajnog upravitelja imenovan Vencel Čuljak, Osijek, Plješevićka 16 E.</w:t>
      </w:r>
    </w:p>
    <w:p w:rsidRDefault="0089737B" w:rsidP="0089737B" w:rsidR="0089737B">
      <w:pPr>
        <w:ind w:firstLine="708"/>
        <w:jc w:val="both"/>
      </w:pPr>
    </w:p>
    <w:p w:rsidRDefault="0089737B" w:rsidP="0089737B" w:rsidR="0089737B">
      <w:pPr>
        <w:ind w:firstLine="708"/>
        <w:jc w:val="both"/>
      </w:pPr>
      <w:r>
        <w:tab/>
        <w:t>Podneskom je stečajni upravitelj Vencel Čuljak obavijestio sud  da dužnik ima imovine koja ulazi u stečajnu masu a koja je naknadno pronađena i to prema podacima Županijskog državnog odvjetništva u Splitu,  imovina koju potrebno unovčiti, te je predložio nastavak postupka radi naknadno pronađene imovine.</w:t>
      </w:r>
    </w:p>
    <w:p w:rsidRDefault="0089737B" w:rsidP="0089737B" w:rsidR="0089737B">
      <w:pPr>
        <w:ind w:firstLine="708"/>
        <w:jc w:val="both"/>
      </w:pPr>
    </w:p>
    <w:p w:rsidRDefault="0089737B" w:rsidP="0089737B" w:rsidR="009B4B2C">
      <w:pPr>
        <w:ind w:firstLine="708"/>
        <w:jc w:val="both"/>
      </w:pPr>
      <w:r>
        <w:t xml:space="preserve">Rješenjem Trgovačkog suda u Splitu posl.br. St- 113/2017  od 11. listopada 2018. godine određen je nastavak postupak radi naknadne diobe nad stečajnim dužnikom, te je određeno ispitno i izvještajno ročište. </w:t>
      </w:r>
      <w:r w:rsidR="00010C76">
        <w:t>Na ispitnom i izvještajnom ročištu stečajni upravitelj je naveo</w:t>
      </w:r>
      <w:r w:rsidR="009B4B2C">
        <w:t xml:space="preserve"> da stečajna masa trenutno nije dovoljna za pokriće troškova stečajnog postupka. </w:t>
      </w:r>
    </w:p>
    <w:p w:rsidRDefault="00183DDE" w:rsidP="0066099F" w:rsidR="00183DDE" w:rsidRPr="0007667F">
      <w:pPr>
        <w:ind w:firstLine="708"/>
        <w:jc w:val="both"/>
      </w:pPr>
    </w:p>
    <w:p w:rsidRDefault="00FA512C" w:rsidP="009B4B2C" w:rsidR="009B4B2C">
      <w:pPr>
        <w:pStyle w:val="Tijeloteksta"/>
        <w:rPr>
          <w:szCs w:val="24"/>
        </w:rPr>
      </w:pPr>
      <w:r w:rsidRPr="0007667F">
        <w:rPr>
          <w:szCs w:val="24"/>
        </w:rPr>
        <w:lastRenderedPageBreak/>
        <w:tab/>
        <w:t>Stečajni upravitelj je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553F8D">
        <w:rPr>
          <w:szCs w:val="24"/>
        </w:rPr>
        <w:t xml:space="preserve">trenutno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</w:t>
      </w:r>
      <w:r w:rsidR="009B4B2C" w:rsidRPr="009B4B2C">
        <w:rPr>
          <w:szCs w:val="24"/>
        </w:rPr>
        <w:t xml:space="preserve">Stečajni upravitelj </w:t>
      </w:r>
      <w:r w:rsidR="0089737B">
        <w:rPr>
          <w:szCs w:val="24"/>
        </w:rPr>
        <w:t>navodi na izvještajnom ročištu da</w:t>
      </w:r>
      <w:r w:rsidR="009B4B2C" w:rsidRPr="009B4B2C">
        <w:rPr>
          <w:szCs w:val="24"/>
        </w:rPr>
        <w:t xml:space="preserve"> </w:t>
      </w:r>
      <w:r w:rsidR="0089737B" w:rsidRPr="0089737B">
        <w:rPr>
          <w:szCs w:val="24"/>
        </w:rPr>
        <w:t>kod ovog stečajnog dužnika nije pronađena nikakva imovina, a troškovi stečajnog postupka su sigurno preko 20.000,00 kuna ukoliko se provodi cijeli postupak.</w:t>
      </w:r>
      <w:r w:rsidR="00FC5B39" w:rsidRPr="00FC5B39">
        <w:rPr>
          <w:szCs w:val="24"/>
        </w:rPr>
        <w:t>.</w:t>
      </w:r>
    </w:p>
    <w:p w:rsidRDefault="00FC5B39" w:rsidP="009B4B2C" w:rsidR="00FC5B39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8B5892">
        <w:rPr>
          <w:b/>
        </w:rPr>
        <w:t>Split</w:t>
      </w:r>
      <w:r w:rsidRPr="0007667F">
        <w:rPr>
          <w:b/>
        </w:rPr>
        <w:t xml:space="preserve">u, dana </w:t>
      </w:r>
      <w:r w:rsidR="00183DDE">
        <w:rPr>
          <w:b/>
        </w:rPr>
        <w:t>0</w:t>
      </w:r>
      <w:r w:rsidR="00FC5B39">
        <w:rPr>
          <w:b/>
        </w:rPr>
        <w:t>5. studenog 2018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14709A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9737B" w:rsidP="0089737B" w:rsidR="00FA512C" w:rsidRPr="001C3FC7">
    <w:pPr>
      <w:jc w:val="right"/>
      <w:rPr>
        <w:b/>
        <w:sz w:val="22"/>
        <w:szCs w:val="22"/>
      </w:rPr>
    </w:pPr>
    <w:r w:rsidRPr="0089737B">
      <w:rPr>
        <w:b/>
        <w:sz w:val="22"/>
        <w:szCs w:val="22"/>
      </w:rPr>
      <w:t>Posl. br. 18 St-113/2017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0C76"/>
    <w:rsid w:val="00013758"/>
    <w:rsid w:val="00026DB2"/>
    <w:rsid w:val="000274ED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4709A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57196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37B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B39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EGIDA d.o.o. za usluge</izvorni_sadrzaj>
    <derivirana_varijabla naziv="DomainObject.Predmet.ProtustrankaFormated_1">  Stečajna masa EGIDA d.o.o. za usluge</derivirana_varijabla>
  </DomainObject.Predmet.ProtustrankaFormated>
  <DomainObject.Predmet.ProtustrankaFormatedOIB>
    <izvorni_sadrzaj>  Stečajna masa EGIDA d.o.o. za usluge, OIB 72335632630</izvorni_sadrzaj>
    <derivirana_varijabla naziv="DomainObject.Predmet.ProtustrankaFormatedOIB_1">  Stečajna masa EGIDA d.o.o. za usluge, OIB 72335632630</derivirana_varijabla>
  </DomainObject.Predmet.ProtustrankaFormatedOIB>
  <DomainObject.Predmet.ProtustrankaFormatedWithAdress>
    <izvorni_sadrzaj> Stečajna masa EGIDA d.o.o. za usluge, Stari Put 13, 21000 Kamen</izvorni_sadrzaj>
    <derivirana_varijabla naziv="DomainObject.Predmet.ProtustrankaFormatedWithAdress_1"> Stečajna masa EGIDA d.o.o. za usluge, Stari Put 13, 21000 Kamen</derivirana_varijabla>
  </DomainObject.Predmet.ProtustrankaFormatedWithAdress>
  <DomainObject.Predmet.ProtustrankaFormatedWithAdressOIB>
    <izvorni_sadrzaj> Stečajna masa EGIDA d.o.o. za usluge, OIB 72335632630, Stari Put 13, 21000 Kamen</izvorni_sadrzaj>
    <derivirana_varijabla naziv="DomainObject.Predmet.ProtustrankaFormatedWithAdressOIB_1"> Stečajna masa EGIDA d.o.o. za usluge, OIB 72335632630, Stari Put 13, 21000 Kamen</derivirana_varijabla>
  </DomainObject.Predmet.ProtustrankaFormatedWithAdressOIB>
  <DomainObject.Predmet.ProtustrankaWithAdress>
    <izvorni_sadrzaj>Stečajna masa EGIDA d.o.o. za usluge Stari Put 13, 21000 Kamen</izvorni_sadrzaj>
    <derivirana_varijabla naziv="DomainObject.Predmet.ProtustrankaWithAdress_1">Stečajna masa EGIDA d.o.o. za usluge Stari Put 13, 21000 Kamen</derivirana_varijabla>
  </DomainObject.Predmet.ProtustrankaWithAdress>
  <DomainObject.Predmet.ProtustrankaWithAdressOIB>
    <izvorni_sadrzaj>Stečajna masa EGIDA d.o.o. za usluge, OIB 72335632630, Stari Put 13, 21000 Kamen</izvorni_sadrzaj>
    <derivirana_varijabla naziv="DomainObject.Predmet.ProtustrankaWithAdressOIB_1">Stečajna masa EGIDA d.o.o. za usluge, OIB 72335632630, Stari Put 13, 21000 Kamen</derivirana_varijabla>
  </DomainObject.Predmet.ProtustrankaWithAdressOIB>
  <DomainObject.Predmet.ProtustrankaNazivFormated>
    <izvorni_sadrzaj>Stečajna masa EGIDA d.o.o. za usluge</izvorni_sadrzaj>
    <derivirana_varijabla naziv="DomainObject.Predmet.ProtustrankaNazivFormated_1">Stečajna masa EGIDA d.o.o. za usluge</derivirana_varijabla>
  </DomainObject.Predmet.ProtustrankaNazivFormated>
  <DomainObject.Predmet.ProtustrankaNazivFormatedOIB>
    <izvorni_sadrzaj>Stečajna masa EGIDA d.o.o. za usluge, OIB 72335632630</izvorni_sadrzaj>
    <derivirana_varijabla naziv="DomainObject.Predmet.ProtustrankaNazivFormatedOIB_1">Stečajna masa EGIDA d.o.o. za usluge, OIB 72335632630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54960.99</izvorni_sadrzaj>
    <derivirana_varijabla naziv="DomainObject.Predmet.TrenutnaVrijednost_1">54960.99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EGIDA d.o.o. za usluge</item>
    </izvorni_sadrzaj>
    <derivirana_varijabla naziv="DomainObject.Predmet.ProtuStrankaListFormated_1">
      <item>Stečajna masa EGIDA d.o.o. za usluge</item>
    </derivirana_varijabla>
  </DomainObject.Predmet.ProtuStrankaListFormated>
  <DomainObject.Predmet.ProtuStrankaListFormatedOIB>
    <izvorni_sadrzaj>
      <item>Stečajna masa EGIDA d.o.o. za usluge, OIB 72335632630</item>
    </izvorni_sadrzaj>
    <derivirana_varijabla naziv="DomainObject.Predmet.ProtuStrankaListFormatedOIB_1">
      <item>Stečajna masa EGIDA d.o.o. za usluge, OIB 72335632630</item>
    </derivirana_varijabla>
  </DomainObject.Predmet.ProtuStrankaListFormatedOIB>
  <DomainObject.Predmet.ProtuStrankaListFormatedWithAdress>
    <izvorni_sadrzaj>
      <item>Stečajna masa EGIDA d.o.o. za usluge, Stari Put 13, 21000 Kamen</item>
    </izvorni_sadrzaj>
    <derivirana_varijabla naziv="DomainObject.Predmet.ProtuStrankaListFormatedWithAdress_1">
      <item>Stečajna masa EGIDA d.o.o. za usluge, Stari Put 13, 21000 Kamen</item>
    </derivirana_varijabla>
  </DomainObject.Predmet.ProtuStrankaListFormatedWithAdress>
  <DomainObject.Predmet.ProtuStrankaListFormatedWithAdressOIB>
    <izvorni_sadrzaj>
      <item>Stečajna masa EGIDA d.o.o. za usluge, OIB 72335632630, Stari Put 13, 21000 Kamen</item>
    </izvorni_sadrzaj>
    <derivirana_varijabla naziv="DomainObject.Predmet.ProtuStrankaListFormatedWithAdressOIB_1">
      <item>Stečajna masa EGIDA d.o.o. za usluge, OIB 72335632630, Stari Put 13, 21000 Kamen</item>
    </derivirana_varijabla>
  </DomainObject.Predmet.ProtuStrankaListFormatedWithAdressOIB>
  <DomainObject.Predmet.ProtuStrankaListNazivFormated>
    <izvorni_sadrzaj>
      <item>Stečajna masa EGIDA d.o.o. za usluge</item>
    </izvorni_sadrzaj>
    <derivirana_varijabla naziv="DomainObject.Predmet.ProtuStrankaListNazivFormated_1">
      <item>Stečajna masa EGIDA d.o.o. za usluge</item>
    </derivirana_varijabla>
  </DomainObject.Predmet.ProtuStrankaListNazivFormated>
  <DomainObject.Predmet.ProtuStrankaListNazivFormatedOIB>
    <izvorni_sadrzaj>
      <item>Stečajna masa EGIDA d.o.o. za usluge, OIB 72335632630</item>
    </izvorni_sadrzaj>
    <derivirana_varijabla naziv="DomainObject.Predmet.ProtuStrankaListNazivFormatedOIB_1">
      <item>Stečajna masa EGIDA d.o.o. za usluge, OIB 72335632630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EGIDA d.o.o. za usluge</izvorni_sadrzaj>
    <derivirana_varijabla naziv="DomainObject.Predmet.ProtustrankaIDrugi_1">Stečajna masa EGIDA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EGIDA d.o.o. za usluge, OIB 72335632630, Stari Put 13, 21000 Kamen</izvorni_sadrzaj>
    <derivirana_varijabla naziv="DomainObject.Predmet.ProtustrankaIDrugiAdressOIB_1">Stečajna masa EGIDA d.o.o. za usluge, OIB 72335632630, Stari Put 13,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EGIDA d.o.o. za usluge</item>
      <item>FINANCIJSKA AGENCIJA, RC SPLIT</item>
    </izvorni_sadrzaj>
    <derivirana_varijabla naziv="DomainObject.Predmet.SudioniciListNaziv_1">
      <item>Stečajna masa EGIDA d.o.o. za usluge</item>
      <item>FINANCIJSKA AGENCIJA, RC SPLIT</item>
    </derivirana_varijabla>
  </DomainObject.Predmet.SudioniciListNaziv>
  <DomainObject.Predmet.SudioniciListAdressOIB>
    <izvorni_sadrzaj>
      <item>Stečajna masa EGIDA d.o.o. za usluge, OIB 72335632630, Stari Put 13,21000 Kamen</item>
      <item>FINANCIJSKA AGENCIJA, RC SPLIT, OIB 85821130368, Mažuranićevo šetalište 24 b,21000 Split</item>
    </izvorni_sadrzaj>
    <derivirana_varijabla naziv="DomainObject.Predmet.SudioniciListAdressOIB_1">
      <item>Stečajna masa EGIDA d.o.o. za usluge, OIB 72335632630, Stari Put 13,21000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72335632630</item>
      <item>, OIB 85821130368</item>
    </izvorni_sadrzaj>
    <derivirana_varijabla naziv="DomainObject.Predmet.SudioniciListNazivOIB_1">
      <item>, OIB 72335632630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2018.</izvorni_sadrzaj>
    <derivirana_varijabla naziv="DomainObject.Predmet.DatumZadnjeOdrzaneSudskeRadnje_1">23.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St-113/2017-19</izvorni_sadrzaj>
    <derivirana_varijabla naziv="DomainObject.PredzadnjaOdlukaIzPredmeta.Oznaka_1">St-113/2017-19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3033</properties:Characters>
  <properties:Lines>86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2018-12-20T10:28:00Z</dcterms:created>
  <dc:creator>Srđan Gavranić</dc:creator>
  <cp:lastModifiedBy>Katarina Franković</cp:lastModifiedBy>
  <cp:lastPrinted>2018-11-05T07:48:00Z</cp:lastPrinted>
  <dcterms:modified xmlns:xsi="http://www.w3.org/2001/XMLSchema-instance" xsi:type="dcterms:W3CDTF">2018-12-20T10:35:00Z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113-17.docx)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