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4757" w14:paraId="829475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44A99">
        <w:t>4</w:t>
      </w:r>
      <w:r w:rsidR="007A7FA7">
        <w:t>463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A7FA7" w:rsidR="007A7FA7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A7FA7">
        <w:t xml:space="preserve">BEŠTAK GRADITELJSTVO d.o.o., </w:t>
      </w:r>
      <w:proofErr w:type="spellStart"/>
      <w:r w:rsidR="007A7FA7">
        <w:t>Šašinovec</w:t>
      </w:r>
      <w:proofErr w:type="spellEnd"/>
      <w:r w:rsidR="007A7FA7">
        <w:t xml:space="preserve">, Ivana </w:t>
      </w:r>
      <w:proofErr w:type="spellStart"/>
      <w:r w:rsidR="007A7FA7">
        <w:t>Granđe</w:t>
      </w:r>
      <w:proofErr w:type="spellEnd"/>
      <w:r w:rsidR="007A7FA7">
        <w:t xml:space="preserve"> 45, MBS: </w:t>
      </w:r>
    </w:p>
    <w:p w:rsidRDefault="007A7FA7" w:rsidP="007A7FA7" w:rsidR="00B42B46">
      <w:pPr>
        <w:ind w:firstLine="708"/>
        <w:jc w:val="both"/>
      </w:pPr>
      <w:r>
        <w:t xml:space="preserve">   080616613, OIB: 12716444419</w:t>
      </w:r>
    </w:p>
    <w:p w:rsidRDefault="007A7FA7" w:rsidP="007A7FA7" w:rsidR="007A7FA7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A7FA7">
        <w:t>138.050,04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7A7FA7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93EB5"/>
    <w:rsid w:val="001B2ED3"/>
    <w:rsid w:val="001E50FB"/>
    <w:rsid w:val="001F6933"/>
    <w:rsid w:val="00205F0A"/>
    <w:rsid w:val="00206A43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A7FA7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A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A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A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A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A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A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A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A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St-4463/2015</izvorni_sadrzaj>
    <derivirana_varijabla naziv="DomainObject.Predmet.OznakaBroj_1">St-4463/2015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BEŠTAK GRADITELJSTVO d.o.o. zastupanog po punomoćniku Josip Beštak Godec; Ivan Ivković</izvorni_sadrzaj>
    <derivirana_varijabla naziv="DomainObject.Predmet.ProtustrankaFormated_1">  BEŠTAK GRADITELJSTVO d.o.o. zastupanog po punomoćniku Josip Beštak Godec; Ivan Ivković</derivirana_varijabla>
  </DomainObject.Predmet.ProtustrankaFormated>
  <DomainObject.Predmet.ProtustrankaFormatedOIB>
    <izvorni_sadrzaj>  BEŠTAK GRADITELJSTVO d.o.o., OIB 12716444419 zastupanog po punomoćniku Josip Beštak Godec; Ivan Ivković</izvorni_sadrzaj>
    <derivirana_varijabla naziv="DomainObject.Predmet.ProtustrankaFormatedOIB_1">  BEŠTAK GRADITELJSTVO d.o.o., OIB 12716444419 zastupanog po punomoćniku Josip Beštak Godec; Ivan Ivković</derivirana_varijabla>
  </DomainObject.Predmet.ProtustrankaFormatedOIB>
  <DomainObject.Predmet.ProtustrankaFormatedWithAdress>
    <izvorni_sadrzaj> BEŠTAK GRADITELJSTVO d.o.o., Ivana Granđe 45, 10360 Šašinovec zastupanog po punomoćniku Josip Beštak Godec; Ivan Ivković</izvorni_sadrzaj>
    <derivirana_varijabla naziv="DomainObject.Predmet.ProtustrankaFormatedWithAdress_1"> BEŠTAK GRADITELJSTVO d.o.o., Ivana Granđe 45, 10360 Šašinovec zastupanog po punomoćniku Josip Beštak Godec; Ivan Ivković</derivirana_varijabla>
  </DomainObject.Predmet.ProtustrankaFormatedWithAdress>
  <DomainObject.Predmet.ProtustrankaFormatedWithAdressOIB>
    <izvorni_sadrzaj> BEŠTAK GRADITELJSTVO d.o.o., OIB 12716444419, Ivana Granđe 45, 10360 Šašinovec zastupanog po punomoćniku Josip Beštak Godec; Ivan Ivković</izvorni_sadrzaj>
    <derivirana_varijabla naziv="DomainObject.Predmet.ProtustrankaFormatedWithAdressOIB_1"> BEŠTAK GRADITELJSTVO d.o.o., OIB 12716444419, Ivana Granđe 45, 10360 Šašinovec zastupanog po punomoćniku Josip Beštak Godec; Ivan Ivković</derivirana_varijabla>
  </DomainObject.Predmet.ProtustrankaFormatedWithAdressOIB>
  <DomainObject.Predmet.ProtustrankaWithAdress>
    <izvorni_sadrzaj>BEŠTAK GRADITELJSTVO d.o.o. Ivana Granđe 45, 10360 Šašinovec</izvorni_sadrzaj>
    <derivirana_varijabla naziv="DomainObject.Predmet.ProtustrankaWithAdress_1">BEŠTAK GRADITELJSTVO d.o.o. Ivana Granđe 45, 10360 Šašinovec</derivirana_varijabla>
  </DomainObject.Predmet.ProtustrankaWithAdress>
  <DomainObject.Predmet.ProtustrankaWithAdressOIB>
    <izvorni_sadrzaj>BEŠTAK GRADITELJSTVO d.o.o., OIB 12716444419, Ivana Granđe 45, 10360 Šašinovec</izvorni_sadrzaj>
    <derivirana_varijabla naziv="DomainObject.Predmet.ProtustrankaWithAdressOIB_1">BEŠTAK GRADITELJSTVO d.o.o., OIB 12716444419, Ivana Granđe 45, 10360 Šašinovec</derivirana_varijabla>
  </DomainObject.Predmet.ProtustrankaWithAdressOIB>
  <DomainObject.Predmet.ProtustrankaNazivFormated>
    <izvorni_sadrzaj>BEŠTAK GRADITELJSTVO d.o.o.</izvorni_sadrzaj>
    <derivirana_varijabla naziv="DomainObject.Predmet.ProtustrankaNazivFormated_1">BEŠTAK GRADITELJSTVO d.o.o.</derivirana_varijabla>
  </DomainObject.Predmet.ProtustrankaNazivFormated>
  <DomainObject.Predmet.ProtustrankaNazivFormatedOIB>
    <izvorni_sadrzaj>BEŠTAK GRADITELJSTVO d.o.o., OIB 12716444419</izvorni_sadrzaj>
    <derivirana_varijabla naziv="DomainObject.Predmet.ProtustrankaNazivFormatedOIB_1">BEŠTAK GRADITELJSTVO d.o.o., OIB 12716444419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BEŠTAK GRADITELJSTVO d.o.o. zastupanog po punomoćniku Josip Beštak Godec; Ivan Ivković</item>
    </izvorni_sadrzaj>
    <derivirana_varijabla naziv="DomainObject.Predmet.ProtuStrankaListFormated_1">
      <item>BEŠTAK GRADITELJSTVO d.o.o. zastupanog po punomoćniku Josip Beštak Godec; Ivan Ivković</item>
    </derivirana_varijabla>
  </DomainObject.Predmet.ProtuStrankaListFormated>
  <DomainObject.Predmet.ProtuStrankaListFormatedOIB>
    <izvorni_sadrzaj>
      <item>BEŠTAK GRADITELJSTVO d.o.o., OIB 12716444419 zastupanog po punomoćniku Josip Beštak Godec; Ivan Ivković</item>
    </izvorni_sadrzaj>
    <derivirana_varijabla naziv="DomainObject.Predmet.ProtuStrankaListFormatedOIB_1">
      <item>BEŠTAK GRADITELJSTVO d.o.o., OIB 12716444419 zastupanog po punomoćniku Josip Beštak Godec; Ivan Ivković</item>
    </derivirana_varijabla>
  </DomainObject.Predmet.ProtuStrankaListFormatedOIB>
  <DomainObject.Predmet.ProtuStrankaListFormatedWithAdress>
    <izvorni_sadrzaj>
      <item>BEŠTAK GRADITELJSTVO d.o.o., Ivana Granđe 45, 10360 Šašinovec zastupanog po punomoćniku Josip Beštak Godec; Ivan Ivković</item>
    </izvorni_sadrzaj>
    <derivirana_varijabla naziv="DomainObject.Predmet.ProtuStrankaListFormatedWithAdress_1">
      <item>BEŠTAK GRADITELJSTVO d.o.o., Ivana Granđe 45, 10360 Šašinovec zastupanog po punomoćniku Josip Beštak Godec; Ivan Ivković</item>
    </derivirana_varijabla>
  </DomainObject.Predmet.ProtuStrankaListFormatedWithAdress>
  <DomainObject.Predmet.ProtuStrankaListFormatedWithAdressOIB>
    <izvorni_sadrzaj>
      <item>BEŠTAK GRADITELJSTVO d.o.o., OIB 12716444419, Ivana Granđe 45, 10360 Šašinovec zastupanog po punomoćniku Josip Beštak Godec; Ivan Ivković</item>
    </izvorni_sadrzaj>
    <derivirana_varijabla naziv="DomainObject.Predmet.ProtuStrankaListFormatedWithAdressOIB_1">
      <item>BEŠTAK GRADITELJSTVO d.o.o., OIB 12716444419, Ivana Granđe 45, 10360 Šašinovec zastupanog po punomoćniku Josip Beštak Godec; Ivan Ivković</item>
    </derivirana_varijabla>
  </DomainObject.Predmet.ProtuStrankaListFormatedWithAdressOIB>
  <DomainObject.Predmet.ProtuStrankaListNazivFormated>
    <izvorni_sadrzaj>
      <item>BEŠTAK GRADITELJSTVO d.o.o.</item>
    </izvorni_sadrzaj>
    <derivirana_varijabla naziv="DomainObject.Predmet.ProtuStrankaListNazivFormated_1">
      <item>BEŠTAK GRADITELJSTVO d.o.o.</item>
    </derivirana_varijabla>
  </DomainObject.Predmet.ProtuStrankaListNazivFormated>
  <DomainObject.Predmet.ProtuStrankaListNazivFormatedOIB>
    <izvorni_sadrzaj>
      <item>BEŠTAK GRADITELJSTVO d.o.o., OIB 12716444419</item>
    </izvorni_sadrzaj>
    <derivirana_varijabla naziv="DomainObject.Predmet.ProtuStrankaListNazivFormatedOIB_1">
      <item>BEŠTAK GRADITELJSTVO d.o.o., OIB 12716444419</item>
    </derivirana_varijabla>
  </DomainObject.Predmet.ProtuStrankaListNazivFormatedOIB>
  <DomainObject.Predmet.OstaliListFormated>
    <izvorni_sadrzaj>
      <item>Ivan Ivković punomoćnik sudionika u postupku BEŠTAK GRADITELJSTVO d.o.o.</item>
      <item>Josip Beštak Godec punomoćnik sudionika u postupku BEŠTAK GRADITELJSTVO d.o.o.</item>
    </izvorni_sadrzaj>
    <derivirana_varijabla naziv="DomainObject.Predmet.OstaliListFormated_1">
      <item>Ivan Ivković punomoćnik sudionika u postupku BEŠTAK GRADITELJSTVO d.o.o.</item>
      <item>Josip Beštak Godec punomoćnik sudionika u postupku BEŠTAK GRADITELJSTVO d.o.o.</item>
    </derivirana_varijabla>
  </DomainObject.Predmet.OstaliListFormated>
  <DomainObject.Predmet.OstaliListFormatedOIB>
    <izvorni_sadrzaj>
      <item>Ivan Ivković, OIB 88366958266 punomoćnik sudionika u postupku BEŠTAK GRADITELJSTVO d.o.o.</item>
      <item>Josip Beštak Godec, OIB 37250358605 punomoćnik sudionika u postupku BEŠTAK GRADITELJSTVO d.o.o.</item>
    </izvorni_sadrzaj>
    <derivirana_varijabla naziv="DomainObject.Predmet.OstaliListFormatedOIB_1">
      <item>Ivan Ivković, OIB 88366958266 punomoćnik sudionika u postupku BEŠTAK GRADITELJSTVO d.o.o.</item>
      <item>Josip Beštak Godec, OIB 37250358605 punomoćnik sudionika u postupku BEŠTAK GRADITELJSTVO d.o.o.</item>
    </derivirana_varijabla>
  </DomainObject.Predmet.OstaliListFormatedOIB>
  <DomainObject.Predmet.OstaliListFormatedWithAdress>
    <izvorni_sadrzaj>
      <item>Ivan Ivković, Zagrebačka Ulica 83, 10380 Sveti Ivan Zelina punomoćnik sudionika u postupku BEŠTAK GRADITELJSTVO d.o.o.</item>
      <item>Josip Beštak Godec, Lina Bolmarčića 16, 51511 Malinska punomoćnik sudionika u postupku BEŠTAK GRADITELJSTVO d.o.o.</item>
    </izvorni_sadrzaj>
    <derivirana_varijabla naziv="DomainObject.Predmet.OstaliListFormatedWithAdress_1">
      <item>Ivan Ivković, Zagrebačka Ulica 83, 10380 Sveti Ivan Zelina punomoćnik sudionika u postupku BEŠTAK GRADITELJSTVO d.o.o.</item>
      <item>Josip Beštak Godec, Lina Bolmarčića 16, 51511 Malinska punomoćnik sudionika u postupku BEŠTAK GRADITELJSTVO d.o.o.</item>
    </derivirana_varijabla>
  </DomainObject.Predmet.OstaliListFormatedWithAdress>
  <DomainObject.Predmet.OstaliListFormatedWithAdressOIB>
    <izvorni_sadrzaj>
      <item>Ivan Ivković, OIB 88366958266, Zagrebačka Ulica 83, 10380 Sveti Ivan Zelina punomoćnik sudionika u postupku BEŠTAK GRADITELJSTVO d.o.o.</item>
      <item>Josip Beštak Godec, OIB 37250358605, Lina Bolmarčića 16, 51511 Malinska punomoćnik sudionika u postupku BEŠTAK GRADITELJSTVO d.o.o.</item>
    </izvorni_sadrzaj>
    <derivirana_varijabla naziv="DomainObject.Predmet.OstaliListFormatedWithAdressOIB_1">
      <item>Ivan Ivković, OIB 88366958266, Zagrebačka Ulica 83, 10380 Sveti Ivan Zelina punomoćnik sudionika u postupku BEŠTAK GRADITELJSTVO d.o.o.</item>
      <item>Josip Beštak Godec, OIB 37250358605, Lina Bolmarčića 16, 51511 Malinska punomoćnik sudionika u postupku BEŠTAK GRADITELJSTVO d.o.o.</item>
    </derivirana_varijabla>
  </DomainObject.Predmet.OstaliListFormatedWithAdressOIB>
  <DomainObject.Predmet.OstaliListNazivFormated>
    <izvorni_sadrzaj>
      <item>Ivan Ivković</item>
      <item>Josip Beštak Godec</item>
    </izvorni_sadrzaj>
    <derivirana_varijabla naziv="DomainObject.Predmet.OstaliListNazivFormated_1">
      <item>Ivan Ivković</item>
      <item>Josip Beštak Godec</item>
    </derivirana_varijabla>
  </DomainObject.Predmet.OstaliListNazivFormated>
  <DomainObject.Predmet.OstaliListNazivFormatedOIB>
    <izvorni_sadrzaj>
      <item>Ivan Ivković, OIB 88366958266</item>
      <item>Josip Beštak Godec, OIB 37250358605</item>
    </izvorni_sadrzaj>
    <derivirana_varijabla naziv="DomainObject.Predmet.OstaliListNazivFormatedOIB_1">
      <item>Ivan Ivković, OIB 88366958266</item>
      <item>Josip Beštak Godec, OIB 37250358605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BEŠTAK GRADITELJSTVO d.o.o.</izvorni_sadrzaj>
    <derivirana_varijabla naziv="DomainObject.Predmet.ProtustrankaIDrugi_1">BEŠTAK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BEŠTAK GRADITELJSTVO d.o.o., OIB 12716444419, Ivana Granđe 45, 10360 Šašinovec</izvorni_sadrzaj>
    <derivirana_varijabla naziv="DomainObject.Predmet.ProtustrankaIDrugiAdressOIB_1">BEŠTAK GRADITELJSTVO d.o.o., OIB 12716444419, Ivana Granđe 45,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BEŠTAK GRADITELJSTVO d.o.o.</item>
      <item>FINA Regionalni centar Zagreb</item>
      <item>Ivan Ivković</item>
      <item>Josip Beštak Godec</item>
    </izvorni_sadrzaj>
    <derivirana_varijabla naziv="DomainObject.Predmet.SudioniciListNaziv_1">
      <item>BEŠTAK GRADITELJSTVO d.o.o.</item>
      <item>FINA Regionalni centar Zagreb</item>
      <item>Ivan Ivković</item>
      <item>Josip Beštak Godec</item>
    </derivirana_varijabla>
  </DomainObject.Predmet.SudioniciListNaziv>
  <DomainObject.Predmet.SudioniciListAdressOIB>
    <izvorni_sadrzaj>
      <item>BEŠTAK GRADITELJSTVO d.o.o., OIB 12716444419, Ivana Granđe 45,10360 Šašinovec</item>
      <item>FINA Regionalni centar Zagreb, OIB 85821130368, Trg svibanjskih žrtava 1995. 1,10000 Zagreb</item>
      <item>Ivan Ivković, OIB 88366958266, Zagrebačka Ulica 83,10380 Sveti Ivan Zelina</item>
      <item>Josip Beštak Godec, OIB 37250358605, Lina Bolmarčića 16,51511 Malinska</item>
    </izvorni_sadrzaj>
    <derivirana_varijabla naziv="DomainObject.Predmet.SudioniciListAdressOIB_1">
      <item>BEŠTAK GRADITELJSTVO d.o.o., OIB 12716444419, Ivana Granđe 45,10360 Šašinovec</item>
      <item>FINA Regionalni centar Zagreb, OIB 85821130368, Trg svibanjskih žrtava 1995. 1,10000 Zagreb</item>
      <item>Ivan Ivković, OIB 88366958266, Zagrebačka Ulica 83,10380 Sveti Ivan Zelina</item>
      <item>Josip Beštak Godec, OIB 37250358605, Lina Bolmarčića 16,51511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12716444419</item>
      <item>, OIB 85821130368</item>
      <item>, OIB 88366958266</item>
      <item>, OIB 37250358605</item>
    </izvorni_sadrzaj>
    <derivirana_varijabla naziv="DomainObject.Predmet.SudioniciListNazivOIB_1">
      <item>, OIB 12716444419</item>
      <item>, OIB 85821130368</item>
      <item>, OIB 88366958266</item>
      <item>, OIB 37250358605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2016-01-20T12:36:00Z</dcterms:created>
  <dc:creator>ilukac</dc:creator>
  <cp:lastModifiedBy>Ksenija Nol</cp:lastModifiedBy>
  <cp:lastPrinted>2016-01-20T12:32:00Z</cp:lastPrinted>
  <dcterms:modified xmlns:xsi="http://www.w3.org/2001/XMLSchema-instance" xsi:type="dcterms:W3CDTF">2016-01-20T14:05:00Z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