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10323" w:rsidP="009429B3" w:rsidRDefault="00A10323" w14:paraId="f66e355" w14:textId="f66e355">
      <w:pPr>
        <w:jc w:val="both"/>
        <w15:collapsed w:val="false"/>
      </w:pPr>
      <w:bookmarkStart w:name="_GoBack" w:id="0"/>
      <w:bookmarkEnd w:id="0"/>
    </w:p>
    <w:p w:rsidR="00A10323" w:rsidP="009429B3" w:rsidRDefault="005525CF">
      <w:pPr>
        <w:jc w:val="both"/>
      </w:pPr>
      <w:r>
        <w:t xml:space="preserve">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0323" w:rsidP="009429B3" w:rsidRDefault="00A10323">
      <w:pPr>
        <w:jc w:val="both"/>
      </w:pPr>
      <w:r>
        <w:t>REPUBLIKA HRVATSKA</w:t>
      </w:r>
    </w:p>
    <w:p w:rsidR="00A10323" w:rsidP="009429B3" w:rsidRDefault="00A10323">
      <w:pPr>
        <w:jc w:val="both"/>
      </w:pPr>
      <w:r>
        <w:t>Trgovački sud u Zagrebu</w:t>
      </w:r>
    </w:p>
    <w:p w:rsidR="00A10323" w:rsidP="009429B3" w:rsidRDefault="00A10323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A10323" w:rsidP="009429B3" w:rsidRDefault="00A1032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18.St-828/2019</w:t>
      </w:r>
    </w:p>
    <w:p w:rsidR="00A10323" w:rsidP="009429B3" w:rsidRDefault="00A10323">
      <w:pPr>
        <w:jc w:val="both"/>
      </w:pPr>
    </w:p>
    <w:p w:rsidR="00A10323" w:rsidP="009429B3" w:rsidRDefault="00A10323">
      <w:pPr>
        <w:jc w:val="both"/>
      </w:pPr>
    </w:p>
    <w:p w:rsidR="00A10323" w:rsidP="009429B3" w:rsidRDefault="00A10323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  R E P U B L I K A   H R V A T S K A</w:t>
      </w:r>
    </w:p>
    <w:p w:rsidR="00A10323" w:rsidP="009429B3" w:rsidRDefault="00A10323">
      <w:pPr>
        <w:jc w:val="both"/>
      </w:pPr>
    </w:p>
    <w:p w:rsidR="00A10323" w:rsidP="009429B3" w:rsidRDefault="00A10323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R J E Š E N J E</w:t>
      </w:r>
    </w:p>
    <w:p w:rsidR="00A10323" w:rsidP="009429B3" w:rsidRDefault="00A10323">
      <w:pPr>
        <w:jc w:val="both"/>
      </w:pPr>
    </w:p>
    <w:p w:rsidR="00A10323" w:rsidP="009429B3" w:rsidRDefault="00A10323">
      <w:pPr>
        <w:jc w:val="both"/>
      </w:pPr>
    </w:p>
    <w:p w:rsidR="00A10323" w:rsidP="00922CE5" w:rsidRDefault="00A10323">
      <w:pPr>
        <w:ind w:firstLine="708"/>
        <w:jc w:val="both"/>
      </w:pPr>
      <w:r w:rsidRPr="00A10323">
        <w:t>Trgovački sud u Zagrebu, sudac Danijela Uzelac</w:t>
      </w:r>
      <w:r w:rsidR="00FC5796">
        <w:t xml:space="preserve"> Ljubić</w:t>
      </w:r>
      <w:r w:rsidRPr="00A10323">
        <w:t xml:space="preserve">, u stečajnom postupku </w:t>
      </w:r>
      <w:r>
        <w:t xml:space="preserve">nad </w:t>
      </w:r>
      <w:r w:rsidR="001352BE">
        <w:t xml:space="preserve">dužnikom </w:t>
      </w:r>
      <w:r w:rsidRPr="00A10323">
        <w:t>TERASE SISTEMI j.d.o.o.</w:t>
      </w:r>
      <w:r w:rsidR="001352BE">
        <w:t xml:space="preserve"> u stečaju</w:t>
      </w:r>
      <w:r w:rsidRPr="00A10323">
        <w:t xml:space="preserve">, OIB 88006507930, Samobor, Mirka Bogovića 33, </w:t>
      </w:r>
      <w:r w:rsidR="001352BE">
        <w:t>20. rujna 2019.</w:t>
      </w:r>
    </w:p>
    <w:p w:rsidR="00FC5796" w:rsidP="00922CE5" w:rsidRDefault="00FC5796">
      <w:pPr>
        <w:ind w:firstLine="708"/>
        <w:jc w:val="both"/>
      </w:pPr>
    </w:p>
    <w:p w:rsidR="00A10323" w:rsidP="009429B3" w:rsidRDefault="00A10323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   r i j e š i o   j e</w:t>
      </w:r>
    </w:p>
    <w:p w:rsidR="00A10323" w:rsidP="009429B3" w:rsidRDefault="00A10323">
      <w:pPr>
        <w:jc w:val="both"/>
      </w:pPr>
      <w:r>
        <w:t xml:space="preserve"> </w:t>
      </w:r>
    </w:p>
    <w:p w:rsidR="00A10323" w:rsidP="009429B3" w:rsidRDefault="00A10323">
      <w:pPr>
        <w:jc w:val="both"/>
      </w:pPr>
    </w:p>
    <w:p w:rsidR="00A10323" w:rsidP="009429B3" w:rsidRDefault="00A10323">
      <w:pPr>
        <w:ind w:firstLine="708"/>
        <w:jc w:val="both"/>
      </w:pPr>
      <w:r>
        <w:t>Ukida se mjera osiguranja određena rješenjem Trgovačkog suda u Zagrebu poslovni broj St-</w:t>
      </w:r>
      <w:r w:rsidR="001352BE">
        <w:t xml:space="preserve">828/2019 od </w:t>
      </w:r>
      <w:r w:rsidR="009429B3">
        <w:t>11. lipnja 2019</w:t>
      </w:r>
      <w:r>
        <w:t>.</w:t>
      </w:r>
    </w:p>
    <w:p w:rsidR="00A10323" w:rsidP="009429B3" w:rsidRDefault="00A10323">
      <w:pPr>
        <w:jc w:val="both"/>
      </w:pPr>
    </w:p>
    <w:p w:rsidR="00A10323" w:rsidP="009429B3" w:rsidRDefault="00A10323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  Obrazloženje</w:t>
      </w:r>
    </w:p>
    <w:p w:rsidR="00A10323" w:rsidP="009429B3" w:rsidRDefault="00A10323">
      <w:pPr>
        <w:jc w:val="both"/>
      </w:pPr>
    </w:p>
    <w:p w:rsidR="00FC5796" w:rsidP="009429B3" w:rsidRDefault="00FC5796">
      <w:pPr>
        <w:jc w:val="both"/>
      </w:pPr>
    </w:p>
    <w:p w:rsidR="00A10323" w:rsidP="009429B3" w:rsidRDefault="00A10323">
      <w:pPr>
        <w:jc w:val="both"/>
      </w:pPr>
      <w:r>
        <w:tab/>
        <w:t>Rješenjem poslovni broj St-</w:t>
      </w:r>
      <w:r w:rsidR="009429B3">
        <w:t>828/2019</w:t>
      </w:r>
      <w:r>
        <w:t xml:space="preserve"> od </w:t>
      </w:r>
      <w:r w:rsidR="009429B3">
        <w:t>11. lipnja</w:t>
      </w:r>
      <w:r>
        <w:t xml:space="preserve"> 2019. </w:t>
      </w:r>
      <w:r w:rsidR="009429B3">
        <w:t xml:space="preserve">određena je </w:t>
      </w:r>
      <w:r>
        <w:t>mjer</w:t>
      </w:r>
      <w:r w:rsidR="009429B3">
        <w:t>a</w:t>
      </w:r>
      <w:r>
        <w:t xml:space="preserve"> osiguranja, imenovanja privremenog stečajnog upravitelja</w:t>
      </w:r>
      <w:r w:rsidR="00FC5796">
        <w:t xml:space="preserve"> Davora Ivančića</w:t>
      </w:r>
      <w:r>
        <w:t>.</w:t>
      </w:r>
    </w:p>
    <w:p w:rsidR="00A10323" w:rsidP="009429B3" w:rsidRDefault="00A10323">
      <w:pPr>
        <w:jc w:val="both"/>
      </w:pPr>
    </w:p>
    <w:p w:rsidR="00A10323" w:rsidP="009429B3" w:rsidRDefault="00922CE5">
      <w:pPr>
        <w:jc w:val="both"/>
      </w:pPr>
      <w:r>
        <w:tab/>
        <w:t>Budući</w:t>
      </w:r>
      <w:r w:rsidR="00A10323">
        <w:t xml:space="preserve"> da je rješenjem poslovni broj St-</w:t>
      </w:r>
      <w:r w:rsidR="009429B3">
        <w:t>828/2019</w:t>
      </w:r>
      <w:r w:rsidR="00A10323">
        <w:t xml:space="preserve"> od </w:t>
      </w:r>
      <w:r w:rsidR="009429B3">
        <w:t>1</w:t>
      </w:r>
      <w:r>
        <w:t>6. rujna 2019. nad dužnikom</w:t>
      </w:r>
      <w:r w:rsidR="00A10323">
        <w:t xml:space="preserve"> otvoren stečajni postupak, na temelju odredbe čl.122. SZ-a, odlučeno je kao u izreci.</w:t>
      </w:r>
    </w:p>
    <w:p w:rsidR="00A10323" w:rsidP="009429B3" w:rsidRDefault="00A10323">
      <w:pPr>
        <w:jc w:val="both"/>
      </w:pPr>
    </w:p>
    <w:p w:rsidR="00A10323" w:rsidP="009429B3" w:rsidRDefault="00A10323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  U Zagrebu </w:t>
      </w:r>
      <w:r w:rsidR="00FC5796">
        <w:t>20.</w:t>
      </w:r>
      <w:r>
        <w:t xml:space="preserve"> rujna 2019.</w:t>
      </w:r>
    </w:p>
    <w:p w:rsidR="00A10323" w:rsidP="009429B3" w:rsidRDefault="00A10323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="00A10323" w:rsidP="009429B3" w:rsidRDefault="00A10323">
      <w:pPr>
        <w:jc w:val="both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r>
        <w:tab/>
        <w:t xml:space="preserve">            Danijela Uzelac Ljubić, v.r. </w:t>
      </w:r>
    </w:p>
    <w:p w:rsidR="00A10323" w:rsidP="009429B3" w:rsidRDefault="00A10323">
      <w:pPr>
        <w:jc w:val="both"/>
      </w:pPr>
    </w:p>
    <w:p w:rsidR="00A10323" w:rsidP="009429B3" w:rsidRDefault="00A10323">
      <w:pPr>
        <w:jc w:val="both"/>
      </w:pPr>
      <w:r>
        <w:t>Uputa o pravnom lijeku:  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="00A10323" w:rsidP="009429B3" w:rsidRDefault="00A10323">
      <w:pPr>
        <w:jc w:val="both"/>
      </w:pPr>
    </w:p>
    <w:p w:rsidR="00A10323" w:rsidP="009429B3" w:rsidRDefault="00A10323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0CED">
        <w:t xml:space="preserve">    </w:t>
      </w: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A10323" w:rsidP="009429B3" w:rsidRDefault="00A1032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1F0CED">
        <w:t xml:space="preserve">     </w:t>
      </w:r>
      <w:r>
        <w:t>Katarina Franjić</w:t>
      </w:r>
    </w:p>
    <w:p w:rsidR="000733DF" w:rsidP="009429B3" w:rsidRDefault="000733DF">
      <w:pPr>
        <w:jc w:val="both"/>
      </w:pPr>
    </w:p>
    <w:sectPr w:rsidR="000733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AD8"/>
    <w:rsid w:val="000733DF"/>
    <w:rsid w:val="001352BE"/>
    <w:rsid w:val="001F0CED"/>
    <w:rsid w:val="003C3FD1"/>
    <w:rsid w:val="005525CF"/>
    <w:rsid w:val="00552AD8"/>
    <w:rsid w:val="00922CE5"/>
    <w:rsid w:val="009429B3"/>
    <w:rsid w:val="00A10323"/>
    <w:rsid w:val="00E70FB3"/>
    <w:rsid w:val="00F341CA"/>
    <w:rsid w:val="00FC5796"/>
    <w:rsid w:val="00FC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525C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525CF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70FB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70FB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0FB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0FB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0FB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25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25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St-828/2019</izvorni_sadrzaj>
    <derivirana_varijabla naziv="DomainObject.Predmet.OznakaBroj_1">St-828/2019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TERASE SISTEMI j.d.o.o. za usluge</izvorni_sadrzaj>
    <derivirana_varijabla naziv="DomainObject.Predmet.ProtustrankaFormated_1">  TERASE SISTEMI j.d.o.o. za usluge</derivirana_varijabla>
  </DomainObject.Predmet.ProtustrankaFormated>
  <DomainObject.Predmet.ProtustrankaFormatedOIB>
    <izvorni_sadrzaj>  TERASE SISTEMI j.d.o.o. za usluge, OIB 88006507930</izvorni_sadrzaj>
    <derivirana_varijabla naziv="DomainObject.Predmet.ProtustrankaFormatedOIB_1">  TERASE SISTEMI j.d.o.o. za usluge, OIB 88006507930</derivirana_varijabla>
  </DomainObject.Predmet.ProtustrankaFormatedOIB>
  <DomainObject.Predmet.ProtustrankaFormatedWithAdress>
    <izvorni_sadrzaj> TERASE SISTEMI j.d.o.o. za usluge, Mirka Bogovića 33, 10430 Samobor</izvorni_sadrzaj>
    <derivirana_varijabla naziv="DomainObject.Predmet.ProtustrankaFormatedWithAdress_1"> TERASE SISTEMI j.d.o.o. za usluge, Mirka Bogovića 33, 10430 Samobor</derivirana_varijabla>
  </DomainObject.Predmet.ProtustrankaFormatedWithAdress>
  <DomainObject.Predmet.ProtustrankaFormatedWithAdressOIB>
    <izvorni_sadrzaj> TERASE SISTEMI j.d.o.o. za usluge, OIB 88006507930, Mirka Bogovića 33, 10430 Samobor</izvorni_sadrzaj>
    <derivirana_varijabla naziv="DomainObject.Predmet.ProtustrankaFormatedWithAdressOIB_1"> TERASE SISTEMI j.d.o.o. za usluge, OIB 88006507930, Mirka Bogovića 33, 10430 Samobor</derivirana_varijabla>
  </DomainObject.Predmet.ProtustrankaFormatedWithAdressOIB>
  <DomainObject.Predmet.ProtustrankaWithAdress>
    <izvorni_sadrzaj>TERASE SISTEMI j.d.o.o. za usluge Mirka Bogovića 33, 10430 Samobor</izvorni_sadrzaj>
    <derivirana_varijabla naziv="DomainObject.Predmet.ProtustrankaWithAdress_1">TERASE SISTEMI j.d.o.o. za usluge Mirka Bogovića 33, 10430 Samobor</derivirana_varijabla>
  </DomainObject.Predmet.ProtustrankaWithAdress>
  <DomainObject.Predmet.ProtustrankaWithAdressOIB>
    <izvorni_sadrzaj>TERASE SISTEMI j.d.o.o. za usluge, OIB 88006507930, Mirka Bogovića 33, 10430 Samobor</izvorni_sadrzaj>
    <derivirana_varijabla naziv="DomainObject.Predmet.ProtustrankaWithAdressOIB_1">TERASE SISTEMI j.d.o.o. za usluge, OIB 88006507930, Mirka Bogovića 33, 10430 Samobor</derivirana_varijabla>
  </DomainObject.Predmet.ProtustrankaWithAdressOIB>
  <DomainObject.Predmet.ProtustrankaNazivFormated>
    <izvorni_sadrzaj>TERASE SISTEMI j.d.o.o. za usluge</izvorni_sadrzaj>
    <derivirana_varijabla naziv="DomainObject.Predmet.ProtustrankaNazivFormated_1">TERASE SISTEMI j.d.o.o. za usluge</derivirana_varijabla>
  </DomainObject.Predmet.ProtustrankaNazivFormated>
  <DomainObject.Predmet.ProtustrankaNazivFormatedOIB>
    <izvorni_sadrzaj>TERASE SISTEMI j.d.o.o. za usluge, OIB 88006507930</izvorni_sadrzaj>
    <derivirana_varijabla naziv="DomainObject.Predmet.ProtustrankaNazivFormatedOIB_1">TERASE SISTEMI j.d.o.o. za usluge, OIB 88006507930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TERASE SISTEMI j.d.o.o. za usluge</izvorni_sadrzaj>
    <derivirana_varijabla naziv="DomainObject.Predmet.StrankaFormated_1">  TERASE SISTEMI j.d.o.o. za usluge</derivirana_varijabla>
  </DomainObject.Predmet.StrankaFormated>
  <DomainObject.Predmet.StrankaFormatedOIB>
    <izvorni_sadrzaj>  TERASE SISTEMI j.d.o.o. za usluge, OIB 88006507930</izvorni_sadrzaj>
    <derivirana_varijabla naziv="DomainObject.Predmet.StrankaFormatedOIB_1">  TERASE SISTEMI j.d.o.o. za usluge, OIB 88006507930</derivirana_varijabla>
  </DomainObject.Predmet.StrankaFormatedOIB>
  <DomainObject.Predmet.StrankaFormatedWithAdress>
    <izvorni_sadrzaj> TERASE SISTEMI j.d.o.o. za usluge, Mirka Bogovića 33, 10430 Samobor</izvorni_sadrzaj>
    <derivirana_varijabla naziv="DomainObject.Predmet.StrankaFormatedWithAdress_1"> TERASE SISTEMI j.d.o.o. za usluge, Mirka Bogovića 33, 10430 Samobor</derivirana_varijabla>
  </DomainObject.Predmet.StrankaFormatedWithAdress>
  <DomainObject.Predmet.StrankaFormatedWithAdressOIB>
    <izvorni_sadrzaj> TERASE SISTEMI j.d.o.o. za usluge, OIB 88006507930, Mirka Bogovića 33, 10430 Samobor</izvorni_sadrzaj>
    <derivirana_varijabla naziv="DomainObject.Predmet.StrankaFormatedWithAdressOIB_1"> TERASE SISTEMI j.d.o.o. za usluge, OIB 88006507930, Mirka Bogovića 33, 10430 Samobor</derivirana_varijabla>
  </DomainObject.Predmet.StrankaFormatedWithAdressOIB>
  <DomainObject.Predmet.StrankaWithAdress>
    <izvorni_sadrzaj>TERASE SISTEMI j.d.o.o. za usluge Mirka Bogovića 33,10430 Samobor</izvorni_sadrzaj>
    <derivirana_varijabla naziv="DomainObject.Predmet.StrankaWithAdress_1">TERASE SISTEMI j.d.o.o. za usluge Mirka Bogovića 33,10430 Samobor</derivirana_varijabla>
  </DomainObject.Predmet.StrankaWithAdress>
  <DomainObject.Predmet.StrankaWithAdressOIB>
    <izvorni_sadrzaj>TERASE SISTEMI j.d.o.o. za usluge, OIB 88006507930, Mirka Bogovića 33,10430 Samobor</izvorni_sadrzaj>
    <derivirana_varijabla naziv="DomainObject.Predmet.StrankaWithAdressOIB_1">TERASE SISTEMI j.d.o.o. za usluge, OIB 88006507930, Mirka Bogovića 33,10430 Samobor</derivirana_varijabla>
  </DomainObject.Predmet.StrankaWithAdressOIB>
  <DomainObject.Predmet.StrankaNazivFormated>
    <izvorni_sadrzaj>TERASE SISTEMI j.d.o.o. za usluge</izvorni_sadrzaj>
    <derivirana_varijabla naziv="DomainObject.Predmet.StrankaNazivFormated_1">TERASE SISTEMI j.d.o.o. za usluge</derivirana_varijabla>
  </DomainObject.Predmet.StrankaNazivFormated>
  <DomainObject.Predmet.StrankaNazivFormatedOIB>
    <izvorni_sadrzaj>TERASE SISTEMI j.d.o.o. za usluge, OIB 88006507930</izvorni_sadrzaj>
    <derivirana_varijabla naziv="DomainObject.Predmet.StrankaNazivFormatedOIB_1">TERASE SISTEMI j.d.o.o. za usluge, OIB 88006507930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TERASE SISTEMI j.d.o.o. za usluge</item>
    </izvorni_sadrzaj>
    <derivirana_varijabla naziv="DomainObject.Predmet.StrankaListFormated_1">
      <item>TERASE SISTEMI j.d.o.o. za usluge</item>
    </derivirana_varijabla>
  </DomainObject.Predmet.StrankaListFormated>
  <DomainObject.Predmet.StrankaListFormatedOIB>
    <izvorni_sadrzaj>
      <item>TERASE SISTEMI j.d.o.o. za usluge, OIB 88006507930</item>
    </izvorni_sadrzaj>
    <derivirana_varijabla naziv="DomainObject.Predmet.StrankaListFormatedOIB_1">
      <item>TERASE SISTEMI j.d.o.o. za usluge, OIB 88006507930</item>
    </derivirana_varijabla>
  </DomainObject.Predmet.StrankaListFormatedOIB>
  <DomainObject.Predmet.StrankaListFormatedWithAdress>
    <izvorni_sadrzaj>
      <item>TERASE SISTEMI j.d.o.o. za usluge, Mirka Bogovića 33, 10430 Samobor</item>
    </izvorni_sadrzaj>
    <derivirana_varijabla naziv="DomainObject.Predmet.StrankaListFormatedWithAdress_1">
      <item>TERASE SISTEMI j.d.o.o. za usluge, Mirka Bogovića 33, 10430 Samobor</item>
    </derivirana_varijabla>
  </DomainObject.Predmet.StrankaListFormatedWithAdress>
  <DomainObject.Predmet.StrankaListFormatedWithAdressOIB>
    <izvorni_sadrzaj>
      <item>TERASE SISTEMI j.d.o.o. za usluge, OIB 88006507930, Mirka Bogovića 33, 10430 Samobor</item>
    </izvorni_sadrzaj>
    <derivirana_varijabla naziv="DomainObject.Predmet.StrankaListFormatedWithAdressOIB_1">
      <item>TERASE SISTEMI j.d.o.o. za usluge, OIB 88006507930, Mirka Bogovića 33, 10430 Samobor</item>
    </derivirana_varijabla>
  </DomainObject.Predmet.StrankaListFormatedWithAdressOIB>
  <DomainObject.Predmet.StrankaListNazivFormated>
    <izvorni_sadrzaj>
      <item>TERASE SISTEMI j.d.o.o. za usluge</item>
    </izvorni_sadrzaj>
    <derivirana_varijabla naziv="DomainObject.Predmet.StrankaListNazivFormated_1">
      <item>TERASE SISTEMI j.d.o.o. za usluge</item>
    </derivirana_varijabla>
  </DomainObject.Predmet.StrankaListNazivFormated>
  <DomainObject.Predmet.StrankaListNazivFormatedOIB>
    <izvorni_sadrzaj>
      <item>TERASE SISTEMI j.d.o.o. za usluge, OIB 88006507930</item>
    </izvorni_sadrzaj>
    <derivirana_varijabla naziv="DomainObject.Predmet.StrankaListNazivFormatedOIB_1">
      <item>TERASE SISTEMI j.d.o.o. za usluge, OIB 88006507930</item>
    </derivirana_varijabla>
  </DomainObject.Predmet.StrankaListNazivFormatedOIB>
  <DomainObject.Predmet.ProtuStrankaListFormated>
    <izvorni_sadrzaj>
      <item>TERASE SISTEMI j.d.o.o. za usluge</item>
    </izvorni_sadrzaj>
    <derivirana_varijabla naziv="DomainObject.Predmet.ProtuStrankaListFormated_1">
      <item>TERASE SISTEMI j.d.o.o. za usluge</item>
    </derivirana_varijabla>
  </DomainObject.Predmet.ProtuStrankaListFormated>
  <DomainObject.Predmet.ProtuStrankaListFormatedOIB>
    <izvorni_sadrzaj>
      <item>TERASE SISTEMI j.d.o.o. za usluge, OIB 88006507930</item>
    </izvorni_sadrzaj>
    <derivirana_varijabla naziv="DomainObject.Predmet.ProtuStrankaListFormatedOIB_1">
      <item>TERASE SISTEMI j.d.o.o. za usluge, OIB 88006507930</item>
    </derivirana_varijabla>
  </DomainObject.Predmet.ProtuStrankaListFormatedOIB>
  <DomainObject.Predmet.ProtuStrankaListFormatedWithAdress>
    <izvorni_sadrzaj>
      <item>TERASE SISTEMI j.d.o.o. za usluge, Mirka Bogovića 33, 10430 Samobor</item>
    </izvorni_sadrzaj>
    <derivirana_varijabla naziv="DomainObject.Predmet.ProtuStrankaListFormatedWithAdress_1">
      <item>TERASE SISTEMI j.d.o.o. za usluge, Mirka Bogovića 33, 10430 Samobor</item>
    </derivirana_varijabla>
  </DomainObject.Predmet.ProtuStrankaListFormatedWithAdress>
  <DomainObject.Predmet.ProtuStrankaListFormatedWithAdressOIB>
    <izvorni_sadrzaj>
      <item>TERASE SISTEMI j.d.o.o. za usluge, OIB 88006507930, Mirka Bogovića 33, 10430 Samobor</item>
    </izvorni_sadrzaj>
    <derivirana_varijabla naziv="DomainObject.Predmet.ProtuStrankaListFormatedWithAdressOIB_1">
      <item>TERASE SISTEMI j.d.o.o. za usluge, OIB 88006507930, Mirka Bogovića 33, 10430 Samobor</item>
    </derivirana_varijabla>
  </DomainObject.Predmet.ProtuStrankaListFormatedWithAdressOIB>
  <DomainObject.Predmet.ProtuStrankaListNazivFormated>
    <izvorni_sadrzaj>
      <item>TERASE SISTEMI j.d.o.o. za usluge</item>
    </izvorni_sadrzaj>
    <derivirana_varijabla naziv="DomainObject.Predmet.ProtuStrankaListNazivFormated_1">
      <item>TERASE SISTEMI j.d.o.o. za usluge</item>
    </derivirana_varijabla>
  </DomainObject.Predmet.ProtuStrankaListNazivFormated>
  <DomainObject.Predmet.ProtuStrankaListNazivFormatedOIB>
    <izvorni_sadrzaj>
      <item>TERASE SISTEMI j.d.o.o. za usluge, OIB 88006507930</item>
    </izvorni_sadrzaj>
    <derivirana_varijabla naziv="DomainObject.Predmet.ProtuStrankaListNazivFormatedOIB_1">
      <item>TERASE SISTEMI j.d.o.o. za usluge, OIB 88006507930</item>
    </derivirana_varijabla>
  </DomainObject.Predmet.ProtuStrankaListNazivFormatedOIB>
  <DomainObject.Predmet.OstaliListFormated>
    <izvorni_sadrzaj>
      <item>Marko Surma</item>
      <item>Vesna Surma</item>
    </izvorni_sadrzaj>
    <derivirana_varijabla naziv="DomainObject.Predmet.OstaliListFormated_1">
      <item>Marko Surma</item>
      <item>Vesna Surma</item>
    </derivirana_varijabla>
  </DomainObject.Predmet.OstaliListFormated>
  <DomainObject.Predmet.OstaliListFormatedOIB>
    <izvorni_sadrzaj>
      <item>Marko Surma, OIB 29130462220</item>
      <item>Vesna Surma, OIB 05939715714</item>
    </izvorni_sadrzaj>
    <derivirana_varijabla naziv="DomainObject.Predmet.OstaliListFormatedOIB_1">
      <item>Marko Surma, OIB 29130462220</item>
      <item>Vesna Surma, OIB 05939715714</item>
    </derivirana_varijabla>
  </DomainObject.Predmet.OstaliListFormatedOIB>
  <DomainObject.Predmet.OstaliListFormatedWithAdress>
    <izvorni_sadrzaj>
      <item>Marko Surma</item>
      <item>Vesna Surma, Jose Dokoze 94, 23244 Starigrad</item>
    </izvorni_sadrzaj>
    <derivirana_varijabla naziv="DomainObject.Predmet.OstaliListFormatedWithAdress_1">
      <item>Marko Surma</item>
      <item>Vesna Surma, Jose Dokoze 94, 23244 Starigrad</item>
    </derivirana_varijabla>
  </DomainObject.Predmet.OstaliListFormatedWithAdress>
  <DomainObject.Predmet.OstaliListFormatedWithAdressOIB>
    <izvorni_sadrzaj>
      <item>Marko Surma, OIB 29130462220</item>
      <item>Vesna Surma, OIB 05939715714, Jose Dokoze 94, 23244 Starigrad</item>
    </izvorni_sadrzaj>
    <derivirana_varijabla naziv="DomainObject.Predmet.OstaliListFormatedWithAdressOIB_1">
      <item>Marko Surma, OIB 29130462220</item>
      <item>Vesna Surma, OIB 05939715714, Jose Dokoze 94, 23244 Starigrad</item>
    </derivirana_varijabla>
  </DomainObject.Predmet.OstaliListFormatedWithAdressOIB>
  <DomainObject.Predmet.OstaliListNazivFormated>
    <izvorni_sadrzaj>
      <item>Marko Surma</item>
      <item>Vesna Surma</item>
    </izvorni_sadrzaj>
    <derivirana_varijabla naziv="DomainObject.Predmet.OstaliListNazivFormated_1">
      <item>Marko Surma</item>
      <item>Vesna Surma</item>
    </derivirana_varijabla>
  </DomainObject.Predmet.OstaliListNazivFormated>
  <DomainObject.Predmet.OstaliListNazivFormatedOIB>
    <izvorni_sadrzaj>
      <item>Marko Surma, OIB 29130462220</item>
      <item>Vesna Surma, OIB 05939715714</item>
    </izvorni_sadrzaj>
    <derivirana_varijabla naziv="DomainObject.Predmet.OstaliListNazivFormatedOIB_1">
      <item>Marko Surma, OIB 29130462220</item>
      <item>Vesna Surma, OIB 05939715714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TERASE SISTEMI j.d.o.o. za usluge</izvorni_sadrzaj>
    <derivirana_varijabla naziv="DomainObject.Predmet.StrankaIDrugi_1">TERASE SISTEMI j.d.o.o. za usluge</derivirana_varijabla>
  </DomainObject.Predmet.StrankaIDrugi>
  <DomainObject.Predmet.ProtustrankaIDrugi>
    <izvorni_sadrzaj>TERASE SISTEMI j.d.o.o. za usluge</izvorni_sadrzaj>
    <derivirana_varijabla naziv="DomainObject.Predmet.ProtustrankaIDrugi_1">TERASE SISTEMI j.d.o.o. za usluge</derivirana_varijabla>
  </DomainObject.Predmet.ProtustrankaIDrugi>
  <DomainObject.Predmet.StrankaIDrugiAdressOIB>
    <izvorni_sadrzaj>TERASE SISTEMI j.d.o.o. za usluge, OIB 88006507930, Mirka Bogovića 33, 10430 Samobor</izvorni_sadrzaj>
    <derivirana_varijabla naziv="DomainObject.Predmet.StrankaIDrugiAdressOIB_1">TERASE SISTEMI j.d.o.o. za usluge, OIB 88006507930, Mirka Bogovića 33, 10430 Samobor</derivirana_varijabla>
  </DomainObject.Predmet.StrankaIDrugiAdressOIB>
  <DomainObject.Predmet.ProtustrankaIDrugiAdressOIB>
    <izvorni_sadrzaj>TERASE SISTEMI j.d.o.o. za usluge, OIB 88006507930, Mirka Bogovića 33, 10430 Samobor</izvorni_sadrzaj>
    <derivirana_varijabla naziv="DomainObject.Predmet.ProtustrankaIDrugiAdressOIB_1">TERASE SISTEMI j.d.o.o. za usluge, OIB 88006507930, Mirka Bogovića 33,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TERASE SISTEMI j.d.o.o. za usluge</item>
      <item>TERASE SISTEMI j.d.o.o. za usluge</item>
      <item>Marko Surma</item>
      <item>Vesna Surma</item>
    </izvorni_sadrzaj>
    <derivirana_varijabla naziv="DomainObject.Predmet.SudioniciListNaziv_1">
      <item>TERASE SISTEMI j.d.o.o. za usluge</item>
      <item>TERASE SISTEMI j.d.o.o. za usluge</item>
      <item>Marko Surma</item>
      <item>Vesna Surma</item>
    </derivirana_varijabla>
  </DomainObject.Predmet.SudioniciListNaziv>
  <DomainObject.Predmet.SudioniciListAdressOIB>
    <izvorni_sadrzaj>
      <item>TERASE SISTEMI j.d.o.o. za usluge, OIB 88006507930, Mirka Bogovića 33,10430 Samobor</item>
      <item>TERASE SISTEMI j.d.o.o. za usluge, OIB 88006507930, Mirka Bogovića 33,10430 Samobor</item>
      <item>Marko Surma, OIB 29130462220</item>
      <item>Vesna Surma, OIB 05939715714, Jose Dokoze 94,23244 Starigrad</item>
    </izvorni_sadrzaj>
    <derivirana_varijabla naziv="DomainObject.Predmet.SudioniciListAdressOIB_1">
      <item>TERASE SISTEMI j.d.o.o. za usluge, OIB 88006507930, Mirka Bogovića 33,10430 Samobor</item>
      <item>TERASE SISTEMI j.d.o.o. za usluge, OIB 88006507930, Mirka Bogovića 33,10430 Samobor</item>
      <item>Marko Surma, OIB 29130462220</item>
      <item>Vesna Surma, OIB 05939715714, Jose Dokoze 94,23244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88006507930</item>
      <item>, OIB 88006507930</item>
      <item>, OIB 29130462220</item>
      <item>, OIB 05939715714</item>
    </izvorni_sadrzaj>
    <derivirana_varijabla naziv="DomainObject.Predmet.SudioniciListNazivOIB_1">
      <item>, OIB 88006507930</item>
      <item>, OIB 88006507930</item>
      <item>, OIB 29130462220</item>
      <item>, OIB 05939715714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2019.</izvorni_sadrzaj>
    <derivirana_varijabla naziv="DomainObject.Predmet.DatumZadnjeOdrzaneSudskeRadnje_1">13. rujna 2019.</derivirana_varijabla>
  </DomainObject.Predmet.DatumZadnjeOdrzaneSudskeRadnje>
  <DomainObject.PredzadnjaOdlukaIzPredmeta.DatumDonosenjaOdluke>
    <izvorni_sadrzaj>16. rujna 2019.</izvorni_sadrzaj>
    <derivirana_varijabla naziv="DomainObject.PredzadnjaOdlukaIzPredmeta.DatumDonosenjaOdluke_1">16. rujna 2019.</derivirana_varijabla>
  </DomainObject.PredzadnjaOdlukaIzPredmeta.DatumDonosenjaOdluke>
  <DomainObject.PredzadnjaOdlukaIzPredmeta.Oznaka>
    <izvorni_sadrzaj>St-828/2019-23</izvorni_sadrzaj>
    <derivirana_varijabla naziv="DomainObject.PredzadnjaOdlukaIzPredmeta.Oznaka_1">St-828/2019-23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210</properties:Words>
  <properties:Characters>1004</properties:Characters>
  <properties:Lines>43</properties:Lines>
  <properties:Paragraphs>18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2019-09-20T07:20:00Z</dcterms:created>
  <dc:creator>Danijela Uzelac</dc:creator>
  <dc:description/>
  <cp:keywords/>
  <cp:lastModifiedBy>Katarina Franjić</cp:lastModifiedBy>
  <dcterms:modified xmlns:xsi="http://www.w3.org/2001/XMLSchema-instance" xsi:type="dcterms:W3CDTF">2019-09-20T07:37:00Z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ukidanje mjere osiguranja (st-818-19 13. rješenje ukidanje mjeres osiguranja.docx)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