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0e74" w14:paraId="c2b0e74" w:rsidRDefault="00F15528" w:rsidP="00F15528" w:rsidR="00F15528">
      <w:pPr>
        <w15:collapsed w:val="false"/>
      </w:pPr>
      <w:bookmarkStart w:name="_GoBack" w:id="0"/>
      <w:bookmarkEnd w:id="0"/>
    </w:p>
    <w:p w:rsidRDefault="00F15528" w:rsidP="00F15528" w:rsidR="00F15528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528" w:rsidP="00F15528" w:rsidR="00F15528"/>
    <w:p w:rsidRDefault="00F15528" w:rsidP="00F15528" w:rsidR="00F15528">
      <w:r>
        <w:t>REPUBLIKA HRVATSKA</w:t>
      </w:r>
    </w:p>
    <w:p w:rsidRDefault="00F15528" w:rsidP="00F15528" w:rsidR="00F15528">
      <w:r>
        <w:t>TRGOVAČKI SUD U  OSIJEKU</w:t>
      </w:r>
    </w:p>
    <w:p w:rsidRDefault="00F15528" w:rsidP="00F15528" w:rsidR="00F15528">
      <w:r>
        <w:t>STALNA SLUŽBA U SLAVONSKOM BRODU</w:t>
      </w:r>
    </w:p>
    <w:p w:rsidRDefault="00F15528" w:rsidP="00F15528" w:rsidR="00F15528">
      <w:r>
        <w:t xml:space="preserve">35000 Slavonski Brod                                               </w:t>
      </w:r>
      <w:r w:rsidR="003F5658">
        <w:t xml:space="preserve">       </w:t>
      </w:r>
      <w:r w:rsidR="003F5658">
        <w:tab/>
      </w:r>
      <w:r w:rsidR="003F5658">
        <w:tab/>
        <w:t>Broj: 3 St-677/2013-13</w:t>
      </w:r>
      <w:r w:rsidR="009053E7">
        <w:t>8</w:t>
      </w:r>
    </w:p>
    <w:p w:rsidRDefault="00F15528" w:rsidP="00F15528" w:rsidR="00F15528">
      <w:r>
        <w:t>Trg pobjede 13</w:t>
      </w:r>
    </w:p>
    <w:p w:rsidRDefault="00F15528" w:rsidP="00F15528" w:rsidR="00F15528">
      <w:r>
        <w:t>                                                                        </w:t>
      </w:r>
    </w:p>
    <w:p w:rsidRDefault="00F15528" w:rsidP="00F15528" w:rsidR="00F15528">
      <w:r>
        <w:t>                     </w:t>
      </w:r>
    </w:p>
    <w:p w:rsidRDefault="00F15528" w:rsidP="00F15528" w:rsidR="00F15528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F15528" w:rsidP="00F15528" w:rsidR="00F15528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F15528" w:rsidP="00F15528" w:rsidR="00F15528">
      <w:pPr>
        <w:jc w:val="center"/>
        <w:rPr>
          <w:b/>
          <w:bCs/>
        </w:rPr>
      </w:pPr>
    </w:p>
    <w:p w:rsidRDefault="00F15528" w:rsidP="00F15528" w:rsidR="00F15528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32336061993,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>
        <w:t>u postupku prodaje imovine stečajnog dužnika, uz odgovarajuću primjenu propisa o ovrsi, dana 28. studenog 2017.</w:t>
      </w:r>
    </w:p>
    <w:p w:rsidRDefault="00F15528" w:rsidP="00F15528" w:rsidR="00F15528">
      <w:pPr>
        <w:jc w:val="both"/>
      </w:pPr>
    </w:p>
    <w:p w:rsidRDefault="00F15528" w:rsidP="00F15528" w:rsidR="00F15528">
      <w:pPr>
        <w:jc w:val="center"/>
        <w:rPr>
          <w:bCs/>
        </w:rPr>
      </w:pPr>
      <w:r>
        <w:rPr>
          <w:bCs/>
        </w:rPr>
        <w:t> r i j e š i o    j e</w:t>
      </w:r>
    </w:p>
    <w:p w:rsidRDefault="00F15528" w:rsidP="00F15528" w:rsidR="00F15528">
      <w:pPr>
        <w:jc w:val="center"/>
        <w:rPr>
          <w:b/>
          <w:bCs/>
        </w:rPr>
      </w:pPr>
    </w:p>
    <w:p w:rsidRDefault="00F15528" w:rsidP="00F15528" w:rsidR="00F15528">
      <w:pPr>
        <w:ind w:firstLine="708"/>
        <w:jc w:val="both"/>
      </w:pPr>
      <w:r>
        <w:t xml:space="preserve">I – Ponuditelju </w:t>
      </w:r>
      <w:r w:rsidR="009053E7">
        <w:rPr>
          <w:b/>
        </w:rPr>
        <w:t xml:space="preserve">Dragi </w:t>
      </w:r>
      <w:proofErr w:type="spellStart"/>
      <w:r w:rsidR="009053E7">
        <w:rPr>
          <w:b/>
        </w:rPr>
        <w:t>Starić</w:t>
      </w:r>
      <w:proofErr w:type="spellEnd"/>
      <w:r w:rsidR="009053E7">
        <w:rPr>
          <w:b/>
        </w:rPr>
        <w:t xml:space="preserve">, </w:t>
      </w:r>
      <w:proofErr w:type="spellStart"/>
      <w:r w:rsidR="009053E7">
        <w:rPr>
          <w:b/>
        </w:rPr>
        <w:t>Medaki</w:t>
      </w:r>
      <w:proofErr w:type="spellEnd"/>
      <w:r w:rsidR="009053E7">
        <w:rPr>
          <w:b/>
        </w:rPr>
        <w:t xml:space="preserve"> 6, 52448 </w:t>
      </w:r>
      <w:proofErr w:type="spellStart"/>
      <w:r w:rsidR="009053E7">
        <w:rPr>
          <w:b/>
        </w:rPr>
        <w:t>Medaki</w:t>
      </w:r>
      <w:proofErr w:type="spellEnd"/>
      <w:r w:rsidR="009053E7">
        <w:rPr>
          <w:b/>
        </w:rPr>
        <w:t xml:space="preserve">, OIB: 72579282819 </w:t>
      </w:r>
      <w:r>
        <w:t xml:space="preserve">dosuđuju se slijedeće nekretnine, a nekretnine su upisane kao vlasništvo stečajnog dužnika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a koje nekretnine su opterećene sa </w:t>
      </w:r>
      <w:proofErr w:type="spellStart"/>
      <w:r>
        <w:t>razlučnim</w:t>
      </w:r>
      <w:proofErr w:type="spellEnd"/>
      <w:r>
        <w:t xml:space="preserve"> pravima, a radi se o slijedećim nekretninama: </w:t>
      </w:r>
    </w:p>
    <w:p w:rsidRDefault="00F15528" w:rsidP="00F15528" w:rsidR="00F15528">
      <w:pPr>
        <w:jc w:val="both"/>
      </w:pPr>
    </w:p>
    <w:p w:rsidRDefault="009251D1" w:rsidP="009053E7" w:rsidR="009251D1" w:rsidRPr="009053E7">
      <w:pPr>
        <w:jc w:val="both"/>
        <w:rPr>
          <w:b/>
        </w:rPr>
      </w:pPr>
      <w:r w:rsidRPr="009053E7">
        <w:rPr>
          <w:b/>
        </w:rPr>
        <w:t xml:space="preserve">-69. ETAŽE: 2/10000 1. spremište oznake 69 u podrumu zgrade </w:t>
      </w:r>
      <w:proofErr w:type="spellStart"/>
      <w:r w:rsidRPr="009053E7">
        <w:rPr>
          <w:b/>
        </w:rPr>
        <w:t>Lonjička</w:t>
      </w:r>
      <w:proofErr w:type="spellEnd"/>
      <w:r w:rsidRPr="009053E7">
        <w:rPr>
          <w:b/>
        </w:rPr>
        <w:t xml:space="preserve"> broj 2/A, površine 0,96 </w:t>
      </w:r>
      <w:proofErr w:type="spellStart"/>
      <w:r w:rsidRPr="009053E7">
        <w:rPr>
          <w:b/>
        </w:rPr>
        <w:t>čm</w:t>
      </w:r>
      <w:proofErr w:type="spellEnd"/>
      <w:r w:rsidRPr="009053E7">
        <w:rPr>
          <w:b/>
        </w:rPr>
        <w:t xml:space="preserve">, u nacrtu označeno plavom bojom, </w:t>
      </w:r>
    </w:p>
    <w:p w:rsidRDefault="00F15528" w:rsidP="00F15528" w:rsidR="00F15528">
      <w:pPr>
        <w:pBdr>
          <w:bottom w:space="1" w:sz="6" w:color="auto" w:val="single"/>
        </w:pBdr>
      </w:pPr>
    </w:p>
    <w:p w:rsidRDefault="00F15528" w:rsidP="00F15528" w:rsidR="00F15528">
      <w:pPr>
        <w:jc w:val="both"/>
      </w:pPr>
    </w:p>
    <w:p w:rsidRDefault="00F15528" w:rsidP="00F15528" w:rsidR="00F15528" w:rsidRPr="009053E7">
      <w:pPr>
        <w:jc w:val="both"/>
        <w:rPr>
          <w:b/>
          <w:u w:val="single"/>
        </w:rPr>
      </w:pPr>
      <w:r>
        <w:t xml:space="preserve">koja nekretnina je upisana u </w:t>
      </w:r>
      <w:proofErr w:type="spellStart"/>
      <w:r>
        <w:t>z.k</w:t>
      </w:r>
      <w:proofErr w:type="spellEnd"/>
      <w:r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>
        <w:t>Lonjička</w:t>
      </w:r>
      <w:proofErr w:type="spellEnd"/>
      <w:r>
        <w:t xml:space="preserve"> ulica u površini od 1980 m2 za iznos kupoprodajne cijene od      </w:t>
      </w:r>
      <w:r w:rsidR="009053E7" w:rsidRPr="009053E7">
        <w:rPr>
          <w:b/>
          <w:u w:val="single"/>
        </w:rPr>
        <w:t xml:space="preserve">5.000,00 </w:t>
      </w:r>
      <w:r w:rsidRPr="009053E7">
        <w:rPr>
          <w:b/>
          <w:u w:val="single"/>
        </w:rPr>
        <w:t>kn.</w:t>
      </w:r>
    </w:p>
    <w:p w:rsidRDefault="00F15528" w:rsidP="00F15528" w:rsidR="00F15528" w:rsidRPr="008472DF">
      <w:pPr>
        <w:jc w:val="both"/>
        <w:rPr>
          <w:b/>
          <w:u w:val="single"/>
        </w:rPr>
      </w:pPr>
    </w:p>
    <w:p w:rsidRDefault="00F15528" w:rsidP="00F15528" w:rsidR="00F15528" w:rsidRPr="000248CC">
      <w:pPr>
        <w:ind w:firstLine="708"/>
        <w:jc w:val="both"/>
        <w:rPr>
          <w:b/>
        </w:rPr>
      </w:pPr>
      <w:r>
        <w:t>II – Nalaže se kupcu plaćanje iznosa na ime kupoprodajne cijene, umanjene za iznos uplaćene jamčevine, u roku od 60 dana</w:t>
      </w:r>
      <w:r>
        <w:rPr>
          <w:b/>
        </w:rPr>
        <w:t xml:space="preserve"> </w:t>
      </w:r>
      <w:r w:rsidRPr="00787417">
        <w:t>o</w:t>
      </w:r>
      <w:r>
        <w:t>d dana završetka elektroničke javne dražbe kod Fine koja dražba je završena 16.11.2017. u 23:59:</w:t>
      </w:r>
      <w:proofErr w:type="spellStart"/>
      <w:r>
        <w:t>59</w:t>
      </w:r>
      <w:proofErr w:type="spellEnd"/>
      <w:r>
        <w:t xml:space="preserve">, određuje da se uplata vrši na račun Financijske agencije IBAN: </w:t>
      </w:r>
      <w:r w:rsidRPr="000248CC">
        <w:rPr>
          <w:b/>
        </w:rPr>
        <w:t xml:space="preserve">HR1123900011300028787, model: HR11, poziv na broj (PNB) kao podatak prvi (P1) treba upisati broj </w:t>
      </w:r>
      <w:r w:rsidR="00C34693">
        <w:rPr>
          <w:b/>
        </w:rPr>
        <w:t>50229</w:t>
      </w:r>
      <w:r w:rsidRPr="000248CC">
        <w:rPr>
          <w:b/>
        </w:rPr>
        <w:t xml:space="preserve">, a kao podatak drugi (P2*) treba upisati broj </w:t>
      </w:r>
      <w:r w:rsidR="00C34693">
        <w:rPr>
          <w:b/>
        </w:rPr>
        <w:t>1</w:t>
      </w:r>
      <w:r w:rsidRPr="000248CC">
        <w:rPr>
          <w:b/>
        </w:rPr>
        <w:t xml:space="preserve">, a podatak P1 i P2 nužno je odvojiti crticom. Prilikom uplate </w:t>
      </w:r>
      <w:proofErr w:type="spellStart"/>
      <w:r w:rsidRPr="000248CC">
        <w:rPr>
          <w:b/>
        </w:rPr>
        <w:t>kupovnine</w:t>
      </w:r>
      <w:proofErr w:type="spellEnd"/>
      <w:r w:rsidRPr="000248CC">
        <w:rPr>
          <w:b/>
        </w:rPr>
        <w:t xml:space="preserve"> potrebno je u polje 71A na SWIFT-u ili na obrascu naloga za plaćanje u polje opcija troška naznačiti opciju "OUR".  </w:t>
      </w:r>
    </w:p>
    <w:p w:rsidRDefault="00F15528" w:rsidP="00F15528" w:rsidR="00F15528">
      <w:r>
        <w:t>   </w:t>
      </w:r>
    </w:p>
    <w:p w:rsidRDefault="00F15528" w:rsidP="00F15528" w:rsidR="00F15528">
      <w:pPr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</w:p>
    <w:p w:rsidRDefault="00F15528" w:rsidP="00F15528" w:rsidR="00F15528">
      <w:pPr>
        <w:jc w:val="both"/>
      </w:pPr>
    </w:p>
    <w:p w:rsidRDefault="00F15528" w:rsidP="00F15528" w:rsidR="00F1552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4693" w:rsidP="00F15528" w:rsidR="00F15528">
      <w:pPr>
        <w:ind w:firstLine="708" w:left="5664"/>
        <w:jc w:val="both"/>
      </w:pPr>
      <w:r>
        <w:t>Broj: 3 St-677/2013-138</w:t>
      </w:r>
    </w:p>
    <w:p w:rsidRDefault="00F15528" w:rsidP="00F15528" w:rsidR="00F15528">
      <w:pPr>
        <w:jc w:val="both"/>
      </w:pPr>
    </w:p>
    <w:p w:rsidRDefault="00F15528" w:rsidP="00F15528" w:rsidR="00F15528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uplaćena, ova prodaja će se oglasiti nevažećom.</w:t>
      </w:r>
    </w:p>
    <w:p w:rsidRDefault="00F15528" w:rsidP="00F15528" w:rsidR="00F15528">
      <w:pPr>
        <w:jc w:val="both"/>
      </w:pPr>
    </w:p>
    <w:p w:rsidRDefault="00F15528" w:rsidP="00F15528" w:rsidR="00F15528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F15528" w:rsidP="00F15528" w:rsidR="00F15528">
      <w:pPr>
        <w:jc w:val="both"/>
        <w:rPr>
          <w:color w:val="FF0000"/>
        </w:rPr>
      </w:pPr>
    </w:p>
    <w:p w:rsidRDefault="00F15528" w:rsidP="00F15528" w:rsidR="00F15528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</w:t>
      </w:r>
    </w:p>
    <w:p w:rsidRDefault="00F15528" w:rsidP="00C34693" w:rsidR="00F15528">
      <w:pPr>
        <w:jc w:val="both"/>
      </w:pPr>
    </w:p>
    <w:p w:rsidRDefault="00B810E7" w:rsidP="00C34693" w:rsidR="00B810E7">
      <w:pPr>
        <w:ind w:firstLine="708"/>
        <w:jc w:val="both"/>
      </w:pPr>
      <w:r>
        <w:t>Z-55690/11 od 16.11.2011., Z-40821/14 od 29.9.2014</w:t>
      </w:r>
      <w:r w:rsidR="00C34693">
        <w:t>., Z-78183/07 od 12.12.2007., Z-41624/08 od 11.7.2008.</w:t>
      </w:r>
    </w:p>
    <w:p w:rsidRDefault="00F15528" w:rsidP="00F15528" w:rsidR="00F15528">
      <w:pPr>
        <w:jc w:val="both"/>
      </w:pPr>
    </w:p>
    <w:p w:rsidRDefault="00F15528" w:rsidP="00F15528" w:rsidR="00F15528">
      <w:pPr>
        <w:jc w:val="both"/>
      </w:pPr>
      <w:r>
        <w:tab/>
        <w:t xml:space="preserve">V – Temeljem posebnog zahtjeva upućenog zemljišno knjižnom sudu i potvrde o uplati kupoprodajne cijene izdane od strane ovog Suda, zatražit će se provedba ovog rješenja u </w:t>
      </w:r>
      <w:proofErr w:type="spellStart"/>
      <w:r>
        <w:t>zk</w:t>
      </w:r>
      <w:proofErr w:type="spellEnd"/>
      <w:r>
        <w:t xml:space="preserve"> odjelu zemljišno knjižnog suda. </w:t>
      </w:r>
    </w:p>
    <w:p w:rsidRDefault="00F15528" w:rsidP="00F15528" w:rsidR="00F15528">
      <w:pPr>
        <w:jc w:val="both"/>
      </w:pPr>
    </w:p>
    <w:p w:rsidRDefault="00C34693" w:rsidP="00C34693" w:rsidR="00C34693">
      <w:pPr>
        <w:ind w:firstLine="708"/>
        <w:jc w:val="both"/>
      </w:pPr>
      <w:r>
        <w:t>VI – Nalaže se Financijskoj agenciji koja je provodila elektroničku javnu dražbu da ponuditelju  DINAZ d.o.o., A. Stipančića 9, Zagreb, OIB: 89760061830 vrati iznos uplaćene jamčevine od 1.000,00 kn na račun HR4923600001101484928 i to s računa Fine HR3323900011300028779, po pravomoćnosti rješenja o dosudi, odnosno ako se predmetna prodaja ne oglasi nevažećom, osim ukoliko isti prije ne zatražI posebnim podneskom upućenim sudu raniji povrat uplaćene jamčevine.</w:t>
      </w:r>
    </w:p>
    <w:p w:rsidRDefault="00F15528" w:rsidP="00F15528" w:rsidR="00F15528">
      <w:pPr>
        <w:ind w:firstLine="708"/>
        <w:jc w:val="both"/>
      </w:pPr>
    </w:p>
    <w:p w:rsidRDefault="00F15528" w:rsidP="00F15528" w:rsidR="00F15528">
      <w:pPr>
        <w:jc w:val="center"/>
      </w:pPr>
      <w:r>
        <w:t>Obrazloženje</w:t>
      </w:r>
    </w:p>
    <w:p w:rsidRDefault="00F15528" w:rsidP="00F15528" w:rsidR="00F15528">
      <w:pPr>
        <w:jc w:val="center"/>
      </w:pPr>
    </w:p>
    <w:p w:rsidRDefault="00C34693" w:rsidP="00C34693" w:rsidR="00C34693">
      <w:pPr>
        <w:ind w:firstLine="708"/>
        <w:jc w:val="both"/>
      </w:pPr>
      <w:r w:rsidRPr="002636D5">
        <w:t>Na dražbi koja je zaključena dana 16.11.2017. u 23:59:</w:t>
      </w:r>
      <w:proofErr w:type="spellStart"/>
      <w:r w:rsidRPr="002636D5">
        <w:t>59</w:t>
      </w:r>
      <w:proofErr w:type="spellEnd"/>
      <w:r w:rsidRPr="002636D5">
        <w:t xml:space="preserve"> sati, putem Fine, a primjenom odredbi čl. 247-249. Stečajnog zakona (NN 71/15; dalje: SZ) utvrđeno je da je </w:t>
      </w:r>
      <w:r>
        <w:t xml:space="preserve">jedina valjana ponuda bila ponuda Drage </w:t>
      </w:r>
      <w:proofErr w:type="spellStart"/>
      <w:r>
        <w:t>Starića</w:t>
      </w:r>
      <w:proofErr w:type="spellEnd"/>
      <w:r>
        <w:t xml:space="preserve"> iz </w:t>
      </w:r>
      <w:proofErr w:type="spellStart"/>
      <w:r>
        <w:t>Medaka</w:t>
      </w:r>
      <w:proofErr w:type="spellEnd"/>
      <w:r>
        <w:t xml:space="preserve"> </w:t>
      </w:r>
      <w:r w:rsidRPr="002636D5">
        <w:t xml:space="preserve">za kupoprodajnu cijenu od </w:t>
      </w:r>
      <w:r>
        <w:t xml:space="preserve">       5.000,00 </w:t>
      </w:r>
      <w:r w:rsidRPr="002636D5">
        <w:t>kn.</w:t>
      </w:r>
    </w:p>
    <w:p w:rsidRDefault="00C34693" w:rsidP="00C34693" w:rsidR="00C34693">
      <w:pPr>
        <w:ind w:firstLine="708"/>
        <w:jc w:val="both"/>
      </w:pPr>
    </w:p>
    <w:p w:rsidRDefault="00C34693" w:rsidP="00C34693" w:rsidR="00C34693">
      <w:pPr>
        <w:ind w:firstLine="708"/>
        <w:jc w:val="both"/>
      </w:pPr>
      <w:r w:rsidRPr="002636D5">
        <w:t xml:space="preserve">Sud je donio rješenje o dosudi najpovoljnijem ponuditelju </w:t>
      </w:r>
      <w:r w:rsidRPr="002636D5">
        <w:rPr>
          <w:b/>
        </w:rPr>
        <w:t xml:space="preserve">po cijeni od </w:t>
      </w:r>
      <w:r>
        <w:rPr>
          <w:b/>
        </w:rPr>
        <w:t>5.000,00</w:t>
      </w:r>
      <w:r w:rsidRPr="002636D5">
        <w:rPr>
          <w:b/>
        </w:rPr>
        <w:t xml:space="preserve"> kn</w:t>
      </w:r>
      <w:r w:rsidRPr="002636D5">
        <w:t>, a uz primjenu čl. 101. O</w:t>
      </w:r>
      <w:r>
        <w:t>vršnog zakona (NN br. 112/2012), a temeljem izvještaja Fine o provedenoj elektroničkoj javnoj dražbi.</w:t>
      </w:r>
    </w:p>
    <w:p w:rsidRDefault="00F15528" w:rsidP="00F15528" w:rsidR="00F15528">
      <w:pPr>
        <w:ind w:firstLine="708"/>
        <w:jc w:val="both"/>
      </w:pPr>
    </w:p>
    <w:p w:rsidRDefault="00F15528" w:rsidP="00F15528" w:rsidR="00F15528">
      <w:pPr>
        <w:jc w:val="center"/>
      </w:pPr>
      <w:r>
        <w:t>U Slavonskom Brodu 28. studenog 2017.</w:t>
      </w:r>
    </w:p>
    <w:p w:rsidRDefault="00F15528" w:rsidP="00F15528" w:rsidR="00F15528"/>
    <w:p w:rsidRDefault="00F15528" w:rsidP="00F15528" w:rsidR="00F15528"/>
    <w:p w:rsidRDefault="00F15528" w:rsidP="00F15528" w:rsidR="00F155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15528" w:rsidP="00F15528" w:rsidR="00F155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F15528" w:rsidP="00F15528" w:rsidR="00F15528"/>
    <w:p w:rsidRDefault="00F15528" w:rsidP="00F15528" w:rsidR="00F15528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NAPUTAK O PRAVNOM  LIJEKU:</w:t>
      </w:r>
    </w:p>
    <w:p w:rsidRDefault="00F15528" w:rsidP="00F15528" w:rsidR="00F15528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F15528" w:rsidP="00F15528" w:rsidR="00F15528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a dostava se smatra obavljenom istekom 8 dana od dana objave </w:t>
      </w:r>
      <w:proofErr w:type="spellStart"/>
      <w:r w:rsidRPr="002636D5">
        <w:rPr>
          <w:sz w:val="18"/>
          <w:szCs w:val="18"/>
        </w:rPr>
        <w:t>rješenjana</w:t>
      </w:r>
      <w:proofErr w:type="spellEnd"/>
      <w:r w:rsidRPr="002636D5">
        <w:rPr>
          <w:sz w:val="18"/>
          <w:szCs w:val="18"/>
        </w:rPr>
        <w:t xml:space="preserve"> mrežnoj stanici e-Oglasna ploča </w:t>
      </w:r>
      <w:proofErr w:type="spellStart"/>
      <w:r w:rsidRPr="002636D5">
        <w:rPr>
          <w:sz w:val="18"/>
          <w:szCs w:val="18"/>
        </w:rPr>
        <w:t>sudova.Žalba</w:t>
      </w:r>
      <w:proofErr w:type="spellEnd"/>
      <w:r w:rsidRPr="002636D5">
        <w:rPr>
          <w:sz w:val="18"/>
          <w:szCs w:val="18"/>
        </w:rPr>
        <w:t xml:space="preserve"> se upućuje Trgovačkom sudu u Osijeku Stalna služba u </w:t>
      </w:r>
      <w:proofErr w:type="spellStart"/>
      <w:r w:rsidRPr="002636D5">
        <w:rPr>
          <w:sz w:val="18"/>
          <w:szCs w:val="18"/>
        </w:rPr>
        <w:t>Slav.Brodu</w:t>
      </w:r>
      <w:proofErr w:type="spellEnd"/>
      <w:r w:rsidRPr="002636D5">
        <w:rPr>
          <w:sz w:val="18"/>
          <w:szCs w:val="18"/>
        </w:rPr>
        <w:t xml:space="preserve"> u tri primjerka, a o žalbi odlučuje Visoki trgovački sud RH Zagreb.</w:t>
      </w:r>
    </w:p>
    <w:p w:rsidRDefault="00F15528" w:rsidP="00F15528" w:rsidR="00F15528">
      <w:pPr>
        <w:rPr>
          <w:sz w:val="20"/>
          <w:szCs w:val="20"/>
        </w:rPr>
      </w:pPr>
    </w:p>
    <w:p w:rsidRDefault="00F15528" w:rsidP="00F15528" w:rsidR="00F15528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F15528" w:rsidP="00F15528" w:rsidR="00F15528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 i stečajnim vjerovnicima</w:t>
      </w:r>
    </w:p>
    <w:p w:rsidRDefault="00F15528" w:rsidR="005E15FD">
      <w:r>
        <w:rPr>
          <w:sz w:val="16"/>
          <w:szCs w:val="16"/>
        </w:rPr>
        <w:t>-kupcu – ponuditelju poštom, radi obavijesti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301"/>
    <w:rsid w:val="003F5658"/>
    <w:rsid w:val="005E15FD"/>
    <w:rsid w:val="009053E7"/>
    <w:rsid w:val="009251D1"/>
    <w:rsid w:val="00AB1B46"/>
    <w:rsid w:val="00B16301"/>
    <w:rsid w:val="00B810E7"/>
    <w:rsid w:val="00C34693"/>
    <w:rsid w:val="00F1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5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5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52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5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5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52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691</properties:Words>
  <properties:Characters>3784</properties:Characters>
  <properties:Lines>100</properties:Lines>
  <properties:Paragraphs>33</properties:Paragraphs>
  <properties:TotalTime>10</properties:TotalTime>
  <properties:ScaleCrop>false</properties:ScaleCrop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2017-11-28T09:14:00Z</dcterms:created>
  <dc:creator>wsadmin</dc:creator>
  <dc:description/>
  <cp:keywords/>
  <cp:lastModifiedBy>wsadmin</cp:lastModifiedBy>
  <dcterms:modified xmlns:xsi="http://www.w3.org/2001/XMLSchema-instance" xsi:type="dcterms:W3CDTF">2017-11-28T12:31:00Z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