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51bf" w14:paraId="26e51b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FE592D" w:rsidP="006760EE" w:rsidR="00FB1FBB">
      <w:pPr>
        <w:ind w:left="5040"/>
        <w:jc w:val="right"/>
      </w:pPr>
      <w:r>
        <w:t>DOMAGOJ ĆUSTIĆ</w:t>
      </w:r>
    </w:p>
    <w:p w:rsidRDefault="00FE592D" w:rsidP="006760EE" w:rsidR="00FE592D">
      <w:pPr>
        <w:ind w:left="5040"/>
        <w:jc w:val="right"/>
      </w:pPr>
      <w:r>
        <w:t>Vukovarska ulica 17</w:t>
      </w:r>
    </w:p>
    <w:p w:rsidRDefault="00FE592D" w:rsidP="006760EE" w:rsidR="00FE592D">
      <w:pPr>
        <w:ind w:left="5040"/>
        <w:jc w:val="right"/>
      </w:pPr>
      <w:r>
        <w:t>MURVICA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D1BAB">
        <w:t>84</w:t>
      </w:r>
      <w:r w:rsidR="00FE592D">
        <w:t>6</w:t>
      </w:r>
      <w:r w:rsidR="00E36A19">
        <w:t>/16-4</w:t>
      </w:r>
      <w:r>
        <w:t xml:space="preserve"> od </w:t>
      </w:r>
      <w:r w:rsidR="00367B22">
        <w:t>20</w:t>
      </w:r>
      <w:r w:rsidR="00B1686E">
        <w:t>. lipnja</w:t>
      </w:r>
      <w:r>
        <w:t xml:space="preserve"> 2016. pokrenut je prethodni postupak radi utvrđivanja uvjeta za otvaranje stečajnog postupka nad stečajnim dužnikom </w:t>
      </w:r>
      <w:r w:rsidR="00FE592D">
        <w:t>DOM-VOD d.o.o., Zadar, Ante Starčevića 8b, OIB: 71730639555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E36A19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E36A19">
        <w:t>08,</w:t>
      </w:r>
      <w:r w:rsidR="00FE592D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E36A19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FE592D">
        <w:t>09</w:t>
      </w:r>
      <w:r w:rsidR="00B1686E">
        <w:t>,</w:t>
      </w:r>
      <w:r w:rsidR="00FE592D">
        <w:t>00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367B22">
        <w:t>20</w:t>
      </w:r>
      <w:r w:rsidR="00B1686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1B618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93761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FE592D">
      <w:rPr>
        <w:b/>
        <w:bCs/>
        <w:sz w:val="28"/>
      </w:rPr>
      <w:t>846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B618F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67B22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760EE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D1BA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465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4DDD"/>
    <w:rsid w:val="00DF5870"/>
    <w:rsid w:val="00E069BC"/>
    <w:rsid w:val="00E073B9"/>
    <w:rsid w:val="00E36A1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1FBB"/>
    <w:rsid w:val="00FE20AE"/>
    <w:rsid w:val="00FE592D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3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46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46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46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3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46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46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46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DOM-VOD d.o.o. za građevinske instalacije</izvorni_sadrzaj>
    <derivirana_varijabla naziv="DomainObject.Predmet.ProtustrankaFormated_1">  DOM-VOD d.o.o. za građevinske instalacije</derivirana_varijabla>
  </DomainObject.Predmet.ProtustrankaFormated>
  <DomainObject.Predmet.ProtustrankaFormatedOIB>
    <izvorni_sadrzaj>  DOM-VOD d.o.o. za građevinske instalacije, OIB 71730639555</izvorni_sadrzaj>
    <derivirana_varijabla naziv="DomainObject.Predmet.ProtustrankaFormatedOIB_1">  DOM-VOD d.o.o. za građevinske instalacije, OIB 71730639555</derivirana_varijabla>
  </DomainObject.Predmet.ProtustrankaFormatedOIB>
  <DomainObject.Predmet.ProtustrankaFormatedWithAdress>
    <izvorni_sadrzaj> DOM-VOD d.o.o. za građevinske instalacije, Ante Starčevića 8/b, 23000 Zadar</izvorni_sadrzaj>
    <derivirana_varijabla naziv="DomainObject.Predmet.ProtustrankaFormatedWithAdress_1"> DOM-VOD d.o.o. za građevinske instalacije, Ante Starčevića 8/b, 23000 Zadar</derivirana_varijabla>
  </DomainObject.Predmet.ProtustrankaFormatedWithAdress>
  <DomainObject.Predmet.ProtustrankaFormatedWithAdressOIB>
    <izvorni_sadrzaj> DOM-VOD d.o.o. za građevinske instalacije, OIB 71730639555, Ante Starčevića 8/b, 23000 Zadar</izvorni_sadrzaj>
    <derivirana_varijabla naziv="DomainObject.Predmet.ProtustrankaFormatedWithAdressOIB_1"> DOM-VOD d.o.o. za građevinske instalacije, OIB 71730639555, Ante Starčevića 8/b, 23000 Zadar</derivirana_varijabla>
  </DomainObject.Predmet.ProtustrankaFormatedWithAdressOIB>
  <DomainObject.Predmet.ProtustrankaWithAdress>
    <izvorni_sadrzaj>DOM-VOD d.o.o. za građevinske instalacije Ante Starčevića 8/b, 23000 Zadar</izvorni_sadrzaj>
    <derivirana_varijabla naziv="DomainObject.Predmet.ProtustrankaWithAdress_1">DOM-VOD d.o.o. za građevinske instalacije Ante Starčevića 8/b, 23000 Zadar</derivirana_varijabla>
  </DomainObject.Predmet.ProtustrankaWithAdress>
  <DomainObject.Predmet.ProtustrankaWithAdressOIB>
    <izvorni_sadrzaj>DOM-VOD d.o.o. za građevinske instalacije, OIB 71730639555, Ante Starčevića 8/b, 23000 Zadar</izvorni_sadrzaj>
    <derivirana_varijabla naziv="DomainObject.Predmet.ProtustrankaWithAdressOIB_1">DOM-VOD d.o.o. za građevinske instalacije, OIB 71730639555, Ante Starčevića 8/b, 23000 Zadar</derivirana_varijabla>
  </DomainObject.Predmet.ProtustrankaWithAdressOIB>
  <DomainObject.Predmet.ProtustrankaNazivFormated>
    <izvorni_sadrzaj>DOM-VOD d.o.o. za građevinske instalacije</izvorni_sadrzaj>
    <derivirana_varijabla naziv="DomainObject.Predmet.ProtustrankaNazivFormated_1">DOM-VOD d.o.o. za građevinske instalacije</derivirana_varijabla>
  </DomainObject.Predmet.ProtustrankaNazivFormated>
  <DomainObject.Predmet.ProtustrankaNazivFormatedOIB>
    <izvorni_sadrzaj>DOM-VOD d.o.o. za građevinske instalacije, OIB 71730639555</izvorni_sadrzaj>
    <derivirana_varijabla naziv="DomainObject.Predmet.ProtustrankaNazivFormatedOIB_1">DOM-VOD d.o.o. za građevinske instalacije, OIB 71730639555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DOM-VOD d.o.o. za građevinske instalacije</item>
    </izvorni_sadrzaj>
    <derivirana_varijabla naziv="DomainObject.Predmet.ProtuStrankaListFormated_1">
      <item>DOM-VOD d.o.o. za građevinske instalacije</item>
    </derivirana_varijabla>
  </DomainObject.Predmet.ProtuStrankaListFormated>
  <DomainObject.Predmet.ProtuStrankaListFormatedOIB>
    <izvorni_sadrzaj>
      <item>DOM-VOD d.o.o. za građevinske instalacije, OIB 71730639555</item>
    </izvorni_sadrzaj>
    <derivirana_varijabla naziv="DomainObject.Predmet.ProtuStrankaListFormatedOIB_1">
      <item>DOM-VOD d.o.o. za građevinske instalacije, OIB 71730639555</item>
    </derivirana_varijabla>
  </DomainObject.Predmet.ProtuStrankaListFormatedOIB>
  <DomainObject.Predmet.ProtuStrankaListFormatedWithAdress>
    <izvorni_sadrzaj>
      <item>DOM-VOD d.o.o. za građevinske instalacije, Ante Starčevića 8/b, 23000 Zadar</item>
    </izvorni_sadrzaj>
    <derivirana_varijabla naziv="DomainObject.Predmet.ProtuStrankaListFormatedWithAdress_1">
      <item>DOM-VOD d.o.o. za građevinske instalacije, Ante Starčevića 8/b, 23000 Zadar</item>
    </derivirana_varijabla>
  </DomainObject.Predmet.ProtuStrankaListFormatedWithAdress>
  <DomainObject.Predmet.ProtuStrankaListFormatedWithAdressOIB>
    <izvorni_sadrzaj>
      <item>DOM-VOD d.o.o. za građevinske instalacije, OIB 71730639555, Ante Starčevića 8/b, 23000 Zadar</item>
    </izvorni_sadrzaj>
    <derivirana_varijabla naziv="DomainObject.Predmet.ProtuStrankaListFormatedWithAdressOIB_1">
      <item>DOM-VOD d.o.o. za građevinske instalacije, OIB 71730639555, Ante Starčevića 8/b, 23000 Zadar</item>
    </derivirana_varijabla>
  </DomainObject.Predmet.ProtuStrankaListFormatedWithAdressOIB>
  <DomainObject.Predmet.ProtuStrankaListNazivFormated>
    <izvorni_sadrzaj>
      <item>DOM-VOD d.o.o. za građevinske instalacije</item>
    </izvorni_sadrzaj>
    <derivirana_varijabla naziv="DomainObject.Predmet.ProtuStrankaListNazivFormated_1">
      <item>DOM-VOD d.o.o. za građevinske instalacije</item>
    </derivirana_varijabla>
  </DomainObject.Predmet.ProtuStrankaListNazivFormated>
  <DomainObject.Predmet.ProtuStrankaListNazivFormatedOIB>
    <izvorni_sadrzaj>
      <item>DOM-VOD d.o.o. za građevinske instalacije, OIB 71730639555</item>
    </izvorni_sadrzaj>
    <derivirana_varijabla naziv="DomainObject.Predmet.ProtuStrankaListNazivFormatedOIB_1">
      <item>DOM-VOD d.o.o. za građevinske instalacije, OIB 71730639555</item>
    </derivirana_varijabla>
  </DomainObject.Predmet.ProtuStrankaListNazivFormatedOIB>
  <DomainObject.Predmet.OstaliListFormated>
    <izvorni_sadrzaj>
      <item>Domagoj Ćustić</item>
    </izvorni_sadrzaj>
    <derivirana_varijabla naziv="DomainObject.Predmet.OstaliListFormated_1">
      <item>Domagoj Ćustić</item>
    </derivirana_varijabla>
  </DomainObject.Predmet.OstaliListFormated>
  <DomainObject.Predmet.OstaliListFormatedOIB>
    <izvorni_sadrzaj>
      <item>Domagoj Ćustić, OIB 37799787588</item>
    </izvorni_sadrzaj>
    <derivirana_varijabla naziv="DomainObject.Predmet.OstaliListFormatedOIB_1">
      <item>Domagoj Ćustić, OIB 37799787588</item>
    </derivirana_varijabla>
  </DomainObject.Predmet.OstaliListFormatedOIB>
  <DomainObject.Predmet.OstaliListFormatedWithAdress>
    <izvorni_sadrzaj>
      <item>Domagoj Ćustić, VUKOVARSKA ULICA 17 (ranije: MURVICA, MURVICA DONJA, 114), 23000 Murvica</item>
    </izvorni_sadrzaj>
    <derivirana_varijabla naziv="DomainObject.Predmet.OstaliListFormatedWithAdress_1">
      <item>Domagoj Ćustić, VUKOVARSKA ULICA 17 (ranije: MURVICA, MURVICA DONJA, 114), 23000 Murvica</item>
    </derivirana_varijabla>
  </DomainObject.Predmet.OstaliListFormatedWithAdress>
  <DomainObject.Predmet.OstaliListFormatedWithAdressOIB>
    <izvorni_sadrzaj>
      <item>Domagoj Ćustić, OIB 37799787588, VUKOVARSKA ULICA 17 (ranije: MURVICA, MURVICA DONJA, 114), 23000 Murvica</item>
    </izvorni_sadrzaj>
    <derivirana_varijabla naziv="DomainObject.Predmet.OstaliListFormatedWithAdressOIB_1">
      <item>Domagoj Ćustić, OIB 37799787588, VUKOVARSKA ULICA 17 (ranije: MURVICA, MURVICA DONJA, 114), 23000 Murvica</item>
    </derivirana_varijabla>
  </DomainObject.Predmet.OstaliListFormatedWithAdressOIB>
  <DomainObject.Predmet.OstaliListNazivFormated>
    <izvorni_sadrzaj>
      <item>Domagoj Ćustić</item>
    </izvorni_sadrzaj>
    <derivirana_varijabla naziv="DomainObject.Predmet.OstaliListNazivFormated_1">
      <item>Domagoj Ćustić</item>
    </derivirana_varijabla>
  </DomainObject.Predmet.OstaliListNazivFormated>
  <DomainObject.Predmet.OstaliListNazivFormatedOIB>
    <izvorni_sadrzaj>
      <item>Domagoj Ćustić, OIB 37799787588</item>
    </izvorni_sadrzaj>
    <derivirana_varijabla naziv="DomainObject.Predmet.OstaliListNazivFormatedOIB_1">
      <item>Domagoj Ćustić, OIB 37799787588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DOM-VOD d.o.o. za građevinske instalacije</izvorni_sadrzaj>
    <derivirana_varijabla naziv="DomainObject.Predmet.ProtustrankaIDrugi_1">DOM-VOD d.o.o. za građevinske instalacije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DOM-VOD d.o.o. za građevinske instalacije, OIB 71730639555, Ante Starčevića 8/b, 23000 Zadar</izvorni_sadrzaj>
    <derivirana_varijabla naziv="DomainObject.Predmet.ProtustrankaIDrugiAdressOIB_1">DOM-VOD d.o.o. za građevinske instalacije, OIB 71730639555,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DOM-VOD d.o.o. za građevinske instalacije</item>
      <item>Domagoj Ćustić</item>
    </izvorni_sadrzaj>
    <derivirana_varijabla naziv="DomainObject.Predmet.SudioniciListNaziv_1">
      <item>FINA</item>
      <item>DOM-VOD d.o.o. za građevinske instalacije</item>
      <item>Domagoj Ćustić</item>
    </derivirana_varijabla>
  </DomainObject.Predmet.SudioniciListNaziv>
  <DomainObject.Predmet.SudioniciListAdressOIB>
    <izvorni_sadrzaj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izvorni_sadrzaj>
    <derivirana_varijabla naziv="DomainObject.Predmet.SudioniciListAdressOIB_1"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71730639555</item>
      <item>, OIB 37799787588</item>
    </izvorni_sadrzaj>
    <derivirana_varijabla naziv="DomainObject.Predmet.SudioniciListNazivOIB_1">
      <item>, OIB 85821130368</item>
      <item>, OIB 71730639555</item>
      <item>, OIB 37799787588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B5067-0128-4D01-9EA6-31048C8CD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863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2016-06-17T11:21:00Z</dcterms:created>
  <dc:creator>Ardena Bajlo</dc:creator>
  <cp:lastModifiedBy>wsadmin</cp:lastModifiedBy>
  <cp:lastPrinted>2016-06-17T11:13:00Z</cp:lastPrinted>
  <dcterms:modified xmlns:xsi="http://www.w3.org/2001/XMLSchema-instance" xsi:type="dcterms:W3CDTF">2016-06-20T12:20:00Z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