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981bd" w14:paraId="0d981bd" w:rsidRDefault="006B0885" w:rsidP="0033778C" w:rsidR="005F3621">
      <w:pPr>
        <w:pStyle w:val="Tijeloteksta"/>
        <w:jc w:val="both"/>
        <w:outlineLvl w:val="0"/>
        <w15:collapsed w:val="false"/>
        <w:rPr>
          <w:b/>
          <w:bCs/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118B" w:rsidP="000B118B" w:rsidR="000B118B" w:rsidRPr="005F3621">
      <w:pPr>
        <w:pStyle w:val="Naslov2"/>
        <w:jc w:val="left"/>
        <w:rPr>
          <w:b w:val="false"/>
          <w:bCs w:val="false"/>
          <w:sz w:val="24"/>
        </w:rPr>
      </w:pPr>
      <w:r w:rsidRPr="005F3621">
        <w:rPr>
          <w:b w:val="false"/>
          <w:bCs w:val="false"/>
          <w:sz w:val="24"/>
        </w:rPr>
        <w:t>REPUBLIKA HRVATSKA</w:t>
      </w:r>
    </w:p>
    <w:p w:rsidRDefault="000B118B" w:rsidP="000B118B" w:rsidR="000B118B" w:rsidRPr="005F3621">
      <w:pPr>
        <w:jc w:val="both"/>
      </w:pPr>
      <w:r w:rsidRPr="005F3621">
        <w:t>Trgovački sud u Zagrebu</w:t>
      </w:r>
    </w:p>
    <w:p w:rsidRDefault="000B118B" w:rsidP="000B118B" w:rsidR="000B118B" w:rsidRPr="005F3621">
      <w:pPr>
        <w:jc w:val="both"/>
      </w:pPr>
      <w:r w:rsidRPr="005F3621">
        <w:t xml:space="preserve">Zagreb, </w:t>
      </w:r>
      <w:proofErr w:type="spellStart"/>
      <w:r w:rsidRPr="005F3621">
        <w:t>Amruševa</w:t>
      </w:r>
      <w:proofErr w:type="spellEnd"/>
      <w:r w:rsidRPr="005F3621">
        <w:t xml:space="preserve"> 2/II</w:t>
      </w:r>
    </w:p>
    <w:p w:rsidRDefault="00940BC3" w:rsidP="00940BC3" w:rsidR="00533557" w:rsidRPr="00940BC3">
      <w:pPr>
        <w:rPr>
          <w:lang w:val="pt-BR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C219A">
        <w:rPr>
          <w:b/>
        </w:rPr>
        <w:t xml:space="preserve">           </w:t>
      </w:r>
      <w:proofErr w:type="spellStart"/>
      <w:r w:rsidR="00994DD0">
        <w:t>48</w:t>
      </w:r>
      <w:proofErr w:type="spellEnd"/>
      <w:r w:rsidR="00994DD0">
        <w:t xml:space="preserve"> – St-</w:t>
      </w:r>
      <w:proofErr w:type="spellStart"/>
      <w:r w:rsidR="00A25EF5">
        <w:t>1694</w:t>
      </w:r>
      <w:proofErr w:type="spellEnd"/>
      <w:r w:rsidR="00A25EF5">
        <w:t>/</w:t>
      </w:r>
      <w:proofErr w:type="spellStart"/>
      <w:r w:rsidR="00A25EF5">
        <w:t>16</w:t>
      </w:r>
      <w:proofErr w:type="spellEnd"/>
      <w:r w:rsidR="00A25EF5">
        <w:t>-</w:t>
      </w:r>
      <w:proofErr w:type="spellStart"/>
      <w:r w:rsidR="00A25EF5">
        <w:t>64</w:t>
      </w:r>
      <w:proofErr w:type="spellEnd"/>
    </w:p>
    <w:p w:rsidRDefault="002E4AE3" w:rsidP="002E4AE3" w:rsidR="002E4AE3">
      <w:pPr>
        <w:jc w:val="right"/>
        <w:rPr>
          <w:lang w:val="pt-BR"/>
        </w:rPr>
      </w:pPr>
    </w:p>
    <w:p w:rsidRDefault="002E4AE3" w:rsidP="002E4AE3" w:rsidR="002E4AE3" w:rsidRPr="00264673">
      <w:pPr>
        <w:jc w:val="center"/>
        <w:rPr>
          <w:lang w:val="pt-BR"/>
        </w:rPr>
      </w:pPr>
      <w:r>
        <w:rPr>
          <w:lang w:val="pt-BR"/>
        </w:rPr>
        <w:t>R E P U B L I K A  H R V A T S K A</w:t>
      </w:r>
    </w:p>
    <w:p w:rsidRDefault="002E4AE3" w:rsidP="002E4AE3" w:rsidR="002E4AE3">
      <w:pPr>
        <w:jc w:val="center"/>
        <w:rPr>
          <w:lang w:val="pt-BR"/>
        </w:rPr>
      </w:pPr>
      <w:r w:rsidRPr="005140BE">
        <w:rPr>
          <w:lang w:val="pt-BR"/>
        </w:rPr>
        <w:t>R J E Š E N</w:t>
      </w:r>
      <w:r w:rsidR="00B72D89">
        <w:rPr>
          <w:lang w:val="pt-BR"/>
        </w:rPr>
        <w:t xml:space="preserve"> </w:t>
      </w:r>
      <w:r w:rsidRPr="005140BE">
        <w:rPr>
          <w:lang w:val="pt-BR"/>
        </w:rPr>
        <w:t>J E</w:t>
      </w:r>
    </w:p>
    <w:p w:rsidRDefault="00A25EF5" w:rsidP="002E4AE3" w:rsidR="00A25EF5">
      <w:pPr>
        <w:jc w:val="center"/>
        <w:rPr>
          <w:lang w:val="pt-BR"/>
        </w:rPr>
      </w:pPr>
      <w:r>
        <w:rPr>
          <w:lang w:val="pt-BR"/>
        </w:rPr>
        <w:t xml:space="preserve">O </w:t>
      </w:r>
    </w:p>
    <w:p w:rsidRDefault="00A25EF5" w:rsidP="002E4AE3" w:rsidR="00A25EF5">
      <w:pPr>
        <w:jc w:val="center"/>
        <w:rPr>
          <w:lang w:val="pt-BR"/>
        </w:rPr>
      </w:pPr>
      <w:r>
        <w:rPr>
          <w:lang w:val="pt-BR"/>
        </w:rPr>
        <w:t>I S P R A V K U</w:t>
      </w:r>
    </w:p>
    <w:p w:rsidRDefault="002E4AE3" w:rsidP="002E4AE3" w:rsidR="002E4AE3">
      <w:pPr>
        <w:jc w:val="center"/>
        <w:rPr>
          <w:b/>
          <w:lang w:val="pt-BR"/>
        </w:rPr>
      </w:pPr>
    </w:p>
    <w:p w:rsidRDefault="002E4AE3" w:rsidP="001A0199" w:rsidR="000B118B">
      <w:pPr>
        <w:jc w:val="both"/>
      </w:pPr>
      <w:r>
        <w:rPr>
          <w:lang w:val="pt-BR"/>
        </w:rPr>
        <w:tab/>
      </w:r>
      <w:r w:rsidR="00533557">
        <w:t xml:space="preserve">TRGOVAČKI SUD U ZAGREBU po sucu </w:t>
      </w:r>
      <w:r w:rsidR="00BE4EBD">
        <w:t xml:space="preserve">Vesni Sremac Šoštar </w:t>
      </w:r>
      <w:r w:rsidR="00533557">
        <w:t xml:space="preserve"> u stečajnom postupku nad dužnikom</w:t>
      </w:r>
      <w:r w:rsidR="00533557" w:rsidRPr="00930691">
        <w:t xml:space="preserve"> </w:t>
      </w:r>
      <w:r w:rsidR="00405EB0" w:rsidRPr="00CD62A4">
        <w:t>AURO-</w:t>
      </w:r>
      <w:proofErr w:type="spellStart"/>
      <w:r w:rsidR="00405EB0" w:rsidRPr="00CD62A4">
        <w:t>BENZ</w:t>
      </w:r>
      <w:proofErr w:type="spellEnd"/>
      <w:r w:rsidR="00405EB0" w:rsidRPr="00CD62A4">
        <w:t xml:space="preserve"> d.o.o., u stečaju, Zagreb, Trg J. F. </w:t>
      </w:r>
      <w:proofErr w:type="spellStart"/>
      <w:r w:rsidR="00405EB0" w:rsidRPr="00CD62A4">
        <w:t>Kennedya</w:t>
      </w:r>
      <w:proofErr w:type="spellEnd"/>
      <w:r w:rsidR="00405EB0" w:rsidRPr="00CD62A4">
        <w:t xml:space="preserve"> </w:t>
      </w:r>
      <w:proofErr w:type="spellStart"/>
      <w:r w:rsidR="00405EB0" w:rsidRPr="00CD62A4">
        <w:t>6B</w:t>
      </w:r>
      <w:proofErr w:type="spellEnd"/>
      <w:r w:rsidR="00405EB0" w:rsidRPr="00CD62A4">
        <w:t xml:space="preserve">/2, </w:t>
      </w:r>
      <w:proofErr w:type="spellStart"/>
      <w:r w:rsidR="00405EB0" w:rsidRPr="00CD62A4">
        <w:t>OIB</w:t>
      </w:r>
      <w:proofErr w:type="spellEnd"/>
      <w:r w:rsidR="00405EB0" w:rsidRPr="00CD62A4">
        <w:t xml:space="preserve">: </w:t>
      </w:r>
      <w:proofErr w:type="spellStart"/>
      <w:r w:rsidR="00405EB0" w:rsidRPr="00CD62A4">
        <w:t>66314689883</w:t>
      </w:r>
      <w:proofErr w:type="spellEnd"/>
      <w:r w:rsidR="00405EB0">
        <w:t xml:space="preserve"> </w:t>
      </w:r>
      <w:r w:rsidR="00533557">
        <w:t xml:space="preserve">dana </w:t>
      </w:r>
      <w:r w:rsidR="00A25EF5">
        <w:t>9. travnja</w:t>
      </w:r>
      <w:r w:rsidR="00934744">
        <w:t xml:space="preserve"> </w:t>
      </w:r>
      <w:proofErr w:type="spellStart"/>
      <w:r w:rsidR="00934744">
        <w:t>2019</w:t>
      </w:r>
      <w:proofErr w:type="spellEnd"/>
      <w:r w:rsidR="00934744">
        <w:t>. godine</w:t>
      </w:r>
    </w:p>
    <w:p w:rsidRDefault="00E9304A" w:rsidP="001A0199" w:rsidR="00E9304A" w:rsidRPr="00E9304A">
      <w:pPr>
        <w:jc w:val="both"/>
      </w:pPr>
    </w:p>
    <w:p w:rsidRDefault="000D433A" w:rsidP="000D433A" w:rsidR="000D433A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B72D89">
        <w:rPr>
          <w:rFonts w:cs="Times New Roman" w:hAnsi="Times New Roman" w:ascii="Times New Roman"/>
          <w:sz w:val="24"/>
        </w:rPr>
        <w:t>r i j e š i o    j e</w:t>
      </w:r>
    </w:p>
    <w:p w:rsidRDefault="00A25EF5" w:rsidP="000D433A" w:rsidR="00A25EF5">
      <w:pPr>
        <w:pStyle w:val="Tijeloteksta"/>
        <w:jc w:val="center"/>
        <w:rPr>
          <w:rFonts w:cs="Times New Roman" w:hAnsi="Times New Roman" w:ascii="Times New Roman"/>
          <w:sz w:val="24"/>
        </w:rPr>
      </w:pPr>
    </w:p>
    <w:p w:rsidRDefault="00A25EF5" w:rsidP="00B118C4" w:rsidR="00B118C4">
      <w:pPr>
        <w:ind w:firstLine="360"/>
        <w:jc w:val="both"/>
      </w:pPr>
      <w:r>
        <w:tab/>
        <w:t>Ispravlja se rješenje poslovni broj St-</w:t>
      </w:r>
      <w:proofErr w:type="spellStart"/>
      <w:r>
        <w:t>1694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60</w:t>
      </w:r>
      <w:proofErr w:type="spellEnd"/>
      <w:r>
        <w:t xml:space="preserve"> od </w:t>
      </w:r>
      <w:proofErr w:type="spellStart"/>
      <w:r>
        <w:t>26</w:t>
      </w:r>
      <w:proofErr w:type="spellEnd"/>
      <w:r>
        <w:t xml:space="preserve">. ožujka </w:t>
      </w:r>
      <w:proofErr w:type="spellStart"/>
      <w:r>
        <w:t>2019</w:t>
      </w:r>
      <w:proofErr w:type="spellEnd"/>
      <w:r>
        <w:t>. godine u točki V, alineja 3</w:t>
      </w:r>
      <w:r w:rsidR="00B118C4">
        <w:t xml:space="preserve"> na način da umjesto - založno pravo u korist </w:t>
      </w:r>
      <w:proofErr w:type="spellStart"/>
      <w:r w:rsidR="00B118C4">
        <w:t>HYPO</w:t>
      </w:r>
      <w:proofErr w:type="spellEnd"/>
      <w:r w:rsidR="00B118C4">
        <w:t xml:space="preserve"> </w:t>
      </w:r>
      <w:proofErr w:type="spellStart"/>
      <w:r w:rsidR="00B118C4">
        <w:t>ALPE</w:t>
      </w:r>
      <w:proofErr w:type="spellEnd"/>
      <w:r w:rsidR="00B118C4">
        <w:t>-</w:t>
      </w:r>
      <w:proofErr w:type="spellStart"/>
      <w:r w:rsidR="00B118C4">
        <w:t>ADRIA</w:t>
      </w:r>
      <w:proofErr w:type="spellEnd"/>
      <w:r w:rsidR="00B118C4">
        <w:t>-</w:t>
      </w:r>
      <w:proofErr w:type="spellStart"/>
      <w:r w:rsidR="00B118C4">
        <w:t>BANK</w:t>
      </w:r>
      <w:proofErr w:type="spellEnd"/>
      <w:r w:rsidR="00B118C4">
        <w:t xml:space="preserve"> </w:t>
      </w:r>
      <w:proofErr w:type="spellStart"/>
      <w:r w:rsidR="00B118C4">
        <w:t>INTERNATIONAL</w:t>
      </w:r>
      <w:proofErr w:type="spellEnd"/>
      <w:r w:rsidR="00B118C4">
        <w:t xml:space="preserve"> AG pod brojem Z-</w:t>
      </w:r>
      <w:proofErr w:type="spellStart"/>
      <w:r w:rsidR="00B118C4">
        <w:t>9550</w:t>
      </w:r>
      <w:proofErr w:type="spellEnd"/>
      <w:r w:rsidR="00B118C4">
        <w:t>/</w:t>
      </w:r>
      <w:proofErr w:type="spellStart"/>
      <w:r w:rsidR="00B118C4">
        <w:t>14</w:t>
      </w:r>
      <w:proofErr w:type="spellEnd"/>
      <w:r w:rsidR="00B118C4">
        <w:t xml:space="preserve"> od </w:t>
      </w:r>
      <w:proofErr w:type="spellStart"/>
      <w:r w:rsidR="00B118C4">
        <w:t>21</w:t>
      </w:r>
      <w:proofErr w:type="spellEnd"/>
      <w:r w:rsidR="00B118C4">
        <w:t xml:space="preserve">. rujna </w:t>
      </w:r>
      <w:proofErr w:type="spellStart"/>
      <w:r w:rsidR="00B118C4">
        <w:t>2004.g</w:t>
      </w:r>
      <w:proofErr w:type="spellEnd"/>
      <w:r w:rsidR="00B118C4">
        <w:t xml:space="preserve">., treba ispravno stajati - založno pravo u korist </w:t>
      </w:r>
      <w:proofErr w:type="spellStart"/>
      <w:r w:rsidR="00B118C4">
        <w:t>HYPO</w:t>
      </w:r>
      <w:proofErr w:type="spellEnd"/>
      <w:r w:rsidR="00B118C4">
        <w:t xml:space="preserve"> </w:t>
      </w:r>
      <w:proofErr w:type="spellStart"/>
      <w:r w:rsidR="00B118C4">
        <w:t>ALPE</w:t>
      </w:r>
      <w:proofErr w:type="spellEnd"/>
      <w:r w:rsidR="00B118C4">
        <w:t>-</w:t>
      </w:r>
      <w:proofErr w:type="spellStart"/>
      <w:r w:rsidR="00B118C4">
        <w:t>ADRIA</w:t>
      </w:r>
      <w:proofErr w:type="spellEnd"/>
      <w:r w:rsidR="00B118C4">
        <w:t>-</w:t>
      </w:r>
      <w:proofErr w:type="spellStart"/>
      <w:r w:rsidR="00B118C4">
        <w:t>BANK</w:t>
      </w:r>
      <w:proofErr w:type="spellEnd"/>
      <w:r w:rsidR="00B118C4">
        <w:t xml:space="preserve"> </w:t>
      </w:r>
      <w:proofErr w:type="spellStart"/>
      <w:r w:rsidR="00B118C4">
        <w:t>INTERNATIONAL</w:t>
      </w:r>
      <w:proofErr w:type="spellEnd"/>
      <w:r w:rsidR="00B118C4">
        <w:t xml:space="preserve"> AG pod brojem Z-</w:t>
      </w:r>
      <w:proofErr w:type="spellStart"/>
      <w:r w:rsidR="00B118C4">
        <w:t>9550</w:t>
      </w:r>
      <w:proofErr w:type="spellEnd"/>
      <w:r w:rsidR="00B118C4">
        <w:t>/</w:t>
      </w:r>
      <w:proofErr w:type="spellStart"/>
      <w:r w:rsidR="00B118C4">
        <w:t>04</w:t>
      </w:r>
      <w:proofErr w:type="spellEnd"/>
      <w:r w:rsidR="00B118C4">
        <w:t xml:space="preserve"> od </w:t>
      </w:r>
      <w:proofErr w:type="spellStart"/>
      <w:r w:rsidR="00B118C4">
        <w:t>21</w:t>
      </w:r>
      <w:proofErr w:type="spellEnd"/>
      <w:r w:rsidR="00B118C4">
        <w:t xml:space="preserve">. rujna </w:t>
      </w:r>
      <w:proofErr w:type="spellStart"/>
      <w:r w:rsidR="00B118C4">
        <w:t>2004</w:t>
      </w:r>
      <w:r w:rsidR="009D1900">
        <w:t>.g</w:t>
      </w:r>
      <w:proofErr w:type="spellEnd"/>
      <w:r w:rsidR="009D1900">
        <w:t>.</w:t>
      </w:r>
    </w:p>
    <w:p w:rsidRDefault="00D81335" w:rsidP="009D1900" w:rsidR="00D81335">
      <w:pPr>
        <w:jc w:val="both"/>
      </w:pPr>
    </w:p>
    <w:p w:rsidRDefault="00A806E8" w:rsidP="001A0199" w:rsidR="00A806E8">
      <w:pPr>
        <w:jc w:val="center"/>
      </w:pPr>
      <w:r w:rsidRPr="005F3621">
        <w:t>Obrazloženje</w:t>
      </w:r>
    </w:p>
    <w:p w:rsidRDefault="00A806E8" w:rsidP="001A0199" w:rsidR="00A806E8" w:rsidRPr="005F3621">
      <w:pPr>
        <w:jc w:val="both"/>
      </w:pPr>
    </w:p>
    <w:p w:rsidRDefault="00487E74" w:rsidP="000C6C0E" w:rsidR="00F22F04" w:rsidRPr="000C6C0E">
      <w:pPr>
        <w:ind w:firstLine="360"/>
        <w:jc w:val="both"/>
      </w:pPr>
      <w:r w:rsidRPr="00CD62A4">
        <w:rPr>
          <w:bCs/>
        </w:rPr>
        <w:t>U pisanju rješenja ovog suda, poslovni broj St-</w:t>
      </w:r>
      <w:proofErr w:type="spellStart"/>
      <w:r w:rsidR="009D1900">
        <w:rPr>
          <w:bCs/>
        </w:rPr>
        <w:t>1694</w:t>
      </w:r>
      <w:proofErr w:type="spellEnd"/>
      <w:r w:rsidR="009D1900">
        <w:rPr>
          <w:bCs/>
        </w:rPr>
        <w:t>/</w:t>
      </w:r>
      <w:proofErr w:type="spellStart"/>
      <w:r w:rsidR="009D1900">
        <w:rPr>
          <w:bCs/>
        </w:rPr>
        <w:t>16</w:t>
      </w:r>
      <w:proofErr w:type="spellEnd"/>
      <w:r w:rsidR="009D1900">
        <w:rPr>
          <w:bCs/>
        </w:rPr>
        <w:t>-</w:t>
      </w:r>
      <w:proofErr w:type="spellStart"/>
      <w:r w:rsidR="009D1900">
        <w:rPr>
          <w:bCs/>
        </w:rPr>
        <w:t>60</w:t>
      </w:r>
      <w:proofErr w:type="spellEnd"/>
      <w:r>
        <w:rPr>
          <w:bCs/>
        </w:rPr>
        <w:t xml:space="preserve"> od </w:t>
      </w:r>
      <w:proofErr w:type="spellStart"/>
      <w:r w:rsidR="009D1900">
        <w:rPr>
          <w:bCs/>
        </w:rPr>
        <w:t>26</w:t>
      </w:r>
      <w:proofErr w:type="spellEnd"/>
      <w:r w:rsidR="009D1900">
        <w:rPr>
          <w:bCs/>
        </w:rPr>
        <w:t xml:space="preserve">. ožujka </w:t>
      </w:r>
      <w:proofErr w:type="spellStart"/>
      <w:r w:rsidR="009D1900">
        <w:rPr>
          <w:bCs/>
        </w:rPr>
        <w:t>2019.g</w:t>
      </w:r>
      <w:proofErr w:type="spellEnd"/>
      <w:r>
        <w:rPr>
          <w:bCs/>
        </w:rPr>
        <w:t>.,</w:t>
      </w:r>
      <w:r w:rsidRPr="00CD62A4">
        <w:rPr>
          <w:bCs/>
        </w:rPr>
        <w:t xml:space="preserve"> </w:t>
      </w:r>
      <w:r w:rsidR="009D1900">
        <w:rPr>
          <w:bCs/>
        </w:rPr>
        <w:t xml:space="preserve">u </w:t>
      </w:r>
      <w:r w:rsidRPr="00CD62A4">
        <w:rPr>
          <w:bCs/>
        </w:rPr>
        <w:t xml:space="preserve">izreci pod </w:t>
      </w:r>
      <w:proofErr w:type="spellStart"/>
      <w:r w:rsidR="009D1900">
        <w:rPr>
          <w:bCs/>
        </w:rPr>
        <w:t>toč</w:t>
      </w:r>
      <w:proofErr w:type="spellEnd"/>
      <w:r w:rsidR="009D1900">
        <w:rPr>
          <w:bCs/>
        </w:rPr>
        <w:t>. V</w:t>
      </w:r>
      <w:r w:rsidRPr="00CD62A4">
        <w:rPr>
          <w:bCs/>
        </w:rPr>
        <w:t>.</w:t>
      </w:r>
      <w:r w:rsidR="009D1900">
        <w:rPr>
          <w:bCs/>
        </w:rPr>
        <w:t xml:space="preserve">, alineja </w:t>
      </w:r>
      <w:r w:rsidR="000C6C0E">
        <w:rPr>
          <w:bCs/>
        </w:rPr>
        <w:t xml:space="preserve">3, </w:t>
      </w:r>
      <w:r w:rsidRPr="00CD62A4">
        <w:rPr>
          <w:bCs/>
        </w:rPr>
        <w:t xml:space="preserve">došlo je do očite greške u pisanju, tako da umjesto </w:t>
      </w:r>
      <w:r w:rsidRPr="003459B3">
        <w:rPr>
          <w:bCs/>
        </w:rPr>
        <w:t>"</w:t>
      </w:r>
      <w:r w:rsidRPr="006C434D">
        <w:rPr>
          <w:rFonts w:eastAsiaTheme="minorEastAsia"/>
        </w:rPr>
        <w:t xml:space="preserve"> </w:t>
      </w:r>
      <w:r w:rsidR="000C6C0E">
        <w:t xml:space="preserve">- založno pravo u korist </w:t>
      </w:r>
      <w:proofErr w:type="spellStart"/>
      <w:r w:rsidR="000C6C0E">
        <w:t>HYPO</w:t>
      </w:r>
      <w:proofErr w:type="spellEnd"/>
      <w:r w:rsidR="000C6C0E">
        <w:t xml:space="preserve"> </w:t>
      </w:r>
      <w:proofErr w:type="spellStart"/>
      <w:r w:rsidR="000C6C0E">
        <w:t>ALPE</w:t>
      </w:r>
      <w:proofErr w:type="spellEnd"/>
      <w:r w:rsidR="000C6C0E">
        <w:t>-</w:t>
      </w:r>
      <w:proofErr w:type="spellStart"/>
      <w:r w:rsidR="000C6C0E">
        <w:t>ADRIA</w:t>
      </w:r>
      <w:proofErr w:type="spellEnd"/>
      <w:r w:rsidR="000C6C0E">
        <w:t>-</w:t>
      </w:r>
      <w:proofErr w:type="spellStart"/>
      <w:r w:rsidR="000C6C0E">
        <w:t>BANK</w:t>
      </w:r>
      <w:proofErr w:type="spellEnd"/>
      <w:r w:rsidR="000C6C0E">
        <w:t xml:space="preserve"> </w:t>
      </w:r>
      <w:proofErr w:type="spellStart"/>
      <w:r w:rsidR="000C6C0E">
        <w:t>INTERNATIONAL</w:t>
      </w:r>
      <w:proofErr w:type="spellEnd"/>
      <w:r w:rsidR="000C6C0E">
        <w:t xml:space="preserve"> AG pod brojem Z-</w:t>
      </w:r>
      <w:proofErr w:type="spellStart"/>
      <w:r w:rsidR="000C6C0E">
        <w:t>9550</w:t>
      </w:r>
      <w:proofErr w:type="spellEnd"/>
      <w:r w:rsidR="000C6C0E">
        <w:t>/</w:t>
      </w:r>
      <w:proofErr w:type="spellStart"/>
      <w:r w:rsidR="000C6C0E">
        <w:t>14</w:t>
      </w:r>
      <w:proofErr w:type="spellEnd"/>
      <w:r w:rsidR="000C6C0E">
        <w:t xml:space="preserve"> od </w:t>
      </w:r>
      <w:proofErr w:type="spellStart"/>
      <w:r w:rsidR="000C6C0E">
        <w:t>21</w:t>
      </w:r>
      <w:proofErr w:type="spellEnd"/>
      <w:r w:rsidR="000C6C0E">
        <w:t xml:space="preserve">. rujna </w:t>
      </w:r>
      <w:proofErr w:type="spellStart"/>
      <w:r w:rsidR="000C6C0E">
        <w:t>2004.g</w:t>
      </w:r>
      <w:proofErr w:type="spellEnd"/>
      <w:r w:rsidR="000C6C0E">
        <w:t xml:space="preserve">.," </w:t>
      </w:r>
      <w:r w:rsidRPr="00CD62A4">
        <w:t xml:space="preserve"> </w:t>
      </w:r>
      <w:r>
        <w:t xml:space="preserve">ispravno treba stajati </w:t>
      </w:r>
      <w:r w:rsidR="000C6C0E">
        <w:t xml:space="preserve">– "založno pravo u korist </w:t>
      </w:r>
      <w:proofErr w:type="spellStart"/>
      <w:r w:rsidR="000C6C0E">
        <w:t>HYPO</w:t>
      </w:r>
      <w:proofErr w:type="spellEnd"/>
      <w:r w:rsidR="000C6C0E">
        <w:t xml:space="preserve"> </w:t>
      </w:r>
      <w:proofErr w:type="spellStart"/>
      <w:r w:rsidR="000C6C0E">
        <w:t>ALPE</w:t>
      </w:r>
      <w:proofErr w:type="spellEnd"/>
      <w:r w:rsidR="000C6C0E">
        <w:t>-</w:t>
      </w:r>
      <w:proofErr w:type="spellStart"/>
      <w:r w:rsidR="000C6C0E">
        <w:t>ADRIA</w:t>
      </w:r>
      <w:proofErr w:type="spellEnd"/>
      <w:r w:rsidR="000C6C0E">
        <w:t>-</w:t>
      </w:r>
      <w:proofErr w:type="spellStart"/>
      <w:r w:rsidR="000C6C0E">
        <w:t>BANK</w:t>
      </w:r>
      <w:proofErr w:type="spellEnd"/>
      <w:r w:rsidR="000C6C0E">
        <w:t xml:space="preserve"> </w:t>
      </w:r>
      <w:proofErr w:type="spellStart"/>
      <w:r w:rsidR="000C6C0E">
        <w:t>INTERNATIONAL</w:t>
      </w:r>
      <w:proofErr w:type="spellEnd"/>
      <w:r w:rsidR="000C6C0E">
        <w:t xml:space="preserve"> AG pod brojem Z-</w:t>
      </w:r>
      <w:proofErr w:type="spellStart"/>
      <w:r w:rsidR="000C6C0E">
        <w:t>9550</w:t>
      </w:r>
      <w:proofErr w:type="spellEnd"/>
      <w:r w:rsidR="000C6C0E">
        <w:t>/</w:t>
      </w:r>
      <w:proofErr w:type="spellStart"/>
      <w:r w:rsidR="000C6C0E">
        <w:t>04</w:t>
      </w:r>
      <w:proofErr w:type="spellEnd"/>
      <w:r w:rsidR="000C6C0E">
        <w:t xml:space="preserve"> od </w:t>
      </w:r>
      <w:proofErr w:type="spellStart"/>
      <w:r w:rsidR="000C6C0E">
        <w:t>21</w:t>
      </w:r>
      <w:proofErr w:type="spellEnd"/>
      <w:r w:rsidR="000C6C0E">
        <w:t xml:space="preserve">. rujna </w:t>
      </w:r>
      <w:proofErr w:type="spellStart"/>
      <w:r w:rsidR="000C6C0E">
        <w:t>2004.g</w:t>
      </w:r>
      <w:proofErr w:type="spellEnd"/>
      <w:r w:rsidR="000C6C0E">
        <w:t>."</w:t>
      </w:r>
      <w:r>
        <w:rPr>
          <w:rFonts w:eastAsiaTheme="minorEastAsia"/>
        </w:rPr>
        <w:t>,</w:t>
      </w:r>
      <w:r w:rsidRPr="006C434D">
        <w:rPr>
          <w:bCs/>
        </w:rPr>
        <w:t xml:space="preserve"> </w:t>
      </w:r>
      <w:r w:rsidRPr="00043CE2">
        <w:rPr>
          <w:bCs/>
        </w:rPr>
        <w:t xml:space="preserve">pa je odgovarajućom primjenom odredbe čl. </w:t>
      </w:r>
      <w:proofErr w:type="spellStart"/>
      <w:r w:rsidRPr="00043CE2">
        <w:rPr>
          <w:bCs/>
        </w:rPr>
        <w:t>342</w:t>
      </w:r>
      <w:proofErr w:type="spellEnd"/>
      <w:r w:rsidRPr="00043CE2">
        <w:rPr>
          <w:bCs/>
        </w:rPr>
        <w:t xml:space="preserve">. st. 1., 2. i 4. Zakona o parničnom postupku ("Narodne novine" broj </w:t>
      </w:r>
      <w:proofErr w:type="spellStart"/>
      <w:r w:rsidRPr="00043CE2">
        <w:rPr>
          <w:bCs/>
        </w:rPr>
        <w:t>53</w:t>
      </w:r>
      <w:proofErr w:type="spellEnd"/>
      <w:r w:rsidRPr="00043CE2">
        <w:rPr>
          <w:bCs/>
        </w:rPr>
        <w:t>/</w:t>
      </w:r>
      <w:proofErr w:type="spellStart"/>
      <w:r w:rsidRPr="00043CE2">
        <w:rPr>
          <w:bCs/>
        </w:rPr>
        <w:t>91</w:t>
      </w:r>
      <w:proofErr w:type="spellEnd"/>
      <w:r w:rsidRPr="00043CE2">
        <w:rPr>
          <w:bCs/>
        </w:rPr>
        <w:t xml:space="preserve">, </w:t>
      </w:r>
      <w:proofErr w:type="spellStart"/>
      <w:r w:rsidRPr="00043CE2">
        <w:rPr>
          <w:bCs/>
        </w:rPr>
        <w:t>91</w:t>
      </w:r>
      <w:proofErr w:type="spellEnd"/>
      <w:r w:rsidRPr="00043CE2">
        <w:rPr>
          <w:bCs/>
        </w:rPr>
        <w:t>/</w:t>
      </w:r>
      <w:proofErr w:type="spellStart"/>
      <w:r w:rsidRPr="00043CE2">
        <w:rPr>
          <w:bCs/>
        </w:rPr>
        <w:t>92</w:t>
      </w:r>
      <w:proofErr w:type="spellEnd"/>
      <w:r w:rsidRPr="00043CE2">
        <w:rPr>
          <w:bCs/>
        </w:rPr>
        <w:t xml:space="preserve">, </w:t>
      </w:r>
      <w:proofErr w:type="spellStart"/>
      <w:r w:rsidRPr="00043CE2">
        <w:rPr>
          <w:bCs/>
        </w:rPr>
        <w:t>112</w:t>
      </w:r>
      <w:proofErr w:type="spellEnd"/>
      <w:r w:rsidRPr="00043CE2">
        <w:rPr>
          <w:bCs/>
        </w:rPr>
        <w:t>/</w:t>
      </w:r>
      <w:proofErr w:type="spellStart"/>
      <w:r w:rsidRPr="00043CE2">
        <w:rPr>
          <w:bCs/>
        </w:rPr>
        <w:t>99</w:t>
      </w:r>
      <w:proofErr w:type="spellEnd"/>
      <w:r w:rsidRPr="00043CE2">
        <w:rPr>
          <w:bCs/>
        </w:rPr>
        <w:t xml:space="preserve">, </w:t>
      </w:r>
      <w:proofErr w:type="spellStart"/>
      <w:r w:rsidRPr="00043CE2">
        <w:rPr>
          <w:bCs/>
        </w:rPr>
        <w:t>88</w:t>
      </w:r>
      <w:proofErr w:type="spellEnd"/>
      <w:r w:rsidRPr="00043CE2">
        <w:rPr>
          <w:bCs/>
        </w:rPr>
        <w:t>/</w:t>
      </w:r>
      <w:proofErr w:type="spellStart"/>
      <w:r w:rsidRPr="00043CE2">
        <w:rPr>
          <w:bCs/>
        </w:rPr>
        <w:t>01</w:t>
      </w:r>
      <w:proofErr w:type="spellEnd"/>
      <w:r w:rsidRPr="00043CE2">
        <w:rPr>
          <w:bCs/>
        </w:rPr>
        <w:t xml:space="preserve">, </w:t>
      </w:r>
      <w:proofErr w:type="spellStart"/>
      <w:r w:rsidRPr="00043CE2">
        <w:rPr>
          <w:bCs/>
        </w:rPr>
        <w:t>117</w:t>
      </w:r>
      <w:proofErr w:type="spellEnd"/>
      <w:r w:rsidRPr="00043CE2">
        <w:rPr>
          <w:bCs/>
        </w:rPr>
        <w:t>/</w:t>
      </w:r>
      <w:proofErr w:type="spellStart"/>
      <w:r w:rsidRPr="00043CE2">
        <w:rPr>
          <w:bCs/>
        </w:rPr>
        <w:t>03</w:t>
      </w:r>
      <w:proofErr w:type="spellEnd"/>
      <w:r w:rsidRPr="00043CE2">
        <w:rPr>
          <w:bCs/>
        </w:rPr>
        <w:t xml:space="preserve">, </w:t>
      </w:r>
      <w:proofErr w:type="spellStart"/>
      <w:r w:rsidRPr="00043CE2">
        <w:rPr>
          <w:bCs/>
        </w:rPr>
        <w:t>88</w:t>
      </w:r>
      <w:proofErr w:type="spellEnd"/>
      <w:r w:rsidRPr="00043CE2">
        <w:rPr>
          <w:bCs/>
        </w:rPr>
        <w:t>/</w:t>
      </w:r>
      <w:proofErr w:type="spellStart"/>
      <w:r w:rsidRPr="00043CE2">
        <w:rPr>
          <w:bCs/>
        </w:rPr>
        <w:t>05</w:t>
      </w:r>
      <w:proofErr w:type="spellEnd"/>
      <w:r w:rsidRPr="00043CE2">
        <w:rPr>
          <w:bCs/>
        </w:rPr>
        <w:t xml:space="preserve">, </w:t>
      </w:r>
      <w:proofErr w:type="spellStart"/>
      <w:r w:rsidRPr="00043CE2">
        <w:rPr>
          <w:bCs/>
        </w:rPr>
        <w:t>02</w:t>
      </w:r>
      <w:proofErr w:type="spellEnd"/>
      <w:r w:rsidRPr="00043CE2">
        <w:rPr>
          <w:bCs/>
        </w:rPr>
        <w:t>/</w:t>
      </w:r>
      <w:proofErr w:type="spellStart"/>
      <w:r w:rsidRPr="00043CE2">
        <w:rPr>
          <w:bCs/>
        </w:rPr>
        <w:t>07</w:t>
      </w:r>
      <w:proofErr w:type="spellEnd"/>
      <w:r w:rsidRPr="00043CE2">
        <w:rPr>
          <w:bCs/>
        </w:rPr>
        <w:t xml:space="preserve">, </w:t>
      </w:r>
      <w:proofErr w:type="spellStart"/>
      <w:r w:rsidRPr="00043CE2">
        <w:rPr>
          <w:bCs/>
        </w:rPr>
        <w:t>84</w:t>
      </w:r>
      <w:proofErr w:type="spellEnd"/>
      <w:r w:rsidRPr="00043CE2">
        <w:rPr>
          <w:bCs/>
        </w:rPr>
        <w:t>/</w:t>
      </w:r>
      <w:proofErr w:type="spellStart"/>
      <w:r w:rsidRPr="00043CE2">
        <w:rPr>
          <w:bCs/>
        </w:rPr>
        <w:t>08</w:t>
      </w:r>
      <w:proofErr w:type="spellEnd"/>
      <w:r w:rsidRPr="00043CE2">
        <w:rPr>
          <w:bCs/>
        </w:rPr>
        <w:t xml:space="preserve">, </w:t>
      </w:r>
      <w:proofErr w:type="spellStart"/>
      <w:r w:rsidRPr="00043CE2">
        <w:rPr>
          <w:bCs/>
        </w:rPr>
        <w:t>123</w:t>
      </w:r>
      <w:proofErr w:type="spellEnd"/>
      <w:r w:rsidRPr="00043CE2">
        <w:rPr>
          <w:bCs/>
        </w:rPr>
        <w:t>/</w:t>
      </w:r>
      <w:proofErr w:type="spellStart"/>
      <w:r w:rsidRPr="00043CE2">
        <w:rPr>
          <w:bCs/>
        </w:rPr>
        <w:t>08</w:t>
      </w:r>
      <w:proofErr w:type="spellEnd"/>
      <w:r w:rsidRPr="00043CE2">
        <w:rPr>
          <w:bCs/>
        </w:rPr>
        <w:t xml:space="preserve">, </w:t>
      </w:r>
      <w:proofErr w:type="spellStart"/>
      <w:r w:rsidRPr="00043CE2">
        <w:rPr>
          <w:bCs/>
        </w:rPr>
        <w:t>57</w:t>
      </w:r>
      <w:proofErr w:type="spellEnd"/>
      <w:r w:rsidRPr="00043CE2">
        <w:rPr>
          <w:bCs/>
        </w:rPr>
        <w:t>/</w:t>
      </w:r>
      <w:proofErr w:type="spellStart"/>
      <w:r w:rsidRPr="00043CE2">
        <w:rPr>
          <w:bCs/>
        </w:rPr>
        <w:t>11</w:t>
      </w:r>
      <w:proofErr w:type="spellEnd"/>
      <w:r w:rsidRPr="00043CE2">
        <w:rPr>
          <w:bCs/>
        </w:rPr>
        <w:t xml:space="preserve"> i </w:t>
      </w:r>
      <w:proofErr w:type="spellStart"/>
      <w:r w:rsidRPr="00043CE2">
        <w:rPr>
          <w:bCs/>
        </w:rPr>
        <w:t>25</w:t>
      </w:r>
      <w:proofErr w:type="spellEnd"/>
      <w:r w:rsidRPr="00043CE2">
        <w:rPr>
          <w:bCs/>
        </w:rPr>
        <w:t>/</w:t>
      </w:r>
      <w:proofErr w:type="spellStart"/>
      <w:r w:rsidRPr="00043CE2">
        <w:rPr>
          <w:bCs/>
        </w:rPr>
        <w:t>13</w:t>
      </w:r>
      <w:proofErr w:type="spellEnd"/>
      <w:r w:rsidRPr="00043CE2">
        <w:rPr>
          <w:bCs/>
        </w:rPr>
        <w:t xml:space="preserve"> – dalje: </w:t>
      </w:r>
      <w:proofErr w:type="spellStart"/>
      <w:r w:rsidRPr="00043CE2">
        <w:rPr>
          <w:bCs/>
        </w:rPr>
        <w:t>ZPP</w:t>
      </w:r>
      <w:proofErr w:type="spellEnd"/>
      <w:r w:rsidRPr="00043CE2">
        <w:rPr>
          <w:bCs/>
        </w:rPr>
        <w:t xml:space="preserve">), a u svezi s člankom </w:t>
      </w:r>
      <w:proofErr w:type="spellStart"/>
      <w:r w:rsidRPr="00043CE2">
        <w:rPr>
          <w:bCs/>
        </w:rPr>
        <w:t>10</w:t>
      </w:r>
      <w:proofErr w:type="spellEnd"/>
      <w:r w:rsidRPr="00043CE2">
        <w:rPr>
          <w:bCs/>
        </w:rPr>
        <w:t xml:space="preserve"> </w:t>
      </w:r>
      <w:proofErr w:type="spellStart"/>
      <w:r w:rsidRPr="00043CE2">
        <w:rPr>
          <w:bCs/>
        </w:rPr>
        <w:t>SZ</w:t>
      </w:r>
      <w:proofErr w:type="spellEnd"/>
      <w:r w:rsidRPr="00043CE2">
        <w:rPr>
          <w:bCs/>
        </w:rPr>
        <w:t xml:space="preserve">-a (NN </w:t>
      </w:r>
      <w:proofErr w:type="spellStart"/>
      <w:r w:rsidRPr="00043CE2">
        <w:rPr>
          <w:bCs/>
        </w:rPr>
        <w:t>71</w:t>
      </w:r>
      <w:proofErr w:type="spellEnd"/>
      <w:r w:rsidRPr="00043CE2">
        <w:rPr>
          <w:bCs/>
        </w:rPr>
        <w:t>/</w:t>
      </w:r>
      <w:proofErr w:type="spellStart"/>
      <w:r w:rsidRPr="00043CE2">
        <w:rPr>
          <w:bCs/>
        </w:rPr>
        <w:t>15</w:t>
      </w:r>
      <w:proofErr w:type="spellEnd"/>
      <w:r w:rsidRPr="00043CE2">
        <w:rPr>
          <w:bCs/>
        </w:rPr>
        <w:t xml:space="preserve">, </w:t>
      </w:r>
      <w:proofErr w:type="spellStart"/>
      <w:r w:rsidRPr="00043CE2">
        <w:rPr>
          <w:bCs/>
        </w:rPr>
        <w:t>104</w:t>
      </w:r>
      <w:proofErr w:type="spellEnd"/>
      <w:r w:rsidRPr="00043CE2">
        <w:rPr>
          <w:bCs/>
        </w:rPr>
        <w:t>/</w:t>
      </w:r>
      <w:proofErr w:type="spellStart"/>
      <w:r w:rsidRPr="00043CE2">
        <w:rPr>
          <w:bCs/>
        </w:rPr>
        <w:t>17</w:t>
      </w:r>
      <w:proofErr w:type="spellEnd"/>
      <w:r w:rsidRPr="00043CE2">
        <w:rPr>
          <w:bCs/>
        </w:rPr>
        <w:t>), navedena pogreška u pisanju ispravljena i odlučeno je kao u izreci ovog rješenja.</w:t>
      </w:r>
    </w:p>
    <w:p w:rsidRDefault="00487E74" w:rsidP="00C172BF" w:rsidR="00487E74" w:rsidRPr="005F3621">
      <w:pPr>
        <w:ind w:firstLine="708"/>
        <w:jc w:val="both"/>
      </w:pPr>
    </w:p>
    <w:p w:rsidRDefault="0007340C" w:rsidP="006E75C6" w:rsidR="006E75C6">
      <w:pPr>
        <w:pStyle w:val="Tijeloteksta2"/>
        <w:spacing w:lineRule="auto" w:line="240"/>
        <w:jc w:val="center"/>
      </w:pPr>
      <w:r w:rsidRPr="005F3621">
        <w:t>Zagreb</w:t>
      </w:r>
      <w:r w:rsidR="00342745" w:rsidRPr="005F3621">
        <w:t xml:space="preserve">, </w:t>
      </w:r>
      <w:r w:rsidR="005C0B45">
        <w:t xml:space="preserve">9. travnja </w:t>
      </w:r>
      <w:r w:rsidR="004E0776">
        <w:t xml:space="preserve"> </w:t>
      </w:r>
      <w:proofErr w:type="spellStart"/>
      <w:r w:rsidR="000B449F">
        <w:t>2019</w:t>
      </w:r>
      <w:proofErr w:type="spellEnd"/>
      <w:r w:rsidR="006E75C6">
        <w:t>.</w:t>
      </w:r>
    </w:p>
    <w:p w:rsidRDefault="000B449F" w:rsidP="006E75C6" w:rsidR="006E75C6">
      <w:pPr>
        <w:pStyle w:val="Tijeloteksta2"/>
        <w:spacing w:lineRule="auto" w:line="240"/>
        <w:ind w:firstLine="708" w:left="1416"/>
        <w:jc w:val="center"/>
      </w:pPr>
      <w:r>
        <w:t xml:space="preserve">  </w:t>
      </w:r>
      <w:r w:rsidR="006E75C6">
        <w:tab/>
      </w:r>
      <w:r w:rsidR="006E75C6">
        <w:tab/>
      </w:r>
      <w:r w:rsidR="006E75C6">
        <w:tab/>
      </w:r>
      <w:r w:rsidR="006E75C6">
        <w:tab/>
      </w:r>
      <w:r w:rsidR="006E75C6">
        <w:tab/>
      </w:r>
      <w:r>
        <w:t xml:space="preserve"> </w:t>
      </w:r>
      <w:r w:rsidR="0007340C" w:rsidRPr="005F3621">
        <w:t>SUDAC:</w:t>
      </w:r>
    </w:p>
    <w:p w:rsidRDefault="00E9304A" w:rsidP="00E9304A" w:rsidR="00E9304A">
      <w:pPr>
        <w:pStyle w:val="Tijeloteksta2"/>
        <w:spacing w:lineRule="auto" w:line="240"/>
        <w:ind w:firstLine="708" w:left="1416"/>
      </w:pPr>
      <w:r>
        <w:tab/>
      </w:r>
      <w:r>
        <w:tab/>
      </w:r>
      <w:r>
        <w:tab/>
      </w:r>
      <w:r>
        <w:tab/>
      </w:r>
      <w:r>
        <w:tab/>
      </w:r>
      <w:r>
        <w:tab/>
        <w:t>Vesna Sremac Šoštar</w:t>
      </w:r>
      <w:r w:rsidR="00124638">
        <w:t>,v.r.</w:t>
      </w:r>
    </w:p>
    <w:p w:rsidRDefault="0007340C" w:rsidP="00E9304A" w:rsidR="0007340C" w:rsidRPr="005F3621">
      <w:pPr>
        <w:pStyle w:val="Tijeloteksta2"/>
        <w:spacing w:lineRule="auto" w:line="240"/>
      </w:pPr>
      <w:r w:rsidRPr="005F3621">
        <w:t>UPUTA O PRAVNOM LIJEKU:</w:t>
      </w:r>
    </w:p>
    <w:p w:rsidRDefault="0007340C" w:rsidP="0007340C" w:rsidR="00E9304A">
      <w:pPr>
        <w:jc w:val="both"/>
      </w:pPr>
      <w:r w:rsidRPr="005F3621">
        <w:t xml:space="preserve">Protiv ovog rješenja </w:t>
      </w:r>
      <w:r w:rsidR="007928E1">
        <w:t xml:space="preserve">osobe koje su sudjelovale na javnoj dražbi imaju pravo na žalbu (članak </w:t>
      </w:r>
      <w:proofErr w:type="spellStart"/>
      <w:r w:rsidR="007928E1">
        <w:t>105</w:t>
      </w:r>
      <w:proofErr w:type="spellEnd"/>
      <w:r w:rsidR="007928E1">
        <w:t xml:space="preserve">. stavak 2. </w:t>
      </w:r>
      <w:proofErr w:type="spellStart"/>
      <w:r w:rsidR="00F17AAA">
        <w:t>OZ</w:t>
      </w:r>
      <w:proofErr w:type="spellEnd"/>
      <w:r w:rsidR="007928E1">
        <w:t xml:space="preserve">-a). Žalba se ulaže </w:t>
      </w:r>
      <w:r w:rsidRPr="005F3621">
        <w:t xml:space="preserve">Visokom trgovačkom sudu Republike Hrvatske </w:t>
      </w:r>
      <w:r w:rsidR="007928E1" w:rsidRPr="005F3621">
        <w:t>putem ovog suda u 2 primjerka</w:t>
      </w:r>
      <w:r w:rsidR="007928E1">
        <w:t xml:space="preserve">, </w:t>
      </w:r>
      <w:r w:rsidR="007928E1" w:rsidRPr="005F3621">
        <w:t xml:space="preserve"> </w:t>
      </w:r>
      <w:r w:rsidRPr="005F3621">
        <w:t>u roku od 8 dana</w:t>
      </w:r>
      <w:r w:rsidR="007928E1">
        <w:t xml:space="preserve"> od dostave </w:t>
      </w:r>
      <w:r w:rsidR="00CB42ED">
        <w:t xml:space="preserve">(članak </w:t>
      </w:r>
      <w:proofErr w:type="spellStart"/>
      <w:r w:rsidR="00CB42ED">
        <w:t>12</w:t>
      </w:r>
      <w:proofErr w:type="spellEnd"/>
      <w:r w:rsidR="00CB42ED">
        <w:t xml:space="preserve">. </w:t>
      </w:r>
      <w:proofErr w:type="spellStart"/>
      <w:r w:rsidR="00CB42ED">
        <w:t>SZ</w:t>
      </w:r>
      <w:proofErr w:type="spellEnd"/>
      <w:r w:rsidR="00CB42ED">
        <w:t>-a)</w:t>
      </w:r>
      <w:r w:rsidRPr="005F3621">
        <w:t xml:space="preserve"> </w:t>
      </w:r>
    </w:p>
    <w:p w:rsidRDefault="00124638" w:rsidP="0007340C" w:rsidR="006F0381">
      <w:pPr>
        <w:jc w:val="both"/>
      </w:pPr>
      <w:r>
        <w:tab/>
      </w:r>
      <w:r>
        <w:tab/>
      </w:r>
    </w:p>
    <w:p w:rsidRDefault="00124638" w:rsidR="0012463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</w:t>
      </w:r>
      <w:proofErr w:type="spellEnd"/>
      <w:r>
        <w:t>. službenik</w:t>
      </w:r>
    </w:p>
    <w:p w:rsidRDefault="00124638" w:rsidP="00124638" w:rsidR="0012463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60445D" w:rsidP="00124638" w:rsidR="0060445D">
      <w:pPr>
        <w:pStyle w:val="Odlomakpopisa"/>
        <w:jc w:val="both"/>
      </w:pPr>
    </w:p>
    <w:sectPr w:rsidSect="006E75C6" w:rsidR="0060445D">
      <w:headerReference w:type="even" r:id="rId10"/>
      <w:headerReference w:type="default" r:id="rId11"/>
      <w:pgSz w:h="16838" w:w="11906"/>
      <w:pgMar w:gutter="0" w:footer="709" w:header="709" w:left="1418" w:bottom="851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2EAF" w:rsidR="00072EAF">
      <w:r>
        <w:separator/>
      </w:r>
    </w:p>
  </w:endnote>
  <w:endnote w:id="0" w:type="continuationSeparator">
    <w:p w:rsidRDefault="00072EAF" w:rsidR="00072E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2EAF" w:rsidR="00072EAF">
      <w:r>
        <w:separator/>
      </w:r>
    </w:p>
  </w:footnote>
  <w:footnote w:id="0" w:type="continuationSeparator">
    <w:p w:rsidRDefault="00072EAF" w:rsidR="00072E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65A5" w:rsidR="002365A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2463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02B9" w:rsidP="002365A5" w:rsidR="002365A5" w:rsidRPr="005F3621">
    <w:pPr>
      <w:jc w:val="right"/>
      <w:rPr>
        <w:b/>
      </w:rPr>
    </w:pPr>
    <w:proofErr w:type="spellStart"/>
    <w:r>
      <w:t>48</w:t>
    </w:r>
    <w:r w:rsidR="00264904">
      <w:t>.</w:t>
    </w:r>
    <w:r w:rsidR="002365A5" w:rsidRPr="005F3621">
      <w:t>St</w:t>
    </w:r>
    <w:proofErr w:type="spellEnd"/>
    <w:r w:rsidR="002365A5" w:rsidRPr="005F3621">
      <w:t>-</w:t>
    </w:r>
    <w:proofErr w:type="spellStart"/>
    <w:r w:rsidR="005C0B45">
      <w:t>1694</w:t>
    </w:r>
    <w:proofErr w:type="spellEnd"/>
    <w:r w:rsidR="005C0B45">
      <w:t>/</w:t>
    </w:r>
    <w:proofErr w:type="spellStart"/>
    <w:r w:rsidR="005C0B45">
      <w:t>16</w:t>
    </w:r>
    <w:proofErr w:type="spellEnd"/>
    <w:r w:rsidR="005C0B45">
      <w:t>-</w:t>
    </w:r>
    <w:proofErr w:type="spellStart"/>
    <w:r w:rsidR="005C0B45">
      <w:t>61</w:t>
    </w:r>
    <w:proofErr w:type="spellEnd"/>
  </w:p>
  <w:p w:rsidRDefault="002365A5" w:rsidP="00A12C3D" w:rsidR="002365A5" w:rsidRPr="00A12C3D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15A52D8"/>
    <w:multiLevelType w:val="hybridMultilevel"/>
    <w:tmpl w:val="E4925042"/>
    <w:lvl w:tplc="B0F659F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28E62AE"/>
    <w:multiLevelType w:val="hybridMultilevel"/>
    <w:tmpl w:val="1EE6E20A"/>
    <w:lvl w:tplc="6DB40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236A41A6"/>
    <w:multiLevelType w:val="hybridMultilevel"/>
    <w:tmpl w:val="6030AA6A"/>
    <w:lvl w:tplc="5226009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2B04758B"/>
    <w:multiLevelType w:val="hybridMultilevel"/>
    <w:tmpl w:val="68120960"/>
    <w:lvl w:tplc="7C900404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7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8">
    <w:nsid w:val="4E782243"/>
    <w:multiLevelType w:val="hybridMultilevel"/>
    <w:tmpl w:val="D4185A0C"/>
    <w:lvl w:tplc="58BA493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10">
    <w:nsid w:val="50E9410B"/>
    <w:multiLevelType w:val="hybridMultilevel"/>
    <w:tmpl w:val="6BFC126A"/>
    <w:lvl w:tplc="A1522DA4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B6B313D"/>
    <w:multiLevelType w:val="hybridMultilevel"/>
    <w:tmpl w:val="B3E030AC"/>
    <w:lvl w:tplc="DF2AE0B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6FF848E7"/>
    <w:multiLevelType w:val="hybridMultilevel"/>
    <w:tmpl w:val="699AAB1A"/>
    <w:lvl w:tplc="D3305BF0" w:ilvl="0">
      <w:start w:val="1"/>
      <w:numFmt w:val="upperRoman"/>
      <w:lvlText w:val="%1."/>
      <w:lvlJc w:val="left"/>
      <w:pPr>
        <w:ind w:hanging="888" w:left="15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5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4C16E9D"/>
    <w:multiLevelType w:val="hybridMultilevel"/>
    <w:tmpl w:val="D2F45F74"/>
    <w:lvl w:tplc="27566A8C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17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2"/>
  </w:num>
  <w:num w:numId="2">
    <w:abstractNumId w:val="11"/>
  </w:num>
  <w:num w:numId="3">
    <w:abstractNumId w:val="12"/>
  </w:num>
  <w:num w:numId="4">
    <w:abstractNumId w:val="0"/>
  </w:num>
  <w:num w:numId="5">
    <w:abstractNumId w:val="13"/>
  </w:num>
  <w:num w:numId="6">
    <w:abstractNumId w:val="10"/>
  </w:num>
  <w:num w:numId="7">
    <w:abstractNumId w:val="16"/>
  </w:num>
  <w:num w:numId="8">
    <w:abstractNumId w:val="6"/>
  </w:num>
  <w:num w:numId="9">
    <w:abstractNumId w:val="17"/>
  </w:num>
  <w:num w:numId="10">
    <w:abstractNumId w:val="15"/>
  </w:num>
  <w:num w:numId="11">
    <w:abstractNumId w:val="7"/>
  </w:num>
  <w:num w:numId="12">
    <w:abstractNumId w:val="9"/>
  </w:num>
  <w:num w:numId="13">
    <w:abstractNumId w:val="3"/>
  </w:num>
  <w:num w:numId="14">
    <w:abstractNumId w:val="4"/>
  </w:num>
  <w:num w:numId="15">
    <w:abstractNumId w:val="14"/>
  </w:num>
  <w:num w:numId="16">
    <w:abstractNumId w:val="5"/>
  </w:num>
  <w:num w:numId="17">
    <w:abstractNumId w:val="1"/>
  </w:num>
  <w:num w:numId="18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060C"/>
    <w:rsid w:val="000230C2"/>
    <w:rsid w:val="00025A08"/>
    <w:rsid w:val="000267C6"/>
    <w:rsid w:val="0005073E"/>
    <w:rsid w:val="00072DE4"/>
    <w:rsid w:val="00072EAF"/>
    <w:rsid w:val="0007340C"/>
    <w:rsid w:val="00075675"/>
    <w:rsid w:val="0008428F"/>
    <w:rsid w:val="00096615"/>
    <w:rsid w:val="000B118B"/>
    <w:rsid w:val="000B449F"/>
    <w:rsid w:val="000C44C8"/>
    <w:rsid w:val="000C64E0"/>
    <w:rsid w:val="000C6C0E"/>
    <w:rsid w:val="000D433A"/>
    <w:rsid w:val="000E5CF0"/>
    <w:rsid w:val="000F00A7"/>
    <w:rsid w:val="000F0F74"/>
    <w:rsid w:val="000F2AA5"/>
    <w:rsid w:val="00105DED"/>
    <w:rsid w:val="00124638"/>
    <w:rsid w:val="00124A94"/>
    <w:rsid w:val="001321F4"/>
    <w:rsid w:val="00167C21"/>
    <w:rsid w:val="001713ED"/>
    <w:rsid w:val="00173107"/>
    <w:rsid w:val="00185CCC"/>
    <w:rsid w:val="00194AE3"/>
    <w:rsid w:val="00195E0A"/>
    <w:rsid w:val="001A0199"/>
    <w:rsid w:val="001A240C"/>
    <w:rsid w:val="001A6B7B"/>
    <w:rsid w:val="001B348C"/>
    <w:rsid w:val="001B5AF9"/>
    <w:rsid w:val="001C219A"/>
    <w:rsid w:val="001C524E"/>
    <w:rsid w:val="001E766F"/>
    <w:rsid w:val="001E7CFD"/>
    <w:rsid w:val="00204523"/>
    <w:rsid w:val="002048C5"/>
    <w:rsid w:val="002272F5"/>
    <w:rsid w:val="00232160"/>
    <w:rsid w:val="002350F2"/>
    <w:rsid w:val="002365A5"/>
    <w:rsid w:val="00236B50"/>
    <w:rsid w:val="00243EB5"/>
    <w:rsid w:val="00253F68"/>
    <w:rsid w:val="00260BB0"/>
    <w:rsid w:val="00264904"/>
    <w:rsid w:val="00266182"/>
    <w:rsid w:val="00273A72"/>
    <w:rsid w:val="00276816"/>
    <w:rsid w:val="002809DD"/>
    <w:rsid w:val="002871B5"/>
    <w:rsid w:val="00290983"/>
    <w:rsid w:val="002945CB"/>
    <w:rsid w:val="002948C8"/>
    <w:rsid w:val="002B215D"/>
    <w:rsid w:val="002B30D4"/>
    <w:rsid w:val="002B3714"/>
    <w:rsid w:val="002B7936"/>
    <w:rsid w:val="002C79FC"/>
    <w:rsid w:val="002E2883"/>
    <w:rsid w:val="002E4AE3"/>
    <w:rsid w:val="002F0020"/>
    <w:rsid w:val="002F15B8"/>
    <w:rsid w:val="002F3C6E"/>
    <w:rsid w:val="00314D53"/>
    <w:rsid w:val="00316D33"/>
    <w:rsid w:val="00331302"/>
    <w:rsid w:val="00333139"/>
    <w:rsid w:val="0033778C"/>
    <w:rsid w:val="00342745"/>
    <w:rsid w:val="00350E42"/>
    <w:rsid w:val="00360C31"/>
    <w:rsid w:val="00361842"/>
    <w:rsid w:val="00361DF8"/>
    <w:rsid w:val="00374D53"/>
    <w:rsid w:val="003836AE"/>
    <w:rsid w:val="00392362"/>
    <w:rsid w:val="00395FE9"/>
    <w:rsid w:val="003B0821"/>
    <w:rsid w:val="003B5FFC"/>
    <w:rsid w:val="003C48F0"/>
    <w:rsid w:val="003F2A8C"/>
    <w:rsid w:val="00400B55"/>
    <w:rsid w:val="00405EB0"/>
    <w:rsid w:val="00412E3F"/>
    <w:rsid w:val="004148B7"/>
    <w:rsid w:val="004153F5"/>
    <w:rsid w:val="004270F7"/>
    <w:rsid w:val="00431159"/>
    <w:rsid w:val="00444A46"/>
    <w:rsid w:val="004451EF"/>
    <w:rsid w:val="0045250C"/>
    <w:rsid w:val="00465D58"/>
    <w:rsid w:val="00466525"/>
    <w:rsid w:val="0047358A"/>
    <w:rsid w:val="004777A6"/>
    <w:rsid w:val="004845CC"/>
    <w:rsid w:val="00486E8A"/>
    <w:rsid w:val="00487E74"/>
    <w:rsid w:val="004932B3"/>
    <w:rsid w:val="004959CC"/>
    <w:rsid w:val="004A08FA"/>
    <w:rsid w:val="004A7450"/>
    <w:rsid w:val="004B0645"/>
    <w:rsid w:val="004B0809"/>
    <w:rsid w:val="004B1F66"/>
    <w:rsid w:val="004B2C85"/>
    <w:rsid w:val="004C30E2"/>
    <w:rsid w:val="004C48CC"/>
    <w:rsid w:val="004C49DC"/>
    <w:rsid w:val="004D2E0E"/>
    <w:rsid w:val="004D5CA7"/>
    <w:rsid w:val="004D73BC"/>
    <w:rsid w:val="004D7CF5"/>
    <w:rsid w:val="004E0776"/>
    <w:rsid w:val="004E5376"/>
    <w:rsid w:val="00503BE3"/>
    <w:rsid w:val="00506B19"/>
    <w:rsid w:val="00512693"/>
    <w:rsid w:val="005155A3"/>
    <w:rsid w:val="00520AF8"/>
    <w:rsid w:val="00533557"/>
    <w:rsid w:val="005340A1"/>
    <w:rsid w:val="005420C8"/>
    <w:rsid w:val="00554211"/>
    <w:rsid w:val="00560FE4"/>
    <w:rsid w:val="00563B94"/>
    <w:rsid w:val="00565F1C"/>
    <w:rsid w:val="00572E2E"/>
    <w:rsid w:val="00575A10"/>
    <w:rsid w:val="0058023A"/>
    <w:rsid w:val="00583549"/>
    <w:rsid w:val="00592CB5"/>
    <w:rsid w:val="005A07DD"/>
    <w:rsid w:val="005C0B45"/>
    <w:rsid w:val="005C23D5"/>
    <w:rsid w:val="005D2D95"/>
    <w:rsid w:val="005D5915"/>
    <w:rsid w:val="005F3621"/>
    <w:rsid w:val="0060342A"/>
    <w:rsid w:val="0060445D"/>
    <w:rsid w:val="0061218A"/>
    <w:rsid w:val="00622282"/>
    <w:rsid w:val="00622A97"/>
    <w:rsid w:val="0062750B"/>
    <w:rsid w:val="00630CF0"/>
    <w:rsid w:val="00633709"/>
    <w:rsid w:val="006546B8"/>
    <w:rsid w:val="00656144"/>
    <w:rsid w:val="0066164B"/>
    <w:rsid w:val="00685199"/>
    <w:rsid w:val="00691E8E"/>
    <w:rsid w:val="00693656"/>
    <w:rsid w:val="00693F42"/>
    <w:rsid w:val="00695EDA"/>
    <w:rsid w:val="006A48C8"/>
    <w:rsid w:val="006B0885"/>
    <w:rsid w:val="006B1643"/>
    <w:rsid w:val="006C2827"/>
    <w:rsid w:val="006C2958"/>
    <w:rsid w:val="006C75CA"/>
    <w:rsid w:val="006D307F"/>
    <w:rsid w:val="006D3C23"/>
    <w:rsid w:val="006D4DB7"/>
    <w:rsid w:val="006E4794"/>
    <w:rsid w:val="006E6D77"/>
    <w:rsid w:val="006E75C6"/>
    <w:rsid w:val="006F0381"/>
    <w:rsid w:val="006F244B"/>
    <w:rsid w:val="006F38F5"/>
    <w:rsid w:val="006F5CD7"/>
    <w:rsid w:val="006F77C4"/>
    <w:rsid w:val="00700470"/>
    <w:rsid w:val="007025E0"/>
    <w:rsid w:val="007102B9"/>
    <w:rsid w:val="00716272"/>
    <w:rsid w:val="0072328D"/>
    <w:rsid w:val="007254B0"/>
    <w:rsid w:val="00727296"/>
    <w:rsid w:val="00733B3E"/>
    <w:rsid w:val="007644BA"/>
    <w:rsid w:val="00767103"/>
    <w:rsid w:val="007678A2"/>
    <w:rsid w:val="00776498"/>
    <w:rsid w:val="00776B88"/>
    <w:rsid w:val="007837E3"/>
    <w:rsid w:val="007900CD"/>
    <w:rsid w:val="007928E1"/>
    <w:rsid w:val="00794366"/>
    <w:rsid w:val="007A0250"/>
    <w:rsid w:val="007A0ABD"/>
    <w:rsid w:val="007B3461"/>
    <w:rsid w:val="007D25D9"/>
    <w:rsid w:val="00806656"/>
    <w:rsid w:val="008100F9"/>
    <w:rsid w:val="00812721"/>
    <w:rsid w:val="008230E3"/>
    <w:rsid w:val="00830E98"/>
    <w:rsid w:val="00833CCA"/>
    <w:rsid w:val="00842B8E"/>
    <w:rsid w:val="0086357D"/>
    <w:rsid w:val="008746FE"/>
    <w:rsid w:val="0087771C"/>
    <w:rsid w:val="0088540A"/>
    <w:rsid w:val="00886469"/>
    <w:rsid w:val="00887430"/>
    <w:rsid w:val="0089370E"/>
    <w:rsid w:val="00895FA0"/>
    <w:rsid w:val="008A01F9"/>
    <w:rsid w:val="008C12CD"/>
    <w:rsid w:val="008C4298"/>
    <w:rsid w:val="008C61CE"/>
    <w:rsid w:val="008D0264"/>
    <w:rsid w:val="008D1F56"/>
    <w:rsid w:val="008E0502"/>
    <w:rsid w:val="008E3B81"/>
    <w:rsid w:val="008E7B11"/>
    <w:rsid w:val="00923C68"/>
    <w:rsid w:val="009328EC"/>
    <w:rsid w:val="00933F9D"/>
    <w:rsid w:val="00934744"/>
    <w:rsid w:val="00936C8A"/>
    <w:rsid w:val="00937D3B"/>
    <w:rsid w:val="00940BC3"/>
    <w:rsid w:val="00941292"/>
    <w:rsid w:val="00945ED4"/>
    <w:rsid w:val="009515ED"/>
    <w:rsid w:val="00962251"/>
    <w:rsid w:val="0098340F"/>
    <w:rsid w:val="00985E77"/>
    <w:rsid w:val="00986363"/>
    <w:rsid w:val="00992A1E"/>
    <w:rsid w:val="00994DD0"/>
    <w:rsid w:val="0099546C"/>
    <w:rsid w:val="009A08C0"/>
    <w:rsid w:val="009A7876"/>
    <w:rsid w:val="009C3B39"/>
    <w:rsid w:val="009C3D69"/>
    <w:rsid w:val="009D1900"/>
    <w:rsid w:val="009E5511"/>
    <w:rsid w:val="009F4F88"/>
    <w:rsid w:val="009F6608"/>
    <w:rsid w:val="00A10CCA"/>
    <w:rsid w:val="00A12C3D"/>
    <w:rsid w:val="00A160CD"/>
    <w:rsid w:val="00A17196"/>
    <w:rsid w:val="00A25592"/>
    <w:rsid w:val="00A25EF5"/>
    <w:rsid w:val="00A31CB4"/>
    <w:rsid w:val="00A44857"/>
    <w:rsid w:val="00A53CB8"/>
    <w:rsid w:val="00A569DF"/>
    <w:rsid w:val="00A64A2A"/>
    <w:rsid w:val="00A7382C"/>
    <w:rsid w:val="00A73D4C"/>
    <w:rsid w:val="00A7414A"/>
    <w:rsid w:val="00A806E8"/>
    <w:rsid w:val="00A80BF5"/>
    <w:rsid w:val="00A85ECB"/>
    <w:rsid w:val="00A86951"/>
    <w:rsid w:val="00AA6421"/>
    <w:rsid w:val="00AB0657"/>
    <w:rsid w:val="00AC08F1"/>
    <w:rsid w:val="00AC4157"/>
    <w:rsid w:val="00AE28C7"/>
    <w:rsid w:val="00AF4F34"/>
    <w:rsid w:val="00B01320"/>
    <w:rsid w:val="00B10441"/>
    <w:rsid w:val="00B118C4"/>
    <w:rsid w:val="00B12FAF"/>
    <w:rsid w:val="00B13C32"/>
    <w:rsid w:val="00B13DA0"/>
    <w:rsid w:val="00B221F0"/>
    <w:rsid w:val="00B23158"/>
    <w:rsid w:val="00B31A63"/>
    <w:rsid w:val="00B3642F"/>
    <w:rsid w:val="00B47343"/>
    <w:rsid w:val="00B50989"/>
    <w:rsid w:val="00B51845"/>
    <w:rsid w:val="00B550BF"/>
    <w:rsid w:val="00B571B6"/>
    <w:rsid w:val="00B654E9"/>
    <w:rsid w:val="00B66095"/>
    <w:rsid w:val="00B702D1"/>
    <w:rsid w:val="00B72D89"/>
    <w:rsid w:val="00B76820"/>
    <w:rsid w:val="00B91D8C"/>
    <w:rsid w:val="00B929EE"/>
    <w:rsid w:val="00B9410A"/>
    <w:rsid w:val="00BA159B"/>
    <w:rsid w:val="00BA198C"/>
    <w:rsid w:val="00BA698F"/>
    <w:rsid w:val="00BA79A7"/>
    <w:rsid w:val="00BA7AFE"/>
    <w:rsid w:val="00BB4B49"/>
    <w:rsid w:val="00BC2532"/>
    <w:rsid w:val="00BC2753"/>
    <w:rsid w:val="00BC2D70"/>
    <w:rsid w:val="00BE3191"/>
    <w:rsid w:val="00BE31E2"/>
    <w:rsid w:val="00BE4EBD"/>
    <w:rsid w:val="00BF42EC"/>
    <w:rsid w:val="00C04A2D"/>
    <w:rsid w:val="00C14EA4"/>
    <w:rsid w:val="00C172BF"/>
    <w:rsid w:val="00C17C23"/>
    <w:rsid w:val="00C20A71"/>
    <w:rsid w:val="00C21015"/>
    <w:rsid w:val="00C30D33"/>
    <w:rsid w:val="00C3142B"/>
    <w:rsid w:val="00C31D80"/>
    <w:rsid w:val="00C32C36"/>
    <w:rsid w:val="00C32D46"/>
    <w:rsid w:val="00C357BA"/>
    <w:rsid w:val="00C37599"/>
    <w:rsid w:val="00C41D74"/>
    <w:rsid w:val="00C42687"/>
    <w:rsid w:val="00C46A70"/>
    <w:rsid w:val="00C503F3"/>
    <w:rsid w:val="00C5291E"/>
    <w:rsid w:val="00C72F3F"/>
    <w:rsid w:val="00C74856"/>
    <w:rsid w:val="00C7731C"/>
    <w:rsid w:val="00C81737"/>
    <w:rsid w:val="00C8236B"/>
    <w:rsid w:val="00C841C3"/>
    <w:rsid w:val="00C918BB"/>
    <w:rsid w:val="00C955C4"/>
    <w:rsid w:val="00C96C90"/>
    <w:rsid w:val="00C9701A"/>
    <w:rsid w:val="00C97264"/>
    <w:rsid w:val="00CA0CA4"/>
    <w:rsid w:val="00CB1E77"/>
    <w:rsid w:val="00CB42ED"/>
    <w:rsid w:val="00CB452B"/>
    <w:rsid w:val="00CB6AEF"/>
    <w:rsid w:val="00CC0654"/>
    <w:rsid w:val="00CE350D"/>
    <w:rsid w:val="00CE4AD0"/>
    <w:rsid w:val="00CE4AF1"/>
    <w:rsid w:val="00CF7962"/>
    <w:rsid w:val="00D013AD"/>
    <w:rsid w:val="00D026BB"/>
    <w:rsid w:val="00D0609D"/>
    <w:rsid w:val="00D1078E"/>
    <w:rsid w:val="00D11115"/>
    <w:rsid w:val="00D14589"/>
    <w:rsid w:val="00D17232"/>
    <w:rsid w:val="00D2100F"/>
    <w:rsid w:val="00D21225"/>
    <w:rsid w:val="00D26446"/>
    <w:rsid w:val="00D27E4F"/>
    <w:rsid w:val="00D45B56"/>
    <w:rsid w:val="00D45FC2"/>
    <w:rsid w:val="00D5779B"/>
    <w:rsid w:val="00D63402"/>
    <w:rsid w:val="00D81335"/>
    <w:rsid w:val="00D8523B"/>
    <w:rsid w:val="00D92622"/>
    <w:rsid w:val="00D950C1"/>
    <w:rsid w:val="00D95980"/>
    <w:rsid w:val="00DA488D"/>
    <w:rsid w:val="00DB57AB"/>
    <w:rsid w:val="00DB5C6B"/>
    <w:rsid w:val="00DB6978"/>
    <w:rsid w:val="00DC0B5A"/>
    <w:rsid w:val="00DC1604"/>
    <w:rsid w:val="00DC5CAD"/>
    <w:rsid w:val="00DD1ABE"/>
    <w:rsid w:val="00DD765D"/>
    <w:rsid w:val="00DD7D39"/>
    <w:rsid w:val="00DD7F2D"/>
    <w:rsid w:val="00DE2969"/>
    <w:rsid w:val="00DE359E"/>
    <w:rsid w:val="00DF167C"/>
    <w:rsid w:val="00DF1EAB"/>
    <w:rsid w:val="00DF4DE0"/>
    <w:rsid w:val="00E13773"/>
    <w:rsid w:val="00E17ED1"/>
    <w:rsid w:val="00E31E77"/>
    <w:rsid w:val="00E32F0D"/>
    <w:rsid w:val="00E403AC"/>
    <w:rsid w:val="00E54316"/>
    <w:rsid w:val="00E54BAE"/>
    <w:rsid w:val="00E66974"/>
    <w:rsid w:val="00E737C0"/>
    <w:rsid w:val="00E9304A"/>
    <w:rsid w:val="00E9342C"/>
    <w:rsid w:val="00EA3DBD"/>
    <w:rsid w:val="00EB0A1E"/>
    <w:rsid w:val="00EB0E50"/>
    <w:rsid w:val="00EC0FC1"/>
    <w:rsid w:val="00EC396C"/>
    <w:rsid w:val="00ED5341"/>
    <w:rsid w:val="00EE1C6F"/>
    <w:rsid w:val="00EE35F8"/>
    <w:rsid w:val="00F02342"/>
    <w:rsid w:val="00F0395B"/>
    <w:rsid w:val="00F17AAA"/>
    <w:rsid w:val="00F22F04"/>
    <w:rsid w:val="00F3024F"/>
    <w:rsid w:val="00F3262B"/>
    <w:rsid w:val="00F452FA"/>
    <w:rsid w:val="00F460A1"/>
    <w:rsid w:val="00F464A3"/>
    <w:rsid w:val="00F5449A"/>
    <w:rsid w:val="00F82CEF"/>
    <w:rsid w:val="00F86E5D"/>
    <w:rsid w:val="00F8772A"/>
    <w:rsid w:val="00F92F05"/>
    <w:rsid w:val="00FA15E9"/>
    <w:rsid w:val="00FA305C"/>
    <w:rsid w:val="00FA5ABB"/>
    <w:rsid w:val="00FA7913"/>
    <w:rsid w:val="00FA7D65"/>
    <w:rsid w:val="00FB7777"/>
    <w:rsid w:val="00FC0888"/>
    <w:rsid w:val="00FC10F8"/>
    <w:rsid w:val="00FD6C05"/>
    <w:rsid w:val="00FE1098"/>
    <w:rsid w:val="00FE2F1D"/>
    <w:rsid w:val="00FE6B68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lineRule="auto" w:line="480" w:after="120"/>
    </w:pPr>
  </w:style>
  <w:style w:styleId="Tekstbalonia" w:type="paragraph">
    <w:name w:val="Balloon Text"/>
    <w:basedOn w:val="Normal"/>
    <w:semiHidden/>
    <w:rsid w:val="00412E3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37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46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463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4638"/>
    <w:rPr>
      <w:b/>
      <w:bCs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4638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4638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after="120" w:line="480" w:lineRule="auto"/>
    </w:pPr>
  </w:style>
  <w:style w:styleId="Tekstbalonia" w:type="paragraph">
    <w:name w:val="Balloon Text"/>
    <w:basedOn w:val="Normal"/>
    <w:semiHidden/>
    <w:rsid w:val="00412E3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37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46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463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4638"/>
    <w:rPr>
      <w:b/>
      <w:bCs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4638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4638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9750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384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94819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54918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70384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6667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56495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820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9796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7909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9209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3640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2080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travnja 2019.</izvorni_sadrzaj>
    <derivirana_varijabla naziv="DomainObject.DatumDonosenjaOdluke_1">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1694</izvorni_sadrzaj>
    <derivirana_varijabla naziv="DomainObject.Predmet.Broj_1">1694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St-1694/2016</izvorni_sadrzaj>
    <derivirana_varijabla naziv="DomainObject.Predmet.OznakaBroj_1">St-1694/2016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AURO - BENZ d.o.o.</izvorni_sadrzaj>
    <derivirana_varijabla naziv="DomainObject.Predmet.ProtustrankaFormated_1">  AURO - BENZ d.o.o.</derivirana_varijabla>
  </DomainObject.Predmet.ProtustrankaFormated>
  <DomainObject.Predmet.ProtustrankaFormatedOIB>
    <izvorni_sadrzaj>  AURO - BENZ d.o.o., OIB 66314689883</izvorni_sadrzaj>
    <derivirana_varijabla naziv="DomainObject.Predmet.ProtustrankaFormatedOIB_1">  AURO - BENZ d.o.o., OIB 66314689883</derivirana_varijabla>
  </DomainObject.Predmet.ProtustrankaFormatedOIB>
  <DomainObject.Predmet.ProtustrankaFormatedWithAdress>
    <izvorni_sadrzaj> AURO - BENZ d.o.o., Trg J. F. Kennedy 6B/2, 10000 Zagreb</izvorni_sadrzaj>
    <derivirana_varijabla naziv="DomainObject.Predmet.ProtustrankaFormatedWithAdress_1"> AURO - BENZ d.o.o., Trg J. F. Kennedy 6B/2, 10000 Zagreb</derivirana_varijabla>
  </DomainObject.Predmet.ProtustrankaFormatedWithAdress>
  <DomainObject.Predmet.ProtustrankaFormatedWithAdressOIB>
    <izvorni_sadrzaj> AURO - BENZ d.o.o., OIB 66314689883, Trg J. F. Kennedy 6B/2, 10000 Zagreb</izvorni_sadrzaj>
    <derivirana_varijabla naziv="DomainObject.Predmet.ProtustrankaFormatedWithAdressOIB_1"> AURO - BENZ d.o.o., OIB 66314689883, Trg J. F. Kennedy 6B/2, 10000 Zagreb</derivirana_varijabla>
  </DomainObject.Predmet.ProtustrankaFormatedWithAdressOIB>
  <DomainObject.Predmet.ProtustrankaWithAdress>
    <izvorni_sadrzaj>AURO - BENZ d.o.o. Trg J. F. Kennedy 6B/2, 10000 Zagreb</izvorni_sadrzaj>
    <derivirana_varijabla naziv="DomainObject.Predmet.ProtustrankaWithAdress_1">AURO - BENZ d.o.o. Trg J. F. Kennedy 6B/2, 10000 Zagreb</derivirana_varijabla>
  </DomainObject.Predmet.ProtustrankaWithAdress>
  <DomainObject.Predmet.ProtustrankaWithAdressOIB>
    <izvorni_sadrzaj>AURO - BENZ d.o.o., OIB 66314689883, Trg J. F. Kennedy 6B/2, 10000 Zagreb</izvorni_sadrzaj>
    <derivirana_varijabla naziv="DomainObject.Predmet.ProtustrankaWithAdressOIB_1">AURO - BENZ d.o.o., OIB 66314689883, Trg J. F. Kennedy 6B/2, 10000 Zagreb</derivirana_varijabla>
  </DomainObject.Predmet.ProtustrankaWithAdressOIB>
  <DomainObject.Predmet.ProtustrankaNazivFormated>
    <izvorni_sadrzaj>AURO - BENZ d.o.o.</izvorni_sadrzaj>
    <derivirana_varijabla naziv="DomainObject.Predmet.ProtustrankaNazivFormated_1">AURO - BENZ d.o.o.</derivirana_varijabla>
  </DomainObject.Predmet.ProtustrankaNazivFormated>
  <DomainObject.Predmet.ProtustrankaNazivFormatedOIB>
    <izvorni_sadrzaj>AURO - BENZ d.o.o., OIB 66314689883</izvorni_sadrzaj>
    <derivirana_varijabla naziv="DomainObject.Predmet.ProtustrankaNazivFormatedOIB_1">AURO - BENZ d.o.o., OIB 66314689883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AURO - BENZ d.o.o.</item>
    </izvorni_sadrzaj>
    <derivirana_varijabla naziv="DomainObject.Predmet.ProtuStrankaListFormated_1">
      <item>AURO - BENZ d.o.o.</item>
    </derivirana_varijabla>
  </DomainObject.Predmet.ProtuStrankaListFormated>
  <DomainObject.Predmet.ProtuStrankaListFormatedOIB>
    <izvorni_sadrzaj>
      <item>AURO - BENZ d.o.o., OIB 66314689883</item>
    </izvorni_sadrzaj>
    <derivirana_varijabla naziv="DomainObject.Predmet.ProtuStrankaListFormatedOIB_1">
      <item>AURO - BENZ d.o.o., OIB 66314689883</item>
    </derivirana_varijabla>
  </DomainObject.Predmet.ProtuStrankaListFormatedOIB>
  <DomainObject.Predmet.ProtuStrankaListFormatedWithAdress>
    <izvorni_sadrzaj>
      <item>AURO - BENZ d.o.o., Trg J. F. Kennedy 6B/2, 10000 Zagreb</item>
    </izvorni_sadrzaj>
    <derivirana_varijabla naziv="DomainObject.Predmet.ProtuStrankaListFormatedWithAdress_1">
      <item>AURO - BENZ d.o.o., Trg J. F. Kennedy 6B/2, 10000 Zagreb</item>
    </derivirana_varijabla>
  </DomainObject.Predmet.ProtuStrankaListFormatedWithAdress>
  <DomainObject.Predmet.ProtuStrankaListFormatedWithAdressOIB>
    <izvorni_sadrzaj>
      <item>AURO - BENZ d.o.o., OIB 66314689883, Trg J. F. Kennedy 6B/2, 10000 Zagreb</item>
    </izvorni_sadrzaj>
    <derivirana_varijabla naziv="DomainObject.Predmet.ProtuStrankaListFormatedWithAdressOIB_1">
      <item>AURO - BENZ d.o.o., OIB 66314689883, Trg J. F. Kennedy 6B/2, 10000 Zagreb</item>
    </derivirana_varijabla>
  </DomainObject.Predmet.ProtuStrankaListFormatedWithAdressOIB>
  <DomainObject.Predmet.ProtuStrankaListNazivFormated>
    <izvorni_sadrzaj>
      <item>AURO - BENZ d.o.o.</item>
    </izvorni_sadrzaj>
    <derivirana_varijabla naziv="DomainObject.Predmet.ProtuStrankaListNazivFormated_1">
      <item>AURO - BENZ d.o.o.</item>
    </derivirana_varijabla>
  </DomainObject.Predmet.ProtuStrankaListNazivFormated>
  <DomainObject.Predmet.ProtuStrankaListNazivFormatedOIB>
    <izvorni_sadrzaj>
      <item>AURO - BENZ d.o.o., OIB 66314689883</item>
    </izvorni_sadrzaj>
    <derivirana_varijabla naziv="DomainObject.Predmet.ProtuStrankaListNazivFormatedOIB_1">
      <item>AURO - BENZ d.o.o., OIB 66314689883</item>
    </derivirana_varijabla>
  </DomainObject.Predmet.ProtuStrankaListNazivFormatedOIB>
  <DomainObject.Predmet.OstaliListFormated>
    <izvorni_sadrzaj>
      <item>Vinko Bebek</item>
      <item>CENTAR ZA VOZILA HRVATSKE, dioničko društvo</item>
      <item>Addiko Bank dioničko društvo</item>
    </izvorni_sadrzaj>
    <derivirana_varijabla naziv="DomainObject.Predmet.OstaliListFormated_1">
      <item>Vinko Bebek</item>
      <item>CENTAR ZA VOZILA HRVATSKE, dioničko društvo</item>
      <item>Addiko Bank dioničko društvo</item>
    </derivirana_varijabla>
  </DomainObject.Predmet.OstaliListFormated>
  <DomainObject.Predmet.OstaliListFormatedOIB>
    <izvorni_sadrzaj>
      <item>Vinko Bebek, OIB 99728775025</item>
      <item>CENTAR ZA VOZILA HRVATSKE, dioničko društvo, OIB 73294314024</item>
      <item>Addiko Bank dioničko društvo, OIB 14036333877</item>
    </izvorni_sadrzaj>
    <derivirana_varijabla naziv="DomainObject.Predmet.OstaliListFormatedOIB_1">
      <item>Vinko Bebek, OIB 99728775025</item>
      <item>CENTAR ZA VOZILA HRVATSKE, dioničko društvo, OIB 73294314024</item>
      <item>Addiko Bank dioničko društvo, OIB 14036333877</item>
    </derivirana_varijabla>
  </DomainObject.Predmet.OstaliListFormatedOIB>
  <DomainObject.Predmet.OstaliListFormatedWithAdress>
    <izvorni_sadrzaj>
      <item>Vinko Bebek, Šipovača 128, Ljubuški</item>
      <item>CENTAR ZA VOZILA HRVATSKE, dioničko društvo, Capraška 6, 10000 Zagreb</item>
      <item>Addiko Bank dioničko društvo, Slavonska avenija 6, 10000 Zagreb</item>
    </izvorni_sadrzaj>
    <derivirana_varijabla naziv="DomainObject.Predmet.OstaliListFormatedWithAdress_1">
      <item>Vinko Bebek, Šipovača 128, Ljubuški</item>
      <item>CENTAR ZA VOZILA HRVATSKE, dioničko društvo, Capraška 6, 10000 Zagreb</item>
      <item>Addiko Bank dioničko društvo, Slavonska avenija 6, 10000 Zagreb</item>
    </derivirana_varijabla>
  </DomainObject.Predmet.OstaliListFormatedWithAdress>
  <DomainObject.Predmet.OstaliListFormatedWithAdressOIB>
    <izvorni_sadrzaj>
      <item>Vinko Bebek, OIB 99728775025, Šipovača 128, Ljubuški</item>
      <item>CENTAR ZA VOZILA HRVATSKE, dioničko društvo, OIB 73294314024, Capraška 6, 10000 Zagreb</item>
      <item>Addiko Bank dioničko društvo, OIB 14036333877, Slavonska avenija 6, 10000 Zagreb</item>
    </izvorni_sadrzaj>
    <derivirana_varijabla naziv="DomainObject.Predmet.OstaliListFormatedWithAdressOIB_1">
      <item>Vinko Bebek, OIB 99728775025, Šipovača 128, Ljubuški</item>
      <item>CENTAR ZA VOZILA HRVATSKE, dioničko društvo, OIB 73294314024, Capraška 6, 10000 Zagreb</item>
      <item>Addiko Bank dioničko društvo, OIB 14036333877, Slavonska avenija 6, 10000 Zagreb</item>
    </derivirana_varijabla>
  </DomainObject.Predmet.OstaliListFormatedWithAdressOIB>
  <DomainObject.Predmet.OstaliListNazivFormated>
    <izvorni_sadrzaj>
      <item>Vinko Bebek</item>
      <item>CENTAR ZA VOZILA HRVATSKE, dioničko društvo</item>
      <item>Addiko Bank dioničko društvo</item>
    </izvorni_sadrzaj>
    <derivirana_varijabla naziv="DomainObject.Predmet.OstaliListNazivFormated_1">
      <item>Vinko Bebek</item>
      <item>CENTAR ZA VOZILA HRVATSKE, dioničko društvo</item>
      <item>Addiko Bank dioničko društvo</item>
    </derivirana_varijabla>
  </DomainObject.Predmet.OstaliListNazivFormated>
  <DomainObject.Predmet.OstaliListNazivFormatedOIB>
    <izvorni_sadrzaj>
      <item>Vinko Bebek, OIB 99728775025</item>
      <item>CENTAR ZA VOZILA HRVATSKE, dioničko društvo, OIB 73294314024</item>
      <item>Addiko Bank dioničko društvo, OIB 14036333877</item>
    </izvorni_sadrzaj>
    <derivirana_varijabla naziv="DomainObject.Predmet.OstaliListNazivFormatedOIB_1">
      <item>Vinko Bebek, OIB 99728775025</item>
      <item>CENTAR ZA VOZILA HRVATSKE, dioničko društvo, OIB 73294314024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2019.</izvorni_sadrzaj>
    <derivirana_varijabla naziv="DomainObject.Datum_1">9.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AURO - BENZ d.o.o.</izvorni_sadrzaj>
    <derivirana_varijabla naziv="DomainObject.Predmet.ProtustrankaIDrugi_1">AURO - BENZ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AURO - BENZ d.o.o., OIB 66314689883, Trg J. F. Kennedy 6B/2, 10000 Zagreb</izvorni_sadrzaj>
    <derivirana_varijabla naziv="DomainObject.Predmet.ProtustrankaIDrugiAdressOIB_1">AURO - BENZ d.o.o., OIB 66314689883, Trg J. F. Kennedy 6B/2,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AURO - BENZ d.o.o.</item>
      <item>FINA Regionalni centar Zagreb</item>
      <item>Vinko Bebek</item>
      <item>CENTAR ZA VOZILA HRVATSKE, dioničko društvo</item>
      <item>Addiko Bank dioničko društvo</item>
    </izvorni_sadrzaj>
    <derivirana_varijabla naziv="DomainObject.Predmet.SudioniciListNaziv_1">
      <item>AURO - BENZ d.o.o.</item>
      <item>FINA Regionalni centar Zagreb</item>
      <item>Vinko Bebek</item>
      <item>CENTAR ZA VOZILA HRVATSKE, dioničko društvo</item>
      <item>Addiko Bank dioničko društvo</item>
    </derivirana_varijabla>
  </DomainObject.Predmet.SudioniciListNaziv>
  <DomainObject.Predmet.SudioniciListAdressOIB>
    <izvorni_sadrzaj>
      <item>AURO - BENZ d.o.o., OIB 66314689883, Trg J. F. Kennedy 6B/2,10000 Zagreb</item>
      <item>FINA Regionalni centar Zagreb, OIB 85821130368, Trg svibanjskih žrtava  1995. 1,10000 Zagreb</item>
      <item>Vinko Bebek, OIB 99728775025, Šipovača 128,Ljubuški</item>
      <item>CENTAR ZA VOZILA HRVATSKE, dioničko društvo, OIB 73294314024, Capraška 6,10000 Zagreb</item>
      <item>Addiko Bank dioničko društvo, OIB 14036333877, Slavonska avenija 6,10000 Zagreb</item>
    </izvorni_sadrzaj>
    <derivirana_varijabla naziv="DomainObject.Predmet.SudioniciListAdressOIB_1">
      <item>AURO - BENZ d.o.o., OIB 66314689883, Trg J. F. Kennedy 6B/2,10000 Zagreb</item>
      <item>FINA Regionalni centar Zagreb, OIB 85821130368, Trg svibanjskih žrtava  1995. 1,10000 Zagreb</item>
      <item>Vinko Bebek, OIB 99728775025, Šipovača 128,Ljubuški</item>
      <item>CENTAR ZA VOZILA HRVATSKE, dioničko društvo, OIB 73294314024, Capraška 6,10000 Zagreb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66314689883</item>
      <item>, OIB 85821130368</item>
      <item>, OIB 99728775025</item>
      <item>, OIB 73294314024</item>
      <item>, OIB 14036333877</item>
    </izvorni_sadrzaj>
    <derivirana_varijabla naziv="DomainObject.Predmet.SudioniciListNazivOIB_1">
      <item>, OIB 66314689883</item>
      <item>, OIB 85821130368</item>
      <item>, OIB 99728775025</item>
      <item>, OIB 73294314024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svibnja 2018.</izvorni_sadrzaj>
    <derivirana_varijabla naziv="DomainObject.Predmet.DatumZadnjeOdrzaneSudskeRadnje_1">23. svibnja 2018.</derivirana_varijabla>
  </DomainObject.Predmet.DatumZadnjeOdrzaneSudskeRadnje>
  <DomainObject.PredzadnjaOdlukaIzPredmeta.DatumDonosenjaOdluke>
    <izvorni_sadrzaj>26. ožujka 2019.</izvorni_sadrzaj>
    <derivirana_varijabla naziv="DomainObject.PredzadnjaOdlukaIzPredmeta.DatumDonosenjaOdluke_1">26. ožujka 2019.</derivirana_varijabla>
  </DomainObject.PredzadnjaOdlukaIzPredmeta.DatumDonosenjaOdluke>
  <DomainObject.PredzadnjaOdlukaIzPredmeta.Oznaka>
    <izvorni_sadrzaj>St-1694/2016-60</izvorni_sadrzaj>
    <derivirana_varijabla naziv="DomainObject.PredzadnjaOdlukaIzPredmeta.Oznaka_1">St-1694/2016-60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1</properties:Pages>
  <properties:Words>322</properties:Words>
  <properties:Characters>1532</properties:Characters>
  <properties:Lines>45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1901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2019-04-09T08:45:00Z</dcterms:created>
  <dc:creator>BISERKA CALIC</dc:creator>
  <cp:lastModifiedBy>Vinka Mihalinčić</cp:lastModifiedBy>
  <cp:lastPrinted>2019-04-09T08:48:00Z</cp:lastPrinted>
  <dcterms:modified xmlns:xsi="http://www.w3.org/2001/XMLSchema-instance" xsi:type="dcterms:W3CDTF">2019-04-09T08:48:00Z</dcterms:modified>
  <cp:revision>3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(Ispravak rješenja o  dosudi - CENTAR ZA VOZILA HRVATSKE d.d.docx)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