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3350" w14:paraId="9c83350" w:rsidRDefault="00D245F2" w:rsidP="00D245F2" w:rsidR="00D245F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5F2" w:rsidP="00D245F2" w:rsidR="00D245F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45F2" w:rsidP="00D245F2" w:rsidR="00D245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45F2" w:rsidP="00D245F2" w:rsidR="00D245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45F2" w:rsidP="00D245F2" w:rsidR="00D245F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45F2" w:rsidP="00D245F2" w:rsidR="00D245F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45F2" w:rsidP="00D245F2" w:rsidR="00D245F2" w:rsidRPr="005D578C">
      <w:pPr>
        <w:jc w:val="center"/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FUMA d. o. o. Rovinj, Porečka 8, OIB </w:t>
      </w:r>
      <w:r w:rsidRPr="00D245F2">
        <w:rPr>
          <w:rFonts w:cs="Times New Roman" w:eastAsia="Times New Roman"/>
          <w:szCs w:val="24"/>
        </w:rPr>
        <w:t>62139724387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45F2">
        <w:rPr>
          <w:rFonts w:cs="Times New Roman" w:eastAsia="Times New Roman"/>
          <w:szCs w:val="24"/>
        </w:rPr>
        <w:t>040166471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FUMA d. o. o. Rovinj, Porečka 8, OIB </w:t>
      </w:r>
      <w:r w:rsidRPr="00D245F2">
        <w:rPr>
          <w:rFonts w:cs="Times New Roman" w:eastAsia="Times New Roman"/>
          <w:szCs w:val="24"/>
        </w:rPr>
        <w:t>62139724387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45F2">
        <w:rPr>
          <w:rFonts w:cs="Times New Roman" w:eastAsia="Times New Roman"/>
          <w:szCs w:val="24"/>
        </w:rPr>
        <w:t>040166471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D245F2" w:rsidP="00D245F2" w:rsidR="00D245F2">
      <w:pPr>
        <w:rPr>
          <w:rFonts w:cs="Times New Roman" w:eastAsia="Times New Roman"/>
          <w:szCs w:val="20"/>
        </w:rPr>
      </w:pPr>
    </w:p>
    <w:p w:rsidRDefault="00D245F2" w:rsidP="00D245F2" w:rsidR="00D245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FUMA d. o. o. Rovinj, Porečka 8, OIB </w:t>
      </w:r>
      <w:r w:rsidRPr="00D245F2">
        <w:rPr>
          <w:rFonts w:cs="Times New Roman" w:eastAsia="Times New Roman"/>
          <w:szCs w:val="24"/>
        </w:rPr>
        <w:t>62139724387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45F2">
        <w:rPr>
          <w:rFonts w:cs="Times New Roman" w:eastAsia="Times New Roman"/>
          <w:szCs w:val="24"/>
        </w:rPr>
        <w:t>040166471</w:t>
      </w:r>
      <w:r>
        <w:rPr>
          <w:rFonts w:cs="Times New Roman" w:eastAsia="Times New Roman"/>
          <w:szCs w:val="24"/>
        </w:rPr>
        <w:t>.</w:t>
      </w:r>
    </w:p>
    <w:p w:rsidRDefault="00D245F2" w:rsidP="00D245F2" w:rsidR="00D245F2">
      <w:pPr>
        <w:ind w:firstLine="709"/>
        <w:rPr>
          <w:rFonts w:cs="Times New Roman" w:eastAsia="Times New Roman"/>
          <w:szCs w:val="24"/>
        </w:rPr>
      </w:pPr>
    </w:p>
    <w:p w:rsidRDefault="00D245F2" w:rsidP="00D245F2" w:rsidR="00D245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FUMA d. o. o. Rovinj, Porečka 8, OIB </w:t>
      </w:r>
      <w:r w:rsidRPr="00D245F2">
        <w:rPr>
          <w:rFonts w:cs="Times New Roman" w:eastAsia="Times New Roman"/>
          <w:szCs w:val="24"/>
        </w:rPr>
        <w:t>62139724387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45F2">
        <w:rPr>
          <w:rFonts w:cs="Times New Roman" w:eastAsia="Times New Roman"/>
          <w:szCs w:val="24"/>
        </w:rPr>
        <w:t>040166471</w:t>
      </w:r>
      <w:r>
        <w:rPr>
          <w:rFonts w:cs="Times New Roman" w:eastAsia="Times New Roman"/>
          <w:szCs w:val="24"/>
        </w:rPr>
        <w:t>.</w:t>
      </w:r>
    </w:p>
    <w:p w:rsidRDefault="00D245F2" w:rsidP="00D245F2" w:rsidR="00D245F2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45F2" w:rsidP="00D245F2" w:rsidR="00D245F2">
      <w:pPr>
        <w:ind w:firstLine="708"/>
        <w:rPr>
          <w:rFonts w:cs="Times New Roman" w:eastAsia="Times New Roman"/>
          <w:szCs w:val="24"/>
        </w:rPr>
      </w:pPr>
    </w:p>
    <w:p w:rsidRDefault="00D245F2" w:rsidP="00D245F2" w:rsidR="00D245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FUMA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45F2" w:rsidP="00D245F2" w:rsidR="00D245F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45F2" w:rsidP="00D245F2" w:rsidR="00D245F2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45F2" w:rsidP="00D245F2" w:rsidR="00D245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A50D6">
        <w:rPr>
          <w:rFonts w:cs="Times New Roman" w:eastAsia="Times New Roman"/>
          <w:szCs w:val="24"/>
        </w:rPr>
        <w:t>, v.r.</w:t>
      </w:r>
    </w:p>
    <w:p w:rsidRDefault="00D245F2" w:rsidP="00D245F2" w:rsidR="00D245F2">
      <w:pPr>
        <w:jc w:val="left"/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left"/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45F2" w:rsidP="00D245F2" w:rsidR="00D245F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45F2" w:rsidP="00D245F2" w:rsidR="00D245F2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rPr>
          <w:rFonts w:cs="Times New Roman" w:eastAsia="Times New Roman"/>
          <w:szCs w:val="24"/>
        </w:rPr>
      </w:pPr>
    </w:p>
    <w:p w:rsidRDefault="00D245F2" w:rsidP="00D245F2" w:rsidR="00D245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FUMA d. o. o. Rovinj, Porečka 8,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Ognjen Janković, Zagreb, Jordanovac 97, </w:t>
      </w:r>
    </w:p>
    <w:p w:rsidRDefault="00D245F2" w:rsidP="00D245F2" w:rsidR="00D245F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45F2" w:rsidP="00D245F2" w:rsidR="00D245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245F2" w:rsidP="00D245F2" w:rsidR="00D245F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245F2" w:rsidP="00D245F2" w:rsidR="00D245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245F2" w:rsidP="00D245F2" w:rsidR="00D245F2"/>
    <w:p w:rsidRDefault="00D245F2" w:rsidP="00D245F2" w:rsidR="00D245F2"/>
    <w:p w:rsidRDefault="00D245F2" w:rsidP="00D245F2" w:rsidR="00D245F2"/>
    <w:p w:rsidRDefault="00D245F2" w:rsidP="00D245F2" w:rsidR="00D245F2"/>
    <w:p w:rsidRDefault="00D245F2" w:rsidP="00D245F2" w:rsidR="00D245F2"/>
    <w:p w:rsidRDefault="00D245F2" w:rsidP="00D245F2" w:rsidR="00D245F2"/>
    <w:p w:rsidRDefault="00D245F2" w:rsidP="00D245F2" w:rsidR="00D245F2"/>
    <w:p w:rsidRDefault="00FC2272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5F2" w:rsidP="00D245F2" w:rsidR="00D245F2">
      <w:r>
        <w:separator/>
      </w:r>
    </w:p>
  </w:endnote>
  <w:endnote w:id="0" w:type="continuationSeparator">
    <w:p w:rsidRDefault="00D245F2" w:rsidP="00D245F2" w:rsidR="00D24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5F2" w:rsidP="00D245F2" w:rsidR="00D245F2">
      <w:r>
        <w:separator/>
      </w:r>
    </w:p>
  </w:footnote>
  <w:footnote w:id="0" w:type="continuationSeparator">
    <w:p w:rsidRDefault="00D245F2" w:rsidP="00D245F2" w:rsidR="00D24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5F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227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5F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309E"/>
    <w:rsid w:val="0046309E"/>
    <w:rsid w:val="0075528E"/>
    <w:rsid w:val="0079403F"/>
    <w:rsid w:val="008A50D6"/>
    <w:rsid w:val="00D245F2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45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5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45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45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45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5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50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50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50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45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5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45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45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45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5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50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50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50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 d.o.o. ROVINJ</izvorni_sadrzaj>
    <derivirana_varijabla naziv="DomainObject.Predmet.ProtustrankaFormated_1">  FUMA d.o.o. ROVINJ</derivirana_varijabla>
  </DomainObject.Predmet.ProtustrankaFormated>
  <DomainObject.Predmet.ProtustrankaFormatedOIB>
    <izvorni_sadrzaj>  FUMA d.o.o. ROVINJ, OIB 62139724387</izvorni_sadrzaj>
    <derivirana_varijabla naziv="DomainObject.Predmet.ProtustrankaFormatedOIB_1">  FUMA d.o.o. ROVINJ, OIB 62139724387</derivirana_varijabla>
  </DomainObject.Predmet.ProtustrankaFormatedOIB>
  <DomainObject.Predmet.ProtustrankaFormatedWithAdress>
    <izvorni_sadrzaj> FUMA d.o.o. ROVINJ, Porečka 8, 52210 Rovinj</izvorni_sadrzaj>
    <derivirana_varijabla naziv="DomainObject.Predmet.ProtustrankaFormatedWithAdress_1"> FUMA d.o.o. ROVINJ, Porečka 8, 52210 Rovinj</derivirana_varijabla>
  </DomainObject.Predmet.ProtustrankaFormatedWithAdress>
  <DomainObject.Predmet.ProtustrankaFormatedWithAdressOIB>
    <izvorni_sadrzaj> FUMA d.o.o. ROVINJ, OIB 62139724387, Porečka 8, 52210 Rovinj</izvorni_sadrzaj>
    <derivirana_varijabla naziv="DomainObject.Predmet.ProtustrankaFormatedWithAdressOIB_1"> FUMA d.o.o. ROVINJ, OIB 62139724387, Porečka 8, 52210 Rovinj</derivirana_varijabla>
  </DomainObject.Predmet.ProtustrankaFormatedWithAdressOIB>
  <DomainObject.Predmet.ProtustrankaWithAdress>
    <izvorni_sadrzaj>FUMA d.o.o. ROVINJ Porečka 8, 52210 Rovinj</izvorni_sadrzaj>
    <derivirana_varijabla naziv="DomainObject.Predmet.ProtustrankaWithAdress_1">FUMA d.o.o. ROVINJ Porečka 8, 52210 Rovinj</derivirana_varijabla>
  </DomainObject.Predmet.ProtustrankaWithAdress>
  <DomainObject.Predmet.ProtustrankaWithAdressOIB>
    <izvorni_sadrzaj>FUMA d.o.o. ROVINJ, OIB 62139724387, Porečka 8, 52210 Rovinj</izvorni_sadrzaj>
    <derivirana_varijabla naziv="DomainObject.Predmet.ProtustrankaWithAdressOIB_1">FUMA d.o.o. ROVINJ, OIB 62139724387, Porečka 8, 52210 Rovinj</derivirana_varijabla>
  </DomainObject.Predmet.ProtustrankaWithAdressOIB>
  <DomainObject.Predmet.ProtustrankaNazivFormated>
    <izvorni_sadrzaj>FUMA d.o.o. ROVINJ</izvorni_sadrzaj>
    <derivirana_varijabla naziv="DomainObject.Predmet.ProtustrankaNazivFormated_1">FUMA d.o.o. ROVINJ</derivirana_varijabla>
  </DomainObject.Predmet.ProtustrankaNazivFormated>
  <DomainObject.Predmet.ProtustrankaNazivFormatedOIB>
    <izvorni_sadrzaj>FUMA d.o.o. ROVINJ, OIB 62139724387</izvorni_sadrzaj>
    <derivirana_varijabla naziv="DomainObject.Predmet.ProtustrankaNazivFormatedOIB_1">FUMA d.o.o. ROVINJ, OIB 62139724387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30226.18</izvorni_sadrzaj>
    <derivirana_varijabla naziv="DomainObject.Predmet.TrenutnaVrijednost_1">30226.18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FUMA d.o.o. ROVINJ</item>
    </izvorni_sadrzaj>
    <derivirana_varijabla naziv="DomainObject.Predmet.ProtuStrankaListFormated_1">
      <item>FUMA d.o.o. ROVINJ</item>
    </derivirana_varijabla>
  </DomainObject.Predmet.ProtuStrankaListFormated>
  <DomainObject.Predmet.ProtuStrankaListFormatedOIB>
    <izvorni_sadrzaj>
      <item>FUMA d.o.o. ROVINJ, OIB 62139724387</item>
    </izvorni_sadrzaj>
    <derivirana_varijabla naziv="DomainObject.Predmet.ProtuStrankaListFormatedOIB_1">
      <item>FUMA d.o.o. ROVINJ, OIB 62139724387</item>
    </derivirana_varijabla>
  </DomainObject.Predmet.ProtuStrankaListFormatedOIB>
  <DomainObject.Predmet.ProtuStrankaListFormatedWithAdress>
    <izvorni_sadrzaj>
      <item>FUMA d.o.o. ROVINJ, Porečka 8, 52210 Rovinj</item>
    </izvorni_sadrzaj>
    <derivirana_varijabla naziv="DomainObject.Predmet.ProtuStrankaListFormatedWithAdress_1">
      <item>FUMA d.o.o. ROVINJ, Porečka 8, 52210 Rovinj</item>
    </derivirana_varijabla>
  </DomainObject.Predmet.ProtuStrankaListFormatedWithAdress>
  <DomainObject.Predmet.ProtuStrankaListFormatedWithAdressOIB>
    <izvorni_sadrzaj>
      <item>FUMA d.o.o. ROVINJ, OIB 62139724387, Porečka 8, 52210 Rovinj</item>
    </izvorni_sadrzaj>
    <derivirana_varijabla naziv="DomainObject.Predmet.ProtuStrankaListFormatedWithAdressOIB_1">
      <item>FUMA d.o.o. ROVINJ, OIB 62139724387, Porečka 8, 52210 Rovinj</item>
    </derivirana_varijabla>
  </DomainObject.Predmet.ProtuStrankaListFormatedWithAdressOIB>
  <DomainObject.Predmet.ProtuStrankaListNazivFormated>
    <izvorni_sadrzaj>
      <item>FUMA d.o.o. ROVINJ</item>
    </izvorni_sadrzaj>
    <derivirana_varijabla naziv="DomainObject.Predmet.ProtuStrankaListNazivFormated_1">
      <item>FUMA d.o.o. ROVINJ</item>
    </derivirana_varijabla>
  </DomainObject.Predmet.ProtuStrankaListNazivFormated>
  <DomainObject.Predmet.ProtuStrankaListNazivFormatedOIB>
    <izvorni_sadrzaj>
      <item>FUMA d.o.o. ROVINJ, OIB 62139724387</item>
    </izvorni_sadrzaj>
    <derivirana_varijabla naziv="DomainObject.Predmet.ProtuStrankaListNazivFormatedOIB_1">
      <item>FUMA d.o.o. ROVINJ, OIB 62139724387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FUMA d.o.o. ROVINJ</izvorni_sadrzaj>
    <derivirana_varijabla naziv="DomainObject.Predmet.ProtustrankaIDrugi_1">FUMA d.o.o. ROVINJ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FUMA d.o.o. ROVINJ, OIB 62139724387, Porečka 8, 52210 Rovinj</izvorni_sadrzaj>
    <derivirana_varijabla naziv="DomainObject.Predmet.ProtustrankaIDrugiAdressOIB_1">FUMA d.o.o. ROVINJ, OIB 62139724387, Porečka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FUMA d.o.o. ROVINJ</item>
    </izvorni_sadrzaj>
    <derivirana_varijabla naziv="DomainObject.Predmet.SudioniciListNaziv_1">
      <item>Financijska agencijaFINANCIJSKA AGENCIJA, RC RIJEKA, PODRUŽNICA PULA, PULA</item>
      <item>FUMA d.o.o. ROVINJ</item>
    </derivirana_varijabla>
  </DomainObject.Predmet.SudioniciListNaziv>
  <DomainObject.Predmet.SudioniciListAdressOIB>
    <izvorni_sadrzaj>
      <item>Financijska agencijaFINANCIJSKA AGENCIJA, RC RIJEKA, PODRUŽNICA PULA, PULA, OIB 85821130368, Giardini 5,52100 Pula</item>
      <item>FUMA d.o.o. ROVINJ, OIB 62139724387, Porečka 8,52210 Rovinj</item>
    </izvorni_sadrzaj>
    <derivirana_varijabla naziv="DomainObject.Predmet.SudioniciListAdressOIB_1">
      <item>Financijska agencijaFINANCIJSKA AGENCIJA, RC RIJEKA, PODRUŽNICA PULA, PULA, OIB 85821130368, Giardini 5,52100 Pula</item>
      <item>FUMA d.o.o. ROVINJ, OIB 62139724387, Porečka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62139724387</item>
    </izvorni_sadrzaj>
    <derivirana_varijabla naziv="DomainObject.Predmet.SudioniciListNazivOIB_1">
      <item>, OIB 85821130368</item>
      <item>, OIB 62139724387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2982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2016-03-23T09:07:00Z</dcterms:created>
  <dc:creator>Mihaela Kaligari</dc:creator>
  <dc:description/>
  <cp:keywords/>
  <cp:lastModifiedBy>Sanja Prodan</cp:lastModifiedBy>
  <cp:lastPrinted>2016-03-29T06:25:00Z</cp:lastPrinted>
  <dcterms:modified xmlns:xsi="http://www.w3.org/2001/XMLSchema-instance" xsi:type="dcterms:W3CDTF">2016-03-29T06:26:00Z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