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1a77" w14:paraId="a641a77" w:rsidRDefault="000852E4" w:rsidP="00FC1537" w:rsidR="000852E4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-270/16-6</w:t>
      </w: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</w:pP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0852E4" w:rsidP="00E87D86" w:rsidR="000852E4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0852E4" w:rsidP="00FC1537" w:rsidR="000852E4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E87D86" w:rsidR="000852E4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0852E4" w:rsidP="00FC1537" w:rsidR="000852E4" w:rsidRPr="00FC1537">
      <w:pPr>
        <w:jc w:val="center"/>
      </w:pPr>
      <w:r>
        <w:t>R E P U B L I K A   H R V A T S K A</w:t>
      </w:r>
    </w:p>
    <w:p w:rsidRDefault="000852E4" w:rsidP="00E87D86" w:rsidR="000852E4"/>
    <w:p w:rsidRDefault="000852E4" w:rsidP="001F7D4E" w:rsidR="000852E4">
      <w:pPr>
        <w:jc w:val="center"/>
      </w:pPr>
      <w:r>
        <w:t>O G L A S</w:t>
      </w:r>
    </w:p>
    <w:p w:rsidRDefault="000852E4" w:rsidP="001F7D4E" w:rsidR="000852E4" w:rsidRPr="00FC1537">
      <w:pPr>
        <w:jc w:val="center"/>
      </w:pPr>
    </w:p>
    <w:p w:rsidRDefault="000852E4" w:rsidP="00E87D86" w:rsidR="000852E4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BAYERN-EXPORT-IMPORT, d.o.o., Zadar, Put Vukića 5, Zadar, OIB: 88984600247,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23. veljače 2016</w:t>
      </w:r>
      <w:r w:rsidRPr="00FC1537">
        <w:t xml:space="preserve">., dana </w:t>
      </w:r>
      <w:r w:rsidR="00F50235">
        <w:t>7</w:t>
      </w:r>
      <w:r>
        <w:t xml:space="preserve">. ožujka 2016., objavio je </w:t>
      </w:r>
    </w:p>
    <w:p w:rsidRDefault="000852E4" w:rsidP="00E87D86" w:rsidR="000852E4">
      <w:pPr>
        <w:ind w:firstLine="720"/>
        <w:jc w:val="both"/>
      </w:pPr>
    </w:p>
    <w:p w:rsidRDefault="000852E4" w:rsidP="00083422" w:rsidR="000852E4" w:rsidRPr="00FC1537">
      <w:pPr>
        <w:jc w:val="center"/>
      </w:pPr>
      <w:r>
        <w:t>o g l a s</w:t>
      </w:r>
    </w:p>
    <w:p w:rsidRDefault="000852E4" w:rsidP="005C42A8" w:rsidR="000852E4">
      <w:pPr>
        <w:ind w:firstLine="315"/>
        <w:jc w:val="both"/>
      </w:pPr>
    </w:p>
    <w:p w:rsidRDefault="000852E4" w:rsidP="00DE074C" w:rsidR="000852E4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BAYERN-EXPORT-IMPORT, d.o.o., Zadar, Put Vukića 5, Zadar, OIB: 88984600247, </w:t>
      </w:r>
      <w:r w:rsidRPr="00FC1537">
        <w:t xml:space="preserve">iznosi </w:t>
      </w:r>
      <w:r>
        <w:rPr>
          <w:b/>
        </w:rPr>
        <w:t xml:space="preserve">1.518,12 </w:t>
      </w:r>
      <w:r>
        <w:t>kuna.</w:t>
      </w:r>
    </w:p>
    <w:p w:rsidRDefault="000852E4" w:rsidP="00E87D86" w:rsidR="000852E4" w:rsidRPr="00807351">
      <w:pPr>
        <w:jc w:val="both"/>
      </w:pPr>
    </w:p>
    <w:p w:rsidRDefault="000852E4" w:rsidP="00CD5142" w:rsidR="000852E4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Branimir Ninčević iz Zadra, Put Vukića 5, OIB: 25824401181, </w:t>
      </w:r>
      <w:r w:rsidRPr="00FC1537">
        <w:t>dužnika</w:t>
      </w:r>
      <w:r>
        <w:t xml:space="preserve"> BAYERN-EXPORT-IMPORT,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0852E4" w:rsidP="00CD5142" w:rsidR="000852E4">
      <w:pPr>
        <w:jc w:val="both"/>
      </w:pPr>
    </w:p>
    <w:p w:rsidRDefault="000852E4" w:rsidP="0049025B" w:rsidR="000852E4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0852E4" w:rsidP="00CD5142" w:rsidR="000852E4">
      <w:pPr>
        <w:jc w:val="both"/>
      </w:pPr>
    </w:p>
    <w:p w:rsidRDefault="000852E4" w:rsidP="00CD5142" w:rsidR="00EC2452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BAYERN-EXPORT-IMPORT, d.o.o., Zadar, Put Vukića 5, Zadar, OIB: 88984600247,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BAYERN-EXP</w:t>
      </w:r>
      <w:r w:rsidR="00EC2452">
        <w:t>ORT-IMPORT, d.o.o., Zadar.</w:t>
      </w:r>
    </w:p>
    <w:p w:rsidRDefault="00EC2452" w:rsidP="00CD5142" w:rsidR="00EC2452">
      <w:pPr>
        <w:jc w:val="both"/>
      </w:pPr>
    </w:p>
    <w:p w:rsidRDefault="00EC2452" w:rsidP="000D4836" w:rsidR="000852E4" w:rsidRPr="000D4836">
      <w:pPr>
        <w:ind w:firstLine="708"/>
        <w:jc w:val="both"/>
        <w:rPr>
          <w:rFonts w:eastAsia="Calibri"/>
        </w:rPr>
      </w:pPr>
      <w: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0852E4" w:rsidP="000D4836" w:rsidR="000852E4">
      <w:pPr>
        <w:ind w:hanging="142"/>
        <w:jc w:val="both"/>
      </w:pPr>
      <w:r>
        <w:tab/>
      </w:r>
      <w:r>
        <w:tab/>
        <w:t xml:space="preserve"> </w:t>
      </w:r>
    </w:p>
    <w:p w:rsidRDefault="000852E4" w:rsidP="00E87D86" w:rsidR="000852E4" w:rsidRPr="00FC1537">
      <w:pPr>
        <w:jc w:val="center"/>
      </w:pPr>
      <w:r w:rsidRPr="00FC1537">
        <w:t xml:space="preserve">U Zadru, </w:t>
      </w:r>
      <w:r w:rsidR="00F50235">
        <w:t>7</w:t>
      </w:r>
      <w:r>
        <w:t>. ožujka 2016</w:t>
      </w:r>
      <w:r w:rsidRPr="00FC1537">
        <w:t xml:space="preserve">. </w:t>
      </w:r>
    </w:p>
    <w:p w:rsidRDefault="000852E4" w:rsidP="00E87D86" w:rsidR="000852E4" w:rsidRPr="00FC1537">
      <w:pPr>
        <w:jc w:val="right"/>
      </w:pP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0852E4" w:rsidP="001945B8" w:rsidR="000852E4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0852E4" w:rsidP="00B84EF6" w:rsidR="000852E4" w:rsidRPr="00FC1537">
      <w:pPr>
        <w:jc w:val="right"/>
      </w:pPr>
    </w:p>
    <w:p w:rsidRDefault="000852E4" w:rsidP="00B84EF6" w:rsidR="000852E4" w:rsidRPr="00FC1537">
      <w:pPr>
        <w:jc w:val="right"/>
      </w:pPr>
    </w:p>
    <w:p w:rsidRDefault="000852E4" w:rsidP="00B84EF6" w:rsidR="000852E4" w:rsidRPr="00FC1537"/>
    <w:p w:rsidRDefault="000852E4" w:rsidP="00E87D86" w:rsidR="000852E4" w:rsidRPr="00FC1537">
      <w:pPr>
        <w:jc w:val="both"/>
      </w:pPr>
    </w:p>
    <w:p w:rsidRDefault="000852E4" w:rsidP="00FC1537" w:rsidR="000852E4" w:rsidRPr="0049025B">
      <w:pPr>
        <w:ind w:firstLine="708" w:left="12"/>
        <w:jc w:val="both"/>
      </w:pPr>
      <w:r w:rsidRPr="0049025B">
        <w:t>DNA:</w:t>
      </w:r>
    </w:p>
    <w:p w:rsidRDefault="000852E4" w:rsidP="00E87D86" w:rsidR="000852E4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852E4" w:rsidP="0024731F" w:rsidR="000852E4">
      <w:pPr>
        <w:numPr>
          <w:ilvl w:val="0"/>
          <w:numId w:val="2"/>
        </w:numPr>
        <w:jc w:val="both"/>
      </w:pPr>
      <w:r>
        <w:t>u spis</w:t>
      </w:r>
    </w:p>
    <w:p w:rsidRDefault="000852E4" w:rsidP="00E87D86" w:rsidR="000852E4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0852E4" w:rsidP="00E87D86" w:rsidR="000852E4" w:rsidRPr="00083422">
      <w:pPr>
        <w:ind w:firstLine="720"/>
        <w:jc w:val="both"/>
        <w:rPr>
          <w:b/>
        </w:rPr>
      </w:pPr>
    </w:p>
    <w:p w:rsidRDefault="000852E4" w:rsidP="00E87D86" w:rsidR="000852E4" w:rsidRPr="00FC1537">
      <w:pPr>
        <w:ind w:firstLine="720"/>
        <w:jc w:val="both"/>
      </w:pPr>
    </w:p>
    <w:p w:rsidRDefault="000852E4" w:rsidP="00E87D86" w:rsidR="000852E4" w:rsidRPr="00FC1537"/>
    <w:p w:rsidRDefault="000852E4" w:rsidP="00E87D86" w:rsidR="000852E4" w:rsidRPr="00FC1537"/>
    <w:p w:rsidRDefault="000852E4" w:rsidR="000852E4" w:rsidRPr="00FC1537"/>
    <w:sectPr w:rsidSect="000D4836" w:rsidR="000852E4" w:rsidRPr="00FC153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452" w:rsidP="00381900" w:rsidR="00EC2452">
      <w:r>
        <w:separator/>
      </w:r>
    </w:p>
  </w:endnote>
  <w:endnote w:id="0" w:type="continuationSeparator">
    <w:p w:rsidRDefault="00EC2452" w:rsidP="00381900" w:rsidR="00EC2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R="00EC2452">
    <w:pPr>
      <w:pStyle w:val="Podnoje"/>
      <w:rPr>
        <w:lang w:val="hr-HR"/>
      </w:rPr>
    </w:pPr>
  </w:p>
  <w:p w:rsidRDefault="00EC2452" w:rsidR="00EC245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452" w:rsidP="00381900" w:rsidR="00EC2452">
      <w:r>
        <w:separator/>
      </w:r>
    </w:p>
  </w:footnote>
  <w:footnote w:id="0" w:type="continuationSeparator">
    <w:p w:rsidRDefault="00EC2452" w:rsidP="00381900" w:rsidR="00EC2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2452" w:rsidP="00FC1537" w:rsidR="00EC245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6334A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-270/16-6</w:t>
    </w:r>
  </w:p>
  <w:p w:rsidRDefault="00EC2452" w:rsidR="00EC2452">
    <w:pPr>
      <w:pStyle w:val="Zaglavlje"/>
      <w:jc w:val="center"/>
    </w:pPr>
  </w:p>
  <w:p w:rsidRDefault="00EC2452" w:rsidP="00FC1537" w:rsidR="00EC245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852E4"/>
    <w:rsid w:val="000878C3"/>
    <w:rsid w:val="000C40BA"/>
    <w:rsid w:val="000D4836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1034"/>
    <w:rsid w:val="002F25F6"/>
    <w:rsid w:val="002F6855"/>
    <w:rsid w:val="0033241E"/>
    <w:rsid w:val="003578CF"/>
    <w:rsid w:val="00381900"/>
    <w:rsid w:val="00384736"/>
    <w:rsid w:val="003927C8"/>
    <w:rsid w:val="003946C2"/>
    <w:rsid w:val="00395FBC"/>
    <w:rsid w:val="003E4669"/>
    <w:rsid w:val="003F1F9C"/>
    <w:rsid w:val="0040118A"/>
    <w:rsid w:val="004212FB"/>
    <w:rsid w:val="00445AD6"/>
    <w:rsid w:val="00461269"/>
    <w:rsid w:val="0046334A"/>
    <w:rsid w:val="004740F4"/>
    <w:rsid w:val="00477976"/>
    <w:rsid w:val="0048351D"/>
    <w:rsid w:val="0049025B"/>
    <w:rsid w:val="0049166D"/>
    <w:rsid w:val="004928EC"/>
    <w:rsid w:val="004A4292"/>
    <w:rsid w:val="004A4C23"/>
    <w:rsid w:val="004B358C"/>
    <w:rsid w:val="004D697C"/>
    <w:rsid w:val="004E287C"/>
    <w:rsid w:val="004E4783"/>
    <w:rsid w:val="004F1927"/>
    <w:rsid w:val="00515D7F"/>
    <w:rsid w:val="005455BB"/>
    <w:rsid w:val="00565798"/>
    <w:rsid w:val="00567BFA"/>
    <w:rsid w:val="00577921"/>
    <w:rsid w:val="00587490"/>
    <w:rsid w:val="005961AE"/>
    <w:rsid w:val="005B1954"/>
    <w:rsid w:val="005C42A8"/>
    <w:rsid w:val="005F2D85"/>
    <w:rsid w:val="00631196"/>
    <w:rsid w:val="0064096B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B79A2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56692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30B5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476E4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C5991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D7D9A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C2452"/>
    <w:rsid w:val="00EF23CF"/>
    <w:rsid w:val="00EF6429"/>
    <w:rsid w:val="00F01584"/>
    <w:rsid w:val="00F21612"/>
    <w:rsid w:val="00F252AF"/>
    <w:rsid w:val="00F32BF4"/>
    <w:rsid w:val="00F46E88"/>
    <w:rsid w:val="00F50235"/>
    <w:rsid w:val="00F538CC"/>
    <w:rsid w:val="00F749E3"/>
    <w:rsid w:val="00F756D1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63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3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3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3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ijeloteksta" w:type="paragraph">
    <w:name w:val="Body Text"/>
    <w:basedOn w:val="Normal"/>
    <w:link w:val="TijelotekstaChar"/>
    <w:rsid w:val="00EC2452"/>
    <w:pPr>
      <w:jc w:val="both"/>
    </w:pPr>
    <w:rPr>
      <w:sz w:val="20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C2452"/>
    <w:rPr>
      <w:sz w:val="20"/>
      <w:szCs w:val="20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463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3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3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3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47880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78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BAYERN-EXPORT-IMPORT, d.o.o. za graditeljstvo, trgovinu i posredovanje</izvorni_sadrzaj>
    <derivirana_varijabla naziv="DomainObject.Predmet.ProtustrankaFormated_1">  BAYERN-EXPORT-IMPORT, d.o.o. za graditeljstvo, trgovinu i posredovanje</derivirana_varijabla>
  </DomainObject.Predmet.ProtustrankaFormated>
  <DomainObject.Predmet.ProtustrankaFormatedOIB>
    <izvorni_sadrzaj>  BAYERN-EXPORT-IMPORT, d.o.o. za graditeljstvo, trgovinu i posredovanje, OIB 88984600247</izvorni_sadrzaj>
    <derivirana_varijabla naziv="DomainObject.Predmet.ProtustrankaFormatedOIB_1">  BAYERN-EXPORT-IMPORT, d.o.o. za graditeljstvo, trgovinu i posredovanje, OIB 88984600247</derivirana_varijabla>
  </DomainObject.Predmet.ProtustrankaFormatedOIB>
  <DomainObject.Predmet.ProtustrankaFormatedWithAdress>
    <izvorni_sadrzaj> BAYERN-EXPORT-IMPORT, d.o.o. za graditeljstvo, trgovinu i posredovanje, Put Vukića 5, 23000 Zadar</izvorni_sadrzaj>
    <derivirana_varijabla naziv="DomainObject.Predmet.ProtustrankaFormatedWithAdress_1"> BAYERN-EXPORT-IMPORT, d.o.o. za graditeljstvo, trgovinu i posredovanje, Put Vukića 5, 23000 Zadar</derivirana_varijabla>
  </DomainObject.Predmet.ProtustrankaFormatedWithAdress>
  <DomainObject.Predmet.ProtustrankaFormatedWithAdressOIB>
    <izvorni_sadrzaj> BAYERN-EXPORT-IMPORT, d.o.o. za graditeljstvo, trgovinu i posredovanje, OIB 88984600247, Put Vukića 5, 23000 Zadar</izvorni_sadrzaj>
    <derivirana_varijabla naziv="DomainObject.Predmet.ProtustrankaFormatedWithAdressOIB_1"> BAYERN-EXPORT-IMPORT, d.o.o. za graditeljstvo, trgovinu i posredovanje, OIB 88984600247, Put Vukića 5, 23000 Zadar</derivirana_varijabla>
  </DomainObject.Predmet.ProtustrankaFormatedWithAdressOIB>
  <DomainObject.Predmet.ProtustrankaWithAdress>
    <izvorni_sadrzaj>BAYERN-EXPORT-IMPORT, d.o.o. za graditeljstvo, trgovinu i posredovanje Put Vukića 5, 23000 Zadar</izvorni_sadrzaj>
    <derivirana_varijabla naziv="DomainObject.Predmet.ProtustrankaWithAdress_1">BAYERN-EXPORT-IMPORT, d.o.o. za graditeljstvo, trgovinu i posredovanje Put Vukića 5, 23000 Zadar</derivirana_varijabla>
  </DomainObject.Predmet.ProtustrankaWithAdress>
  <DomainObject.Predmet.ProtustrankaWithAdressOIB>
    <izvorni_sadrzaj>BAYERN-EXPORT-IMPORT, d.o.o. za graditeljstvo, trgovinu i posredovanje, OIB 88984600247, Put Vukića 5, 23000 Zadar</izvorni_sadrzaj>
    <derivirana_varijabla naziv="DomainObject.Predmet.ProtustrankaWithAdressOIB_1">BAYERN-EXPORT-IMPORT, d.o.o. za graditeljstvo, trgovinu i posredovanje, OIB 88984600247, Put Vukića 5, 23000 Zadar</derivirana_varijabla>
  </DomainObject.Predmet.ProtustrankaWithAdressOIB>
  <DomainObject.Predmet.ProtustrankaNazivFormated>
    <izvorni_sadrzaj>BAYERN-EXPORT-IMPORT, d.o.o. za graditeljstvo, trgovinu i posredovanje</izvorni_sadrzaj>
    <derivirana_varijabla naziv="DomainObject.Predmet.ProtustrankaNazivFormated_1">BAYERN-EXPORT-IMPORT, d.o.o. za graditeljstvo, trgovinu i posredovanje</derivirana_varijabla>
  </DomainObject.Predmet.ProtustrankaNazivFormated>
  <DomainObject.Predmet.ProtustrankaNazivFormatedOIB>
    <izvorni_sadrzaj>BAYERN-EXPORT-IMPORT, d.o.o. za graditeljstvo, trgovinu i posredovanje, OIB 88984600247</izvorni_sadrzaj>
    <derivirana_varijabla naziv="DomainObject.Predmet.ProtustrankaNazivFormatedOIB_1">BAYERN-EXPORT-IMPORT, d.o.o. za graditeljstvo, trgovinu i posredovanje, OIB 88984600247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1518.12</izvorni_sadrzaj>
    <derivirana_varijabla naziv="DomainObject.Predmet.TrenutnaVrijednost_1">1518.12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BAYERN-EXPORT-IMPORT, d.o.o. za graditeljstvo, trgovinu i posredovanje</item>
    </izvorni_sadrzaj>
    <derivirana_varijabla naziv="DomainObject.Predmet.ProtuStrankaListFormated_1">
      <item>BAYERN-EXPORT-IMPORT, d.o.o. za graditeljstvo, trgovinu i posredovanje</item>
    </derivirana_varijabla>
  </DomainObject.Predmet.ProtuStrankaListFormated>
  <DomainObject.Predmet.ProtuStrankaListFormatedOIB>
    <izvorni_sadrzaj>
      <item>BAYERN-EXPORT-IMPORT, d.o.o. za graditeljstvo, trgovinu i posredovanje, OIB 88984600247</item>
    </izvorni_sadrzaj>
    <derivirana_varijabla naziv="DomainObject.Predmet.ProtuStrankaListFormatedOIB_1">
      <item>BAYERN-EXPORT-IMPORT, d.o.o. za graditeljstvo, trgovinu i posredovanje, OIB 88984600247</item>
    </derivirana_varijabla>
  </DomainObject.Predmet.ProtuStrankaListFormatedOIB>
  <DomainObject.Predmet.ProtuStrankaListFormatedWithAdress>
    <izvorni_sadrzaj>
      <item>BAYERN-EXPORT-IMPORT, d.o.o. za graditeljstvo, trgovinu i posredovanje, Put Vukića 5, 23000 Zadar</item>
    </izvorni_sadrzaj>
    <derivirana_varijabla naziv="DomainObject.Predmet.ProtuStrankaListFormatedWithAdress_1">
      <item>BAYERN-EXPORT-IMPORT, d.o.o. za graditeljstvo, trgovinu i posredovanje, Put Vukića 5, 23000 Zadar</item>
    </derivirana_varijabla>
  </DomainObject.Predmet.ProtuStrankaListFormatedWithAdress>
  <DomainObject.Predmet.ProtuStrankaListFormatedWithAdressOIB>
    <izvorni_sadrzaj>
      <item>BAYERN-EXPORT-IMPORT, d.o.o. za graditeljstvo, trgovinu i posredovanje, OIB 88984600247, Put Vukića 5, 23000 Zadar</item>
    </izvorni_sadrzaj>
    <derivirana_varijabla naziv="DomainObject.Predmet.ProtuStrankaListFormatedWithAdressOIB_1">
      <item>BAYERN-EXPORT-IMPORT, d.o.o. za graditeljstvo, trgovinu i posredovanje, OIB 88984600247, Put Vukića 5, 23000 Zadar</item>
    </derivirana_varijabla>
  </DomainObject.Predmet.ProtuStrankaListFormatedWithAdressOIB>
  <DomainObject.Predmet.ProtuStrankaListNazivFormated>
    <izvorni_sadrzaj>
      <item>BAYERN-EXPORT-IMPORT, d.o.o. za graditeljstvo, trgovinu i posredovanje</item>
    </izvorni_sadrzaj>
    <derivirana_varijabla naziv="DomainObject.Predmet.ProtuStrankaListNazivFormated_1">
      <item>BAYERN-EXPORT-IMPORT, d.o.o. za graditeljstvo, trgovinu i posredovanje</item>
    </derivirana_varijabla>
  </DomainObject.Predmet.ProtuStrankaListNazivFormated>
  <DomainObject.Predmet.ProtuStrankaListNazivFormatedOIB>
    <izvorni_sadrzaj>
      <item>BAYERN-EXPORT-IMPORT, d.o.o. za graditeljstvo, trgovinu i posredovanje, OIB 88984600247</item>
    </izvorni_sadrzaj>
    <derivirana_varijabla naziv="DomainObject.Predmet.ProtuStrankaListNazivFormatedOIB_1">
      <item>BAYERN-EXPORT-IMPORT, d.o.o. za graditeljstvo, trgovinu i posredovanje, OIB 88984600247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BAYERN-EXPORT-IMPORT, d.o.o. za graditeljstvo, trgovinu i posredovanje</izvorni_sadrzaj>
    <derivirana_varijabla naziv="DomainObject.Predmet.ProtustrankaIDrugi_1">BAYERN-EXPORT-IMPORT, d.o.o. za graditeljstvo, trgovinu i posredovanje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BAYERN-EXPORT-IMPORT, d.o.o. za graditeljstvo, trgovinu i posredovanje, OIB 88984600247, Put Vukića 5, 23000 Zadar</izvorni_sadrzaj>
    <derivirana_varijabla naziv="DomainObject.Predmet.ProtustrankaIDrugiAdressOIB_1">BAYERN-EXPORT-IMPORT, d.o.o. za graditeljstvo, trgovinu i posredovanje, OIB 88984600247, Put Vukića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BAYERN-EXPORT-IMPORT, d.o.o. za graditeljstvo, trgovinu i posredovanje</item>
    </izvorni_sadrzaj>
    <derivirana_varijabla naziv="DomainObject.Predmet.SudioniciListNaziv_1">
      <item>FINA</item>
      <item>BAYERN-EXPORT-IMPORT, d.o.o. za graditeljstvo, trgovinu i posredovanje</item>
    </derivirana_varijabla>
  </DomainObject.Predmet.SudioniciListNaziv>
  <DomainObject.Predmet.SudioniciListAdressOIB>
    <izvorni_sadrzaj>
      <item>FINA, OIB 85821130368</item>
      <item>BAYERN-EXPORT-IMPORT, d.o.o. za graditeljstvo, trgovinu i posredovanje, OIB 88984600247, Put Vukića 5,23000 Zadar</item>
    </izvorni_sadrzaj>
    <derivirana_varijabla naziv="DomainObject.Predmet.SudioniciListAdressOIB_1">
      <item>FINA, OIB 85821130368</item>
      <item>BAYERN-EXPORT-IMPORT, d.o.o. za graditeljstvo, trgovinu i posredovanje, OIB 88984600247, Put Vukića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88984600247</item>
    </izvorni_sadrzaj>
    <derivirana_varijabla naziv="DomainObject.Predmet.SudioniciListNazivOIB_1">
      <item>, OIB 85821130368</item>
      <item>, OIB 88984600247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403</properties:Words>
  <properties:Characters>2066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2016-03-07T09:10:00Z</dcterms:created>
  <dc:creator>Danijela Markulin</dc:creator>
  <cp:lastModifiedBy>wsadmin</cp:lastModifiedBy>
  <cp:lastPrinted>2015-12-23T08:04:00Z</cp:lastPrinted>
  <dcterms:modified xmlns:xsi="http://www.w3.org/2001/XMLSchema-instance" xsi:type="dcterms:W3CDTF">2016-03-07T10:38:00Z</dcterms:modified>
  <cp:revision>3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