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2a73" w14:paraId="5ff2a73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20BE8">
        <w:t>3</w:t>
      </w:r>
      <w:r w:rsidR="00173BC8">
        <w:t>6</w:t>
      </w:r>
      <w:r w:rsidR="004B1017">
        <w:t>5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933A36">
        <w:t>22.</w:t>
      </w:r>
      <w:r w:rsidRPr="009C5689">
        <w:t xml:space="preserve"> </w:t>
      </w:r>
      <w:r w:rsidR="00933A36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B62464">
      <w:pPr>
        <w:jc w:val="both"/>
      </w:pPr>
      <w:r w:rsidRPr="009C5689">
        <w:t xml:space="preserve">I </w:t>
      </w:r>
      <w:r w:rsidRPr="009C5689">
        <w:tab/>
        <w:t>Za dužnika</w:t>
      </w:r>
      <w:r w:rsidR="0071099E">
        <w:t xml:space="preserve"> </w:t>
      </w:r>
      <w:r w:rsidR="00B62464">
        <w:t xml:space="preserve"> </w:t>
      </w:r>
      <w:r w:rsidR="003D7E29" w:rsidRPr="00E13C6F">
        <w:t>ŠIŠKE d.o.o., Zagreb, Palma 5, OIB: 19378971553</w:t>
      </w:r>
      <w:r w:rsidR="003D7E29">
        <w:t>.</w:t>
      </w:r>
    </w:p>
    <w:p w:rsidRDefault="004B1017" w:rsidP="003264C7" w:rsidR="004B1017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4B1017">
        <w:t>57.459,55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933A36" w:rsidP="004D12D6" w:rsidR="004D12D6" w:rsidRPr="009C5689">
      <w:pPr>
        <w:jc w:val="center"/>
      </w:pPr>
      <w:r>
        <w:t>Zagreb, 22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CC2017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CC2017" w:rsidR="00CC2017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CC2017">
        <w:t>,v.r.</w:t>
      </w:r>
    </w:p>
    <w:p w:rsidRDefault="00CC2017" w:rsidP="00CC2017" w:rsidR="00CC2017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C2017" w:rsidP="00CC2017" w:rsidR="00CC2017">
      <w:pPr>
        <w:ind w:firstLine="708"/>
        <w:jc w:val="right"/>
      </w:pPr>
      <w:r>
        <w:t>ovlašteni službenik:</w:t>
      </w:r>
    </w:p>
    <w:p w:rsidRDefault="00CC2017" w:rsidP="00CC2017" w:rsidR="00CC2017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3BC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3BC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477C"/>
    <w:rsid w:val="000B6A44"/>
    <w:rsid w:val="000E0EB4"/>
    <w:rsid w:val="000F2D05"/>
    <w:rsid w:val="00155ECD"/>
    <w:rsid w:val="00173BC8"/>
    <w:rsid w:val="0017795A"/>
    <w:rsid w:val="001E3342"/>
    <w:rsid w:val="001F52D7"/>
    <w:rsid w:val="002316DF"/>
    <w:rsid w:val="002358A6"/>
    <w:rsid w:val="00275833"/>
    <w:rsid w:val="00294067"/>
    <w:rsid w:val="00297507"/>
    <w:rsid w:val="002B2782"/>
    <w:rsid w:val="002F0E73"/>
    <w:rsid w:val="003264C7"/>
    <w:rsid w:val="003279B2"/>
    <w:rsid w:val="0033400A"/>
    <w:rsid w:val="0034753A"/>
    <w:rsid w:val="00375C56"/>
    <w:rsid w:val="003A1BB3"/>
    <w:rsid w:val="003A2C2C"/>
    <w:rsid w:val="003D2682"/>
    <w:rsid w:val="003D7E29"/>
    <w:rsid w:val="003E31D6"/>
    <w:rsid w:val="00416FB3"/>
    <w:rsid w:val="004717B0"/>
    <w:rsid w:val="004736FC"/>
    <w:rsid w:val="004A1973"/>
    <w:rsid w:val="004B1017"/>
    <w:rsid w:val="004B3B2E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60613D"/>
    <w:rsid w:val="006078DE"/>
    <w:rsid w:val="006214F7"/>
    <w:rsid w:val="00622F1E"/>
    <w:rsid w:val="00630122"/>
    <w:rsid w:val="006320A6"/>
    <w:rsid w:val="00654E7F"/>
    <w:rsid w:val="0067475D"/>
    <w:rsid w:val="00677AFA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CD1"/>
    <w:rsid w:val="00925253"/>
    <w:rsid w:val="00933A36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60C39"/>
    <w:rsid w:val="00A74195"/>
    <w:rsid w:val="00A8297E"/>
    <w:rsid w:val="00A90B79"/>
    <w:rsid w:val="00A970E4"/>
    <w:rsid w:val="00AA4C98"/>
    <w:rsid w:val="00AE518C"/>
    <w:rsid w:val="00AF1BB3"/>
    <w:rsid w:val="00B62464"/>
    <w:rsid w:val="00B7166B"/>
    <w:rsid w:val="00B91C6E"/>
    <w:rsid w:val="00BB055B"/>
    <w:rsid w:val="00C30569"/>
    <w:rsid w:val="00CA316C"/>
    <w:rsid w:val="00CC2017"/>
    <w:rsid w:val="00CC6665"/>
    <w:rsid w:val="00D034AE"/>
    <w:rsid w:val="00D14200"/>
    <w:rsid w:val="00D26E52"/>
    <w:rsid w:val="00D83BC0"/>
    <w:rsid w:val="00D90876"/>
    <w:rsid w:val="00DA78D7"/>
    <w:rsid w:val="00DC5AC0"/>
    <w:rsid w:val="00DE65EF"/>
    <w:rsid w:val="00E349DB"/>
    <w:rsid w:val="00E531DA"/>
    <w:rsid w:val="00E61D2C"/>
    <w:rsid w:val="00E75169"/>
    <w:rsid w:val="00E91787"/>
    <w:rsid w:val="00EC48D3"/>
    <w:rsid w:val="00ED6CFA"/>
    <w:rsid w:val="00ED7BC6"/>
    <w:rsid w:val="00F30C75"/>
    <w:rsid w:val="00F51F18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7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7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4365</izvorni_sadrzaj>
    <derivirana_varijabla naziv="DomainObject.Predmet.Broj_1">4365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St-4365/2016</izvorni_sadrzaj>
    <derivirana_varijabla naziv="DomainObject.Predmet.OznakaBroj_1">St-4365/2016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ŠIŠKE d.o.o.</izvorni_sadrzaj>
    <derivirana_varijabla naziv="DomainObject.Predmet.ProtustrankaFormated_1">  ŠIŠKE d.o.o.</derivirana_varijabla>
  </DomainObject.Predmet.ProtustrankaFormated>
  <DomainObject.Predmet.ProtustrankaFormatedOIB>
    <izvorni_sadrzaj>  ŠIŠKE d.o.o., OIB 19378971553</izvorni_sadrzaj>
    <derivirana_varijabla naziv="DomainObject.Predmet.ProtustrankaFormatedOIB_1">  ŠIŠKE d.o.o., OIB 19378971553</derivirana_varijabla>
  </DomainObject.Predmet.ProtustrankaFormatedOIB>
  <DomainObject.Predmet.ProtustrankaFormatedWithAdress>
    <izvorni_sadrzaj> ŠIŠKE d.o.o., Palma 5, 10000 Zagreb</izvorni_sadrzaj>
    <derivirana_varijabla naziv="DomainObject.Predmet.ProtustrankaFormatedWithAdress_1"> ŠIŠKE d.o.o., Palma 5, 10000 Zagreb</derivirana_varijabla>
  </DomainObject.Predmet.ProtustrankaFormatedWithAdress>
  <DomainObject.Predmet.ProtustrankaFormatedWithAdressOIB>
    <izvorni_sadrzaj> ŠIŠKE d.o.o., OIB 19378971553, Palma 5, 10000 Zagreb</izvorni_sadrzaj>
    <derivirana_varijabla naziv="DomainObject.Predmet.ProtustrankaFormatedWithAdressOIB_1"> ŠIŠKE d.o.o., OIB 19378971553, Palma 5, 10000 Zagreb</derivirana_varijabla>
  </DomainObject.Predmet.ProtustrankaFormatedWithAdressOIB>
  <DomainObject.Predmet.ProtustrankaWithAdress>
    <izvorni_sadrzaj>ŠIŠKE d.o.o. Palma 5, 10000 Zagreb</izvorni_sadrzaj>
    <derivirana_varijabla naziv="DomainObject.Predmet.ProtustrankaWithAdress_1">ŠIŠKE d.o.o. Palma 5, 10000 Zagreb</derivirana_varijabla>
  </DomainObject.Predmet.ProtustrankaWithAdress>
  <DomainObject.Predmet.ProtustrankaWithAdressOIB>
    <izvorni_sadrzaj>ŠIŠKE d.o.o., OIB 19378971553, Palma 5, 10000 Zagreb</izvorni_sadrzaj>
    <derivirana_varijabla naziv="DomainObject.Predmet.ProtustrankaWithAdressOIB_1">ŠIŠKE d.o.o., OIB 19378971553, Palma 5, 10000 Zagreb</derivirana_varijabla>
  </DomainObject.Predmet.ProtustrankaWithAdressOIB>
  <DomainObject.Predmet.ProtustrankaNazivFormated>
    <izvorni_sadrzaj>ŠIŠKE d.o.o.</izvorni_sadrzaj>
    <derivirana_varijabla naziv="DomainObject.Predmet.ProtustrankaNazivFormated_1">ŠIŠKE d.o.o.</derivirana_varijabla>
  </DomainObject.Predmet.ProtustrankaNazivFormated>
  <DomainObject.Predmet.ProtustrankaNazivFormatedOIB>
    <izvorni_sadrzaj>ŠIŠKE d.o.o., OIB 19378971553</izvorni_sadrzaj>
    <derivirana_varijabla naziv="DomainObject.Predmet.ProtustrankaNazivFormatedOIB_1">ŠIŠKE d.o.o., OIB 19378971553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ŠIŠKE d.o.o.</item>
    </izvorni_sadrzaj>
    <derivirana_varijabla naziv="DomainObject.Predmet.ProtuStrankaListFormated_1">
      <item>ŠIŠKE d.o.o.</item>
    </derivirana_varijabla>
  </DomainObject.Predmet.ProtuStrankaListFormated>
  <DomainObject.Predmet.ProtuStrankaListFormatedOIB>
    <izvorni_sadrzaj>
      <item>ŠIŠKE d.o.o., OIB 19378971553</item>
    </izvorni_sadrzaj>
    <derivirana_varijabla naziv="DomainObject.Predmet.ProtuStrankaListFormatedOIB_1">
      <item>ŠIŠKE d.o.o., OIB 19378971553</item>
    </derivirana_varijabla>
  </DomainObject.Predmet.ProtuStrankaListFormatedOIB>
  <DomainObject.Predmet.ProtuStrankaListFormatedWithAdress>
    <izvorni_sadrzaj>
      <item>ŠIŠKE d.o.o., Palma 5, 10000 Zagreb</item>
    </izvorni_sadrzaj>
    <derivirana_varijabla naziv="DomainObject.Predmet.ProtuStrankaListFormatedWithAdress_1">
      <item>ŠIŠKE d.o.o., Palma 5, 10000 Zagreb</item>
    </derivirana_varijabla>
  </DomainObject.Predmet.ProtuStrankaListFormatedWithAdress>
  <DomainObject.Predmet.ProtuStrankaListFormatedWithAdressOIB>
    <izvorni_sadrzaj>
      <item>ŠIŠKE d.o.o., OIB 19378971553, Palma 5, 10000 Zagreb</item>
    </izvorni_sadrzaj>
    <derivirana_varijabla naziv="DomainObject.Predmet.ProtuStrankaListFormatedWithAdressOIB_1">
      <item>ŠIŠKE d.o.o., OIB 19378971553, Palma 5, 10000 Zagreb</item>
    </derivirana_varijabla>
  </DomainObject.Predmet.ProtuStrankaListFormatedWithAdressOIB>
  <DomainObject.Predmet.ProtuStrankaListNazivFormated>
    <izvorni_sadrzaj>
      <item>ŠIŠKE d.o.o.</item>
    </izvorni_sadrzaj>
    <derivirana_varijabla naziv="DomainObject.Predmet.ProtuStrankaListNazivFormated_1">
      <item>ŠIŠKE d.o.o.</item>
    </derivirana_varijabla>
  </DomainObject.Predmet.ProtuStrankaListNazivFormated>
  <DomainObject.Predmet.ProtuStrankaListNazivFormatedOIB>
    <izvorni_sadrzaj>
      <item>ŠIŠKE d.o.o., OIB 19378971553</item>
    </izvorni_sadrzaj>
    <derivirana_varijabla naziv="DomainObject.Predmet.ProtuStrankaListNazivFormatedOIB_1">
      <item>ŠIŠKE d.o.o., OIB 19378971553</item>
    </derivirana_varijabla>
  </DomainObject.Predmet.ProtuStrankaListNazivFormatedOIB>
  <DomainObject.Predmet.OstaliListFormated>
    <izvorni_sadrzaj>
      <item>Grozdana Belančić</item>
      <item>Anton Belančić</item>
    </izvorni_sadrzaj>
    <derivirana_varijabla naziv="DomainObject.Predmet.OstaliListFormated_1">
      <item>Grozdana Belančić</item>
      <item>Anton Belančić</item>
    </derivirana_varijabla>
  </DomainObject.Predmet.OstaliListFormated>
  <DomainObject.Predmet.OstaliListFormatedOIB>
    <izvorni_sadrzaj>
      <item>Grozdana Belančić, OIB 78842367714</item>
      <item>Anton Belančić, OIB 03987815435</item>
    </izvorni_sadrzaj>
    <derivirana_varijabla naziv="DomainObject.Predmet.OstaliListFormatedOIB_1">
      <item>Grozdana Belančić, OIB 78842367714</item>
      <item>Anton Belančić, OIB 03987815435</item>
    </derivirana_varijabla>
  </DomainObject.Predmet.OstaliListFormatedOIB>
  <DomainObject.Predmet.OstaliListFormatedWithAdress>
    <izvorni_sadrzaj>
      <item>Grozdana Belančić, Palma 5, 10000 Zagreb</item>
      <item>Anton Belančić, Ulica Palma 5, 10000 Zagreb</item>
    </izvorni_sadrzaj>
    <derivirana_varijabla naziv="DomainObject.Predmet.OstaliListFormatedWithAdress_1">
      <item>Grozdana Belančić, Palma 5, 10000 Zagreb</item>
      <item>Anton Belančić, Ulica Palma 5, 10000 Zagreb</item>
    </derivirana_varijabla>
  </DomainObject.Predmet.OstaliListFormatedWithAdress>
  <DomainObject.Predmet.OstaliListFormatedWithAdressOIB>
    <izvorni_sadrzaj>
      <item>Grozdana Belančić, OIB 78842367714, Palma 5, 10000 Zagreb</item>
      <item>Anton Belančić, OIB 03987815435, Ulica Palma 5, 10000 Zagreb</item>
    </izvorni_sadrzaj>
    <derivirana_varijabla naziv="DomainObject.Predmet.OstaliListFormatedWithAdressOIB_1">
      <item>Grozdana Belančić, OIB 78842367714, Palma 5, 10000 Zagreb</item>
      <item>Anton Belančić, OIB 03987815435, Ulica Palma 5, 10000 Zagreb</item>
    </derivirana_varijabla>
  </DomainObject.Predmet.OstaliListFormatedWithAdressOIB>
  <DomainObject.Predmet.OstaliListNazivFormated>
    <izvorni_sadrzaj>
      <item>Grozdana Belančić</item>
      <item>Anton Belančić</item>
    </izvorni_sadrzaj>
    <derivirana_varijabla naziv="DomainObject.Predmet.OstaliListNazivFormated_1">
      <item>Grozdana Belančić</item>
      <item>Anton Belančić</item>
    </derivirana_varijabla>
  </DomainObject.Predmet.OstaliListNazivFormated>
  <DomainObject.Predmet.OstaliListNazivFormatedOIB>
    <izvorni_sadrzaj>
      <item>Grozdana Belančić, OIB 78842367714</item>
      <item>Anton Belančić, OIB 03987815435</item>
    </izvorni_sadrzaj>
    <derivirana_varijabla naziv="DomainObject.Predmet.OstaliListNazivFormatedOIB_1">
      <item>Grozdana Belančić, OIB 78842367714</item>
      <item>Anton Belančić, OIB 03987815435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ŠIŠKE d.o.o.</izvorni_sadrzaj>
    <derivirana_varijabla naziv="DomainObject.Predmet.ProtustrankaIDrugi_1">ŠIŠKE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ŠIŠKE d.o.o., OIB 19378971553, Palma 5, 10000 Zagreb</izvorni_sadrzaj>
    <derivirana_varijabla naziv="DomainObject.Predmet.ProtustrankaIDrugiAdressOIB_1">ŠIŠKE d.o.o., OIB 19378971553, Palma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ŠIŠKE d.o.o.</item>
      <item>Grozdana Belančić</item>
      <item>Anton Belančić</item>
    </izvorni_sadrzaj>
    <derivirana_varijabla naziv="DomainObject.Predmet.SudioniciListNaziv_1">
      <item>FINA Regionalni centar Zagreb</item>
      <item>ŠIŠKE d.o.o.</item>
      <item>Grozdana Belančić</item>
      <item>Anton Belančić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ŠIŠKE d.o.o., OIB 19378971553, Palma 5,10000 Zagreb</item>
      <item>Grozdana Belančić, OIB 78842367714, Palma 5,10000 Zagreb</item>
      <item>Anton Belančić, OIB 03987815435, Ulica Palma 5,10000 Zagreb</item>
    </izvorni_sadrzaj>
    <derivirana_varijabla naziv="DomainObject.Predmet.SudioniciListAdressOIB_1">
      <item>FINA Regionalni centar Zagreb, OIB 85821130368, Trg svibanjskih žrtava 1995. br. 1,10000 Zagreb</item>
      <item>ŠIŠKE d.o.o., OIB 19378971553, Palma 5,10000 Zagreb</item>
      <item>Grozdana Belančić, OIB 78842367714, Palma 5,10000 Zagreb</item>
      <item>Anton Belančić, OIB 03987815435, Ulica Palma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19378971553</item>
      <item>, OIB 78842367714</item>
      <item>, OIB 03987815435</item>
    </izvorni_sadrzaj>
    <derivirana_varijabla naziv="DomainObject.Predmet.SudioniciListNazivOIB_1">
      <item>, OIB 85821130368</item>
      <item>, OIB 19378971553</item>
      <item>, OIB 78842367714</item>
      <item>, OIB 03987815435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1326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2016-06-27T08:56:00Z</dcterms:created>
  <dc:creator>Višnja Jurlina</dc:creator>
  <cp:lastModifiedBy>Višnja Jurlina</cp:lastModifiedBy>
  <cp:lastPrinted>2016-07-22T06:43:00Z</cp:lastPrinted>
  <dcterms:modified xmlns:xsi="http://www.w3.org/2001/XMLSchema-instance" xsi:type="dcterms:W3CDTF">2016-07-25T07:57:00Z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