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a143" w14:paraId="072a143" w:rsidRDefault="00625851" w:rsidP="00625851" w:rsidR="00625851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5851" w:rsidP="00625851" w:rsidR="00625851">
      <w:pPr>
        <w:pStyle w:val="NormaleSPIS"/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625851" w:rsidP="00625851" w:rsidR="00625851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rPr>
          <w:rFonts w:cs="Times New Roman" w:eastAsia="Calibri"/>
          <w:color w:val="000000"/>
        </w:rPr>
      </w:pPr>
    </w:p>
    <w:p w:rsidRDefault="00625851" w:rsidP="00625851" w:rsidR="00625851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625851" w:rsidP="00625851" w:rsidR="00625851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625851" w:rsidP="00625851" w:rsidR="0062585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625851" w:rsidP="00625851" w:rsidR="0062585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625851" w:rsidR="00625851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625851" w:rsidR="00625851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625851" w:rsidR="00625851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625851" w:rsidR="00625851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625851" w:rsidP="00625851" w:rsidR="00625851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625851" w:rsidP="00625851" w:rsidR="00625851">
      <w:pPr>
        <w:pStyle w:val="NormaleSPIS"/>
      </w:pPr>
    </w:p>
    <w:p w:rsidRDefault="00625851" w:rsidP="00625851" w:rsidR="00625851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625851" w:rsidP="00625851" w:rsidR="00625851">
      <w:pPr>
        <w:pStyle w:val="NormaleSPIS"/>
      </w:pPr>
    </w:p>
    <w:p w:rsidRDefault="00625851" w:rsidP="00625851" w:rsidR="0062585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625851" w:rsidP="00625851" w:rsidR="00625851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625851" w:rsidP="00625851" w:rsidR="00625851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625851" w:rsidP="00625851" w:rsidR="00625851">
      <w:pPr>
        <w:pStyle w:val="NormaleSPIS"/>
        <w:spacing w:after="0"/>
        <w:ind w:firstLine="0"/>
      </w:pPr>
      <w:r>
        <w:t>1. e-Oglasna ploča</w:t>
      </w:r>
    </w:p>
    <w:p w:rsidRDefault="00625851" w:rsidP="00625851" w:rsidR="00625851">
      <w:pPr>
        <w:pStyle w:val="NormaleSPIS"/>
        <w:spacing w:after="0"/>
        <w:ind w:firstLine="0"/>
      </w:pPr>
      <w:r>
        <w:t>2. Spisi navedeni u tabeli iz točke 2.</w:t>
      </w:r>
    </w:p>
    <w:p w:rsidRDefault="00625851" w:rsidP="00625851" w:rsidR="00625851">
      <w:pPr>
        <w:pStyle w:val="NormaleSPIS"/>
        <w:spacing w:after="0"/>
        <w:ind w:firstLine="0"/>
      </w:pPr>
      <w:r>
        <w:t>3. Trgovački sud u Bjelovaru</w:t>
      </w:r>
    </w:p>
    <w:p w:rsidRDefault="00625851" w:rsidP="00625851" w:rsidR="00625851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851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765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St-599/2017-3</izvorni_sadrzaj>
    <derivirana_varijabla naziv="DomainObject.Oznaka_1">St-599/2017-3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SERVIS j.d.o.o. za usluge, trgovinu i poljoprivrednu proizvodnju zastupanog po punomoćniku Željko Kos</izvorni_sadrzaj>
    <derivirana_varijabla naziv="DomainObject.Predmet.ProtustrankaFormated_1">  KOS SERVIS j.d.o.o. za usluge, trgovinu i poljoprivrednu proizvodnju zastupanog po punomoćniku Željko Kos</derivirana_varijabla>
  </DomainObject.Predmet.ProtustrankaFormated>
  <DomainObject.Predmet.ProtustrankaFormatedOIB>
    <izvorni_sadrzaj>  KOS SERVIS j.d.o.o. za usluge, trgovinu i poljoprivrednu proizvodnju, OIB 51713230966 zastupanog po punomoćniku Željko Kos</izvorni_sadrzaj>
    <derivirana_varijabla naziv="DomainObject.Predmet.ProtustrankaFormatedOIB_1">  KOS SERVIS j.d.o.o. za usluge, trgovinu i poljoprivrednu proizvodnju, OIB 51713230966 zastupanog po punomoćniku Željko Kos</derivirana_varijabla>
  </DomainObject.Predmet.ProtustrankaFormatedOIB>
  <DomainObject.Predmet.ProtustrankaFormatedWithAdress>
    <izvorni_sadrzaj> KOS SERVIS j.d.o.o. za usluge, trgovinu i poljoprivrednu proizvodnju, Ivanec Križevački 151, 48260 Ivanec Križevački zastupanog po punomoćniku Željko Kos</izvorni_sadrzaj>
    <derivirana_varijabla naziv="DomainObject.Predmet.ProtustrankaFormatedWithAdress_1"> KOS SERVIS j.d.o.o. za usluge, trgovinu i poljoprivrednu proizvodnju, Ivanec Križevački 151, 48260 Ivanec Križevački zastupanog po punomoćniku Željko Kos</derivirana_varijabla>
  </DomainObject.Predmet.ProtustrankaFormatedWithAdress>
  <DomainObject.Predmet.ProtustrankaFormatedWithAdressOIB>
    <izvorni_sadrzaj> KOS SERVIS j.d.o.o. za usluge, trgovinu i poljoprivrednu proizvodnju, OIB 51713230966, Ivanec Križevački 151, 48260 Ivanec Križevački zastupanog po punomoćniku Željko Kos</izvorni_sadrzaj>
    <derivirana_varijabla naziv="DomainObject.Predmet.ProtustrankaFormatedWithAdressOIB_1"> KOS SERVIS j.d.o.o. za usluge, trgovinu i poljoprivrednu proizvodnju, OIB 51713230966, Ivanec Križevački 151, 48260 Ivanec Križevački zastupanog po punomoćniku Željko Kos</derivirana_varijabla>
  </DomainObject.Predmet.ProtustrankaFormatedWithAdressOIB>
  <DomainObject.Predmet.ProtustrankaWithAdress>
    <izvorni_sadrzaj>KOS SERVIS j.d.o.o. za usluge, trgovinu i poljoprivrednu proizvodnju Ivanec Križevački 151, 48260 Ivanec Križevački</izvorni_sadrzaj>
    <derivirana_varijabla naziv="DomainObject.Predmet.ProtustrankaWithAdress_1">KOS SERVIS j.d.o.o. za usluge, trgovinu i poljoprivrednu proizvodnju Ivanec Križevački 151, 48260 Ivanec Križevački</derivirana_varijabla>
  </DomainObject.Predmet.ProtustrankaWithAdress>
  <DomainObject.Predmet.ProtustrankaWithAdressOIB>
    <izvorni_sadrzaj>KOS SERVIS j.d.o.o. za usluge, trgovinu i poljoprivrednu proizvodnju, OIB 51713230966, Ivanec Križevački 151, 48260 Ivanec Križevački</izvorni_sadrzaj>
    <derivirana_varijabla naziv="DomainObject.Predmet.ProtustrankaWithAdressOIB_1">KOS SERVIS j.d.o.o. za usluge, trgovinu i poljoprivrednu proizvodnju, OIB 51713230966, Ivanec Križevački 151, 48260 Ivanec Križevački</derivirana_varijabla>
  </DomainObject.Predmet.ProtustrankaWithAdressOIB>
  <DomainObject.Predmet.ProtustrankaNazivFormated>
    <izvorni_sadrzaj>KOS SERVIS j.d.o.o. za usluge, trgovinu i poljoprivrednu proizvodnju</izvorni_sadrzaj>
    <derivirana_varijabla naziv="DomainObject.Predmet.ProtustrankaNazivFormated_1">KOS SERVIS j.d.o.o. za usluge, trgovinu i poljoprivrednu proizvodnju</derivirana_varijabla>
  </DomainObject.Predmet.ProtustrankaNazivFormated>
  <DomainObject.Predmet.ProtustrankaNazivFormatedOIB>
    <izvorni_sadrzaj>KOS SERVIS j.d.o.o. za usluge, trgovinu i poljoprivrednu proizvodnju, OIB 51713230966</izvorni_sadrzaj>
    <derivirana_varijabla naziv="DomainObject.Predmet.ProtustrankaNazivFormatedOIB_1">KOS SERVIS j.d.o.o. za usluge, trgovinu i poljoprivrednu proizvodnju, OIB 51713230966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58123.71</izvorni_sadrzaj>
    <derivirana_varijabla naziv="DomainObject.Predmet.TrenutnaVrijednost_1">58123.71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 SERVIS j.d.o.o. za usluge, trgovinu i poljoprivrednu proizvodnju zastupanog po punomoćniku Željko Kos</item>
    </izvorni_sadrzaj>
    <derivirana_varijabla naziv="DomainObject.Predmet.ProtuStrankaListFormated_1">
      <item>KOS SERVIS j.d.o.o. za usluge, trgovinu i poljoprivrednu proizvodnju zastupanog po punomoćniku Željko Kos</item>
    </derivirana_varijabla>
  </DomainObject.Predmet.ProtuStrankaListFormated>
  <DomainObject.Predmet.ProtuStrankaListFormatedOIB>
    <izvorni_sadrzaj>
      <item>KOS SERVIS j.d.o.o. za usluge, trgovinu i poljoprivrednu proizvodnju, OIB 51713230966 zastupanog po punomoćniku Željko Kos</item>
    </izvorni_sadrzaj>
    <derivirana_varijabla naziv="DomainObject.Predmet.ProtuStrankaListFormatedOIB_1">
      <item>KOS SERVIS j.d.o.o. za usluge, trgovinu i poljoprivrednu proizvodnju, OIB 51713230966 zastupanog po punomoćniku Željko Kos</item>
    </derivirana_varijabla>
  </DomainObject.Predmet.ProtuStrankaListFormatedOIB>
  <DomainObject.Predmet.ProtuStrankaListFormatedWithAdress>
    <izvorni_sadrzaj>
      <item>KOS SERVIS j.d.o.o. za usluge, trgovinu i poljoprivrednu proizvodnju, Ivanec Križevački 151, 48260 Ivanec Križevački zastupanog po punomoćniku Željko Kos</item>
    </izvorni_sadrzaj>
    <derivirana_varijabla naziv="DomainObject.Predmet.ProtuStrankaListFormatedWithAdress_1">
      <item>KOS SERVIS j.d.o.o. za usluge, trgovinu i poljoprivrednu proizvodnju, Ivanec Križevački 151, 48260 Ivanec Križevački zastupanog po punomoćniku Željko Kos</item>
    </derivirana_varijabla>
  </DomainObject.Predmet.ProtuStrankaListFormatedWithAdress>
  <DomainObject.Predmet.ProtuStrankaListFormatedWithAdressOIB>
    <izvorni_sadrzaj>
      <item>KOS SERVIS j.d.o.o. za usluge, trgovinu i poljoprivrednu proizvodnju, OIB 51713230966, Ivanec Križevački 151, 48260 Ivanec Križevački zastupanog po punomoćniku Željko Kos</item>
    </izvorni_sadrzaj>
    <derivirana_varijabla naziv="DomainObject.Predmet.ProtuStrankaListFormatedWithAdressOIB_1">
      <item>KOS SERVIS j.d.o.o. za usluge, trgovinu i poljoprivrednu proizvodnju, OIB 51713230966, Ivanec Križevački 151, 48260 Ivanec Križevački zastupanog po punomoćniku Željko Kos</item>
    </derivirana_varijabla>
  </DomainObject.Predmet.ProtuStrankaListFormatedWithAdressOIB>
  <DomainObject.Predmet.ProtuStrankaListNazivFormated>
    <izvorni_sadrzaj>
      <item>KOS SERVIS j.d.o.o. za usluge, trgovinu i poljoprivrednu proizvodnju</item>
    </izvorni_sadrzaj>
    <derivirana_varijabla naziv="DomainObject.Predmet.ProtuStrankaListNazivFormated_1">
      <item>KOS SERVIS j.d.o.o. za usluge, trgovinu i poljoprivrednu proizvodnju</item>
    </derivirana_varijabla>
  </DomainObject.Predmet.ProtuStrankaListNazivFormated>
  <DomainObject.Predmet.ProtuStrankaListNazivFormatedOIB>
    <izvorni_sadrzaj>
      <item>KOS SERVIS j.d.o.o. za usluge, trgovinu i poljoprivrednu proizvodnju, OIB 51713230966</item>
    </izvorni_sadrzaj>
    <derivirana_varijabla naziv="DomainObject.Predmet.ProtuStrankaListNazivFormatedOIB_1">
      <item>KOS SERVIS j.d.o.o. za usluge, trgovinu i poljoprivrednu proizvodnju, OIB 51713230966</item>
    </derivirana_varijabla>
  </DomainObject.Predmet.ProtuStrankaListNazivFormatedOIB>
  <DomainObject.Predmet.OstaliListFormated>
    <izvorni_sadrzaj>
      <item>Sudski registar</item>
      <item>Željko Kos punomoćnik sudionika u postupku KOS SERVIS j.d.o.o. za usluge, trgovinu i poljoprivrednu proizvodnju</item>
    </izvorni_sadrzaj>
    <derivirana_varijabla naziv="DomainObject.Predmet.OstaliListFormated_1">
      <item>Sudski registar</item>
      <item>Željko Kos punomoćnik sudionika u postupku KOS SERVIS j.d.o.o. za usluge, trgovinu i poljoprivrednu proizvodnju</item>
    </derivirana_varijabla>
  </DomainObject.Predmet.OstaliListFormated>
  <DomainObject.Predmet.OstaliListFormatedOIB>
    <izvorni_sadrzaj>
      <item>Sudski registar</item>
      <item>Željko Kos, OIB 19543636392 punomoćnik sudionika u postupku KOS SERVIS j.d.o.o. za usluge, trgovinu i poljoprivrednu proizvodnju</item>
    </izvorni_sadrzaj>
    <derivirana_varijabla naziv="DomainObject.Predmet.OstaliListFormatedOIB_1">
      <item>Sudski registar</item>
      <item>Željko Kos, OIB 19543636392 punomoćnik sudionika u postupku KOS SERVIS j.d.o.o. za usluge, trgovinu i poljoprivrednu proizvodnju</item>
    </derivirana_varijabla>
  </DomainObject.Predmet.OstaliListFormatedOIB>
  <DomainObject.Predmet.OstaliListFormatedWithAdress>
    <izvorni_sadrzaj>
      <item>Sudski registar</item>
      <item>Željko Kos, Ivanec Križevački 151, 48260 Ivanec Križevački punomoćnik sudionika u postupku KOS SERVIS j.d.o.o. za usluge, trgovinu i poljoprivrednu proizvodnju</item>
    </izvorni_sadrzaj>
    <derivirana_varijabla naziv="DomainObject.Predmet.OstaliListFormatedWithAdress_1">
      <item>Sudski registar</item>
      <item>Željko Kos, Ivanec Križevački 151, 48260 Ivanec Križevački punomoćnik sudionika u postupku KOS SERVIS j.d.o.o. za usluge, trgovinu i poljoprivrednu proizvodnju</item>
    </derivirana_varijabla>
  </DomainObject.Predmet.OstaliListFormatedWithAdress>
  <DomainObject.Predmet.OstaliListFormatedWithAdressOIB>
    <izvorni_sadrzaj>
      <item>Sudski registar</item>
      <item>Željko Kos, OIB 19543636392, Ivanec Križevački 151, 48260 Ivanec Križevački punomoćnik sudionika u postupku KOS SERVIS j.d.o.o. za usluge, trgovinu i poljoprivrednu proizvodnju</item>
    </izvorni_sadrzaj>
    <derivirana_varijabla naziv="DomainObject.Predmet.OstaliListFormatedWithAdressOIB_1">
      <item>Sudski registar</item>
      <item>Željko Kos, OIB 19543636392, Ivanec Križevački 151, 48260 Ivanec Križevački punomoćnik sudionika u postupku KOS SERVIS j.d.o.o. za usluge, trgovinu i poljoprivrednu proizvodnju</item>
    </derivirana_varijabla>
  </DomainObject.Predmet.OstaliListFormatedWithAdressOIB>
  <DomainObject.Predmet.OstaliListNazivFormated>
    <izvorni_sadrzaj>
      <item>Sudski registar</item>
      <item>Željko Kos</item>
    </izvorni_sadrzaj>
    <derivirana_varijabla naziv="DomainObject.Predmet.OstaliListNazivFormated_1">
      <item>Sudski registar</item>
      <item>Željko Kos</item>
    </derivirana_varijabla>
  </DomainObject.Predmet.OstaliListNazivFormated>
  <DomainObject.Predmet.OstaliListNazivFormatedOIB>
    <izvorni_sadrzaj>
      <item>Sudski registar</item>
      <item>Željko Kos, OIB 19543636392</item>
    </izvorni_sadrzaj>
    <derivirana_varijabla naziv="DomainObject.Predmet.OstaliListNazivFormatedOIB_1">
      <item>Sudski registar</item>
      <item>Željko Kos, OIB 19543636392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St-599/2017-3</izvorni_sadrzaj>
    <derivirana_varijabla naziv="DomainObject.PoslovniBrojDokumenta_1">St-599/2017-3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 SERVIS j.d.o.o. za usluge, trgovinu i poljoprivrednu proizvodnju</izvorni_sadrzaj>
    <derivirana_varijabla naziv="DomainObject.Predmet.ProtustrankaIDrugi_1">KOS SERVIS j.d.o.o. za usluge, trgovinu i poljoprivrednu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 SERVIS j.d.o.o. za usluge, trgovinu i poljoprivrednu proizvodnju, OIB 51713230966, Ivanec Križevački 151, 48260 Ivanec Križevački</izvorni_sadrzaj>
    <derivirana_varijabla naziv="DomainObject.Predmet.ProtustrankaIDrugiAdressOIB_1">KOS SERVIS j.d.o.o. za usluge, trgovinu i poljoprivrednu proizvodnju, OIB 51713230966, Ivanec Križevački 151,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 SERVIS j.d.o.o. za usluge, trgovinu i poljoprivrednu proizvodnju</item>
      <item>Sudski registar</item>
      <item>Željko Kos</item>
    </izvorni_sadrzaj>
    <derivirana_varijabla naziv="DomainObject.Predmet.SudioniciListNaziv_1">
      <item>Financijska agencija</item>
      <item>KOS SERVIS j.d.o.o. za usluge, trgovinu i poljoprivrednu proizvodnju</item>
      <item>Sudski registar</item>
      <item>Željko Kos</item>
    </derivirana_varijabla>
  </DomainObject.Predmet.SudioniciListNaziv>
  <DomainObject.Predmet.SudioniciListAdressOIB>
    <izvorni_sadrzaj>
      <item>Financijska agencija, OIB 85821130368, Ulica grada Vukovara 70,10000 Zagreb</item>
      <item>KOS SERVIS j.d.o.o. za usluge, trgovinu i poljoprivrednu proizvodnju, OIB 51713230966, Ivanec Križevački 151,48260 Ivanec Križevački</item>
      <item>Sudski registar</item>
      <item>Željko Kos, OIB 19543636392, Ivanec Križevački 151,48260 Ivanec Križevački</item>
    </izvorni_sadrzaj>
    <derivirana_varijabla naziv="DomainObject.Predmet.SudioniciListAdressOIB_1">
      <item>Financijska agencija, OIB 85821130368, Ulica grada Vukovara 70,10000 Zagreb</item>
      <item>KOS SERVIS j.d.o.o. za usluge, trgovinu i poljoprivrednu proizvodnju, OIB 51713230966, Ivanec Križevački 151,48260 Ivanec Križevački</item>
      <item>Sudski registar</item>
      <item>Željko Kos, OIB 19543636392, Ivanec Križevački 151,48260 Ivanec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79164-DE00-4A9C-8732-6236C7928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St-599/2017-3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