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6C728D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6C728D">
              <w:rPr>
                <w:noProof/>
                <w:sz w:val="24"/>
              </w:rPr>
              <w:t>1050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a87b374" w14:paraId="a87b374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28585D">
        <w:t xml:space="preserve">dužnikom </w:t>
      </w:r>
      <w:r w:rsidR="00FB4331">
        <w:t xml:space="preserve">BISER-TRADE d.o.o., OIB: 037496793480, Split, Poljička cesta </w:t>
      </w:r>
      <w:proofErr w:type="spellStart"/>
      <w:r w:rsidR="00FB4331">
        <w:t>bb</w:t>
      </w:r>
      <w:proofErr w:type="spellEnd"/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FB4331" w:rsidRPr="00FB4331">
        <w:t xml:space="preserve">BISER-TRADE d.o.o., OIB: 037496793480, Split, Poljička cesta </w:t>
      </w:r>
      <w:proofErr w:type="spellStart"/>
      <w:r w:rsidR="00FB4331" w:rsidRPr="00FB4331">
        <w:t>bb</w:t>
      </w:r>
      <w:proofErr w:type="spellEnd"/>
      <w:r w:rsidR="00ED1322">
        <w:t xml:space="preserve">, </w:t>
      </w:r>
      <w:r>
        <w:t xml:space="preserve">na </w:t>
      </w:r>
      <w:r w:rsidR="00737985">
        <w:t>dan 1</w:t>
      </w:r>
      <w:r w:rsidR="00FB4331">
        <w:t>4</w:t>
      </w:r>
      <w:r w:rsidR="00FF0364">
        <w:t xml:space="preserve">. </w:t>
      </w:r>
      <w:r w:rsidR="00737985">
        <w:t>studenog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FB4331">
        <w:t>11.179,78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0E6A17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67753"/>
    <w:rsid w:val="00076623"/>
    <w:rsid w:val="00085E7C"/>
    <w:rsid w:val="000B4D96"/>
    <w:rsid w:val="000D5416"/>
    <w:rsid w:val="000E6A17"/>
    <w:rsid w:val="000E6D83"/>
    <w:rsid w:val="001700A0"/>
    <w:rsid w:val="001D3E5A"/>
    <w:rsid w:val="00222F09"/>
    <w:rsid w:val="0028585D"/>
    <w:rsid w:val="002C251D"/>
    <w:rsid w:val="00364774"/>
    <w:rsid w:val="003C2F22"/>
    <w:rsid w:val="00417EA6"/>
    <w:rsid w:val="004225AC"/>
    <w:rsid w:val="0057365F"/>
    <w:rsid w:val="0060211C"/>
    <w:rsid w:val="00681EDC"/>
    <w:rsid w:val="006C728D"/>
    <w:rsid w:val="0071519E"/>
    <w:rsid w:val="00737985"/>
    <w:rsid w:val="00751BA8"/>
    <w:rsid w:val="00786117"/>
    <w:rsid w:val="007A6838"/>
    <w:rsid w:val="007F7A84"/>
    <w:rsid w:val="00814EDB"/>
    <w:rsid w:val="00815142"/>
    <w:rsid w:val="00853B3E"/>
    <w:rsid w:val="00873D25"/>
    <w:rsid w:val="00876B06"/>
    <w:rsid w:val="00981D37"/>
    <w:rsid w:val="00987BA3"/>
    <w:rsid w:val="00A51DE9"/>
    <w:rsid w:val="00A54697"/>
    <w:rsid w:val="00A701BA"/>
    <w:rsid w:val="00AC1D87"/>
    <w:rsid w:val="00B46C21"/>
    <w:rsid w:val="00B7506F"/>
    <w:rsid w:val="00BC3309"/>
    <w:rsid w:val="00CA6E0F"/>
    <w:rsid w:val="00CF0D26"/>
    <w:rsid w:val="00CF42D6"/>
    <w:rsid w:val="00D8632A"/>
    <w:rsid w:val="00DC527E"/>
    <w:rsid w:val="00DD0D50"/>
    <w:rsid w:val="00E4349A"/>
    <w:rsid w:val="00E45FE0"/>
    <w:rsid w:val="00E601FB"/>
    <w:rsid w:val="00EB1F31"/>
    <w:rsid w:val="00EB6A52"/>
    <w:rsid w:val="00ED1322"/>
    <w:rsid w:val="00ED6473"/>
    <w:rsid w:val="00F0334D"/>
    <w:rsid w:val="00F2599E"/>
    <w:rsid w:val="00F73D4A"/>
    <w:rsid w:val="00FB4331"/>
    <w:rsid w:val="00FC1F7E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A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A17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A1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A1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A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A1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A1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A1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St-1050/2017</izvorni_sadrzaj>
    <derivirana_varijabla naziv="DomainObject.Predmet.OznakaBroj_1">St-1050/2017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BISER-TRADE društvo s ograničenom odgovornošću za ugostiteljstvo, proizvodnju, trgovinu, turizam, uvoz-izvoz i posredništvo</izvorni_sadrzaj>
    <derivirana_varijabla naziv="DomainObject.Predmet.ProtustrankaFormated_1">  BISER-TRADE društvo s ograničenom odgovornošću za ugostiteljstvo, proizvodnju, trgovinu, turizam, uvoz-izvoz i posredništvo</derivirana_varijabla>
  </DomainObject.Predmet.ProtustrankaFormated>
  <DomainObject.Predmet.ProtustrankaFormatedOIB>
    <izvorni_sadrzaj>  BISER-TRADE društvo s ograničenom odgovornošću za ugostiteljstvo, proizvodnju, trgovinu, turizam, uvoz-izvoz i posredništvo, OIB 03749679348</izvorni_sadrzaj>
    <derivirana_varijabla naziv="DomainObject.Predmet.ProtustrankaFormatedOIB_1">  BISER-TRADE društvo s ograničenom odgovornošću za ugostiteljstvo, proizvodnju, trgovinu, turizam, uvoz-izvoz i posredništvo, OIB 03749679348</derivirana_varijabla>
  </DomainObject.Predmet.ProtustrankaFormatedOIB>
  <DomainObject.Predmet.ProtustrankaFormatedWithAdress>
    <izvorni_sadrzaj> BISER-TRADE društvo s ograničenom odgovornošću za ugostiteljstvo, proizvodnju, trgovinu, turizam, uvoz-izvoz i posredništvo, Poljička cesta bb, 21000 Split</izvorni_sadrzaj>
    <derivirana_varijabla naziv="DomainObject.Predmet.ProtustrankaFormatedWithAdress_1"> BISER-TRADE društvo s ograničenom odgovornošću za ugostiteljstvo, proizvodnju, trgovinu, turizam, uvoz-izvoz i posredništvo, Poljička cesta bb, 21000 Split</derivirana_varijabla>
  </DomainObject.Predmet.ProtustrankaFormatedWithAdress>
  <DomainObject.Predmet.ProtustrankaFormatedWithAdressOIB>
    <izvorni_sadrzaj> BISER-TRADE društvo s ograničenom odgovornošću za ugostiteljstvo, proizvodnju, trgovinu, turizam, uvoz-izvoz i posredništvo, OIB 03749679348, Poljička cesta bb, 21000 Split</izvorni_sadrzaj>
    <derivirana_varijabla naziv="DomainObject.Predmet.ProtustrankaFormatedWithAdressOIB_1"> BISER-TRADE društvo s ograničenom odgovornošću za ugostiteljstvo, proizvodnju, trgovinu, turizam, uvoz-izvoz i posredništvo, OIB 03749679348, Poljička cesta bb, 21000 Split</derivirana_varijabla>
  </DomainObject.Predmet.ProtustrankaFormatedWithAdressOIB>
  <DomainObject.Predmet.ProtustrankaWithAdress>
    <izvorni_sadrzaj>BISER-TRADE društvo s ograničenom odgovornošću za ugostiteljstvo, proizvodnju, trgovinu, turizam, uvoz-izvoz i posredništvo Poljička cesta bb, 21000 Split</izvorni_sadrzaj>
    <derivirana_varijabla naziv="DomainObject.Predmet.ProtustrankaWithAdress_1">BISER-TRADE društvo s ograničenom odgovornošću za ugostiteljstvo, proizvodnju, trgovinu, turizam, uvoz-izvoz i posredništvo Poljička cesta bb, 21000 Split</derivirana_varijabla>
  </DomainObject.Predmet.ProtustrankaWithAdress>
  <DomainObject.Predmet.ProtustrankaWithAdressOIB>
    <izvorni_sadrzaj>BISER-TRADE društvo s ograničenom odgovornošću za ugostiteljstvo, proizvodnju, trgovinu, turizam, uvoz-izvoz i posredništvo, OIB 03749679348, Poljička cesta bb, 21000 Split</izvorni_sadrzaj>
    <derivirana_varijabla naziv="DomainObject.Predmet.ProtustrankaWithAdressOIB_1">BISER-TRADE društvo s ograničenom odgovornošću za ugostiteljstvo, proizvodnju, trgovinu, turizam, uvoz-izvoz i posredništvo, OIB 03749679348, Poljička cesta bb, 21000 Split</derivirana_varijabla>
  </DomainObject.Predmet.ProtustrankaWithAdressOIB>
  <DomainObject.Predmet.ProtustrankaNazivFormated>
    <izvorni_sadrzaj>BISER-TRADE društvo s ograničenom odgovornošću za ugostiteljstvo, proizvodnju, trgovinu, turizam, uvoz-izvoz i posredništvo</izvorni_sadrzaj>
    <derivirana_varijabla naziv="DomainObject.Predmet.ProtustrankaNazivFormated_1">BISER-TRADE društvo s ograničenom odgovornošću za ugostiteljstvo, proizvodnju, trgovinu, turizam, uvoz-izvoz i posredništvo</derivirana_varijabla>
  </DomainObject.Predmet.ProtustrankaNazivFormated>
  <DomainObject.Predmet.ProtustrankaNazivFormatedOIB>
    <izvorni_sadrzaj>BISER-TRADE društvo s ograničenom odgovornošću za ugostiteljstvo, proizvodnju, trgovinu, turizam, uvoz-izvoz i posredništvo, OIB 03749679348</izvorni_sadrzaj>
    <derivirana_varijabla naziv="DomainObject.Predmet.ProtustrankaNazivFormatedOIB_1">BISER-TRADE društvo s ograničenom odgovornošću za ugostiteljstvo, proizvodnju, trgovinu, turizam, uvoz-izvoz i posredništvo, OIB 03749679348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11179.78</izvorni_sadrzaj>
    <derivirana_varijabla naziv="DomainObject.Predmet.TrenutnaVrijednost_1">11179.78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BISER-TRADE društvo s ograničenom odgovornošću za ugostiteljstvo, proizvodnju, trgovinu, turizam, uvoz-izvoz i posredništvo</item>
    </izvorni_sadrzaj>
    <derivirana_varijabla naziv="DomainObject.Predmet.ProtuStrankaListFormated_1">
      <item>BISER-TRADE društvo s ograničenom odgovornošću za ugostiteljstvo, proizvodnju, trgovinu, turizam, uvoz-izvoz i posredništvo</item>
    </derivirana_varijabla>
  </DomainObject.Predmet.ProtuStrankaListFormated>
  <DomainObject.Predmet.ProtuStrankaListFormatedOIB>
    <izvorni_sadrzaj>
      <item>BISER-TRADE društvo s ograničenom odgovornošću za ugostiteljstvo, proizvodnju, trgovinu, turizam, uvoz-izvoz i posredništvo, OIB 03749679348</item>
    </izvorni_sadrzaj>
    <derivirana_varijabla naziv="DomainObject.Predmet.ProtuStrankaListFormatedOIB_1">
      <item>BISER-TRADE društvo s ograničenom odgovornošću za ugostiteljstvo, proizvodnju, trgovinu, turizam, uvoz-izvoz i posredništvo, OIB 03749679348</item>
    </derivirana_varijabla>
  </DomainObject.Predmet.ProtuStrankaListFormatedOIB>
  <DomainObject.Predmet.ProtuStrankaListFormatedWithAdress>
    <izvorni_sadrzaj>
      <item>BISER-TRADE društvo s ograničenom odgovornošću za ugostiteljstvo, proizvodnju, trgovinu, turizam, uvoz-izvoz i posredništvo, Poljička cesta bb, 21000 Split</item>
    </izvorni_sadrzaj>
    <derivirana_varijabla naziv="DomainObject.Predmet.ProtuStrankaListFormatedWithAdress_1">
      <item>BISER-TRADE društvo s ograničenom odgovornošću za ugostiteljstvo, proizvodnju, trgovinu, turizam, uvoz-izvoz i posredništvo, Poljička cesta bb, 21000 Split</item>
    </derivirana_varijabla>
  </DomainObject.Predmet.ProtuStrankaListFormatedWithAdress>
  <DomainObject.Predmet.ProtuStrankaListFormatedWithAdressOIB>
    <izvorni_sadrzaj>
      <item>BISER-TRADE društvo s ograničenom odgovornošću za ugostiteljstvo, proizvodnju, trgovinu, turizam, uvoz-izvoz i posredništvo, OIB 03749679348, Poljička cesta bb, 21000 Split</item>
    </izvorni_sadrzaj>
    <derivirana_varijabla naziv="DomainObject.Predmet.ProtuStrankaListFormatedWithAdressOIB_1">
      <item>BISER-TRADE društvo s ograničenom odgovornošću za ugostiteljstvo, proizvodnju, trgovinu, turizam, uvoz-izvoz i posredništvo, OIB 03749679348, Poljička cesta bb, 21000 Split</item>
    </derivirana_varijabla>
  </DomainObject.Predmet.ProtuStrankaListFormatedWithAdressOIB>
  <DomainObject.Predmet.ProtuStrankaListNazivFormated>
    <izvorni_sadrzaj>
      <item>BISER-TRADE društvo s ograničenom odgovornošću za ugostiteljstvo, proizvodnju, trgovinu, turizam, uvoz-izvoz i posredništvo</item>
    </izvorni_sadrzaj>
    <derivirana_varijabla naziv="DomainObject.Predmet.ProtuStrankaListNazivFormated_1">
      <item>BISER-TRADE društvo s ograničenom odgovornošću za ugostiteljstvo, proizvodnju, trgovinu, turizam, uvoz-izvoz i posredništvo</item>
    </derivirana_varijabla>
  </DomainObject.Predmet.ProtuStrankaListNazivFormated>
  <DomainObject.Predmet.ProtuStrankaListNazivFormatedOIB>
    <izvorni_sadrzaj>
      <item>BISER-TRADE društvo s ograničenom odgovornošću za ugostiteljstvo, proizvodnju, trgovinu, turizam, uvoz-izvoz i posredništvo, OIB 03749679348</item>
    </izvorni_sadrzaj>
    <derivirana_varijabla naziv="DomainObject.Predmet.ProtuStrankaListNazivFormatedOIB_1">
      <item>BISER-TRADE društvo s ograničenom odgovornošću za ugostiteljstvo, proizvodnju, trgovinu, turizam, uvoz-izvoz i posredništvo, OIB 03749679348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BISER-TRADE društvo s ograničenom odgovornošću za ugostiteljstvo, proizvodnju, trgovinu, turizam, uvoz-izvoz i posredništvo</izvorni_sadrzaj>
    <derivirana_varijabla naziv="DomainObject.Predmet.ProtustrankaIDrugi_1">BISER-TRADE društvo s ograničenom odgovornošću za ugostiteljstvo, proizvodnju, trgovinu, turizam, uvoz-izvoz i posredništvo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BISER-TRADE društvo s ograničenom odgovornošću za ugostiteljstvo, proizvodnju, trgovinu, turizam, uvoz-izvoz i posredništvo, OIB 03749679348, Poljička cesta bb, 21000 Split</izvorni_sadrzaj>
    <derivirana_varijabla naziv="DomainObject.Predmet.ProtustrankaIDrugiAdressOIB_1">BISER-TRADE društvo s ograničenom odgovornošću za ugostiteljstvo, proizvodnju, trgovinu, turizam, uvoz-izvoz i posredništvo, OIB 03749679348, Poljička cesta 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BISER-TRADE društvo s ograničenom odgovornošću za ugostiteljstvo, proizvodnju, trgovinu, turizam, uvoz-izvoz i posredništvo</item>
      <item>FINANCIJSKA AGENCIJA, RC SPLIT</item>
    </izvorni_sadrzaj>
    <derivirana_varijabla naziv="DomainObject.Predmet.SudioniciListNaziv_1">
      <item>BISER-TRADE društvo s ograničenom odgovornošću za ugostiteljstvo, proizvodnju, trgovinu, turizam, uvoz-izvoz i posredništvo</item>
      <item>FINANCIJSKA AGENCIJA, RC SPLIT</item>
    </derivirana_varijabla>
  </DomainObject.Predmet.SudioniciListNaziv>
  <DomainObject.Predmet.SudioniciListAdressOIB>
    <izvorni_sadrzaj>
      <item>BISER-TRADE društvo s ograničenom odgovornošću za ugostiteljstvo, proizvodnju, trgovinu, turizam, uvoz-izvoz i posredništvo, OIB 03749679348, Poljička cesta bb,21000 Split</item>
      <item>FINANCIJSKA AGENCIJA, RC SPLIT, OIB 85821130368, Mažuranićevo šetalište 24 b,21000 Split</item>
    </izvorni_sadrzaj>
    <derivirana_varijabla naziv="DomainObject.Predmet.SudioniciListAdressOIB_1">
      <item>BISER-TRADE društvo s ograničenom odgovornošću za ugostiteljstvo, proizvodnju, trgovinu, turizam, uvoz-izvoz i posredništvo, OIB 03749679348, Poljička cesta 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03749679348</item>
      <item>, OIB 85821130368</item>
    </izvorni_sadrzaj>
    <derivirana_varijabla naziv="DomainObject.Predmet.SudioniciListNazivOIB_1">
      <item>, OIB 03749679348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1830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2017-12-22T09:02:00Z</dcterms:created>
  <dc:creator>Katarina Mikulić</dc:creator>
  <cp:lastModifiedBy>Ana Golub Gruić</cp:lastModifiedBy>
  <cp:lastPrinted>2017-12-22T09:03:00Z</cp:lastPrinted>
  <dcterms:modified xmlns:xsi="http://www.w3.org/2001/XMLSchema-instance" xsi:type="dcterms:W3CDTF">2017-12-22T09:50:00Z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