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3788" w14:paraId="20b3788" w:rsidRDefault="005F183F" w:rsidR="005F183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Amruševa 2/II                                                           </w:t>
      </w:r>
      <w:r w:rsidR="005F183F">
        <w:rPr>
          <w:sz w:val="24"/>
          <w:szCs w:val="24"/>
        </w:rPr>
        <w:t xml:space="preserve">                 </w:t>
      </w:r>
      <w:r w:rsidR="002A5F06">
        <w:rPr>
          <w:sz w:val="24"/>
          <w:szCs w:val="24"/>
        </w:rPr>
        <w:t xml:space="preserve">  67. St-229/12</w:t>
      </w:r>
      <w:r w:rsidR="005F183F">
        <w:rPr>
          <w:sz w:val="24"/>
          <w:szCs w:val="24"/>
        </w:rPr>
        <w:t>-134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CB71A9" w:rsidP="008875CB" w:rsidR="00CB71A9" w:rsidRPr="00CB71A9">
      <w:pPr>
        <w:jc w:val="center"/>
        <w:rPr>
          <w:sz w:val="24"/>
          <w:szCs w:val="24"/>
        </w:rPr>
      </w:pP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8875CB" w:rsidR="00142285" w:rsidRPr="006562E1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</w:t>
      </w:r>
      <w:proofErr w:type="spellStart"/>
      <w:r w:rsidRPr="006562E1">
        <w:rPr>
          <w:sz w:val="24"/>
          <w:szCs w:val="24"/>
        </w:rPr>
        <w:t>Zubaku</w:t>
      </w:r>
      <w:proofErr w:type="spellEnd"/>
      <w:r w:rsidRPr="006562E1">
        <w:rPr>
          <w:sz w:val="24"/>
          <w:szCs w:val="24"/>
        </w:rPr>
        <w:t xml:space="preserve">, u stečajnom  postupku nad dužnikom </w:t>
      </w:r>
      <w:r w:rsidR="002A5F06">
        <w:rPr>
          <w:sz w:val="24"/>
          <w:szCs w:val="24"/>
          <w:lang w:val="en-GB"/>
        </w:rPr>
        <w:t xml:space="preserve">HIDRO MARK </w:t>
      </w:r>
      <w:proofErr w:type="spellStart"/>
      <w:r w:rsidR="002A5F06">
        <w:rPr>
          <w:sz w:val="24"/>
          <w:szCs w:val="24"/>
          <w:lang w:val="en-GB"/>
        </w:rPr>
        <w:t>d.o.o</w:t>
      </w:r>
      <w:proofErr w:type="spellEnd"/>
      <w:r w:rsidR="002A5F06">
        <w:rPr>
          <w:sz w:val="24"/>
          <w:szCs w:val="24"/>
          <w:lang w:val="en-GB"/>
        </w:rPr>
        <w:t xml:space="preserve">. </w:t>
      </w:r>
      <w:proofErr w:type="gramStart"/>
      <w:r w:rsidR="002A5F06">
        <w:rPr>
          <w:sz w:val="24"/>
          <w:szCs w:val="24"/>
          <w:lang w:val="en-GB"/>
        </w:rPr>
        <w:t>u</w:t>
      </w:r>
      <w:proofErr w:type="gramEnd"/>
      <w:r w:rsidR="002A5F06">
        <w:rPr>
          <w:sz w:val="24"/>
          <w:szCs w:val="24"/>
          <w:lang w:val="en-GB"/>
        </w:rPr>
        <w:t xml:space="preserve"> </w:t>
      </w:r>
      <w:proofErr w:type="spellStart"/>
      <w:r w:rsidR="002A5F06">
        <w:rPr>
          <w:sz w:val="24"/>
          <w:szCs w:val="24"/>
          <w:lang w:val="en-GB"/>
        </w:rPr>
        <w:t>stečaju</w:t>
      </w:r>
      <w:proofErr w:type="spellEnd"/>
      <w:r w:rsidR="002A5F06">
        <w:rPr>
          <w:sz w:val="24"/>
          <w:szCs w:val="24"/>
          <w:lang w:val="en-GB"/>
        </w:rPr>
        <w:t>,</w:t>
      </w:r>
      <w:r w:rsidR="002A5F06" w:rsidRPr="002A5F06">
        <w:rPr>
          <w:sz w:val="24"/>
          <w:szCs w:val="24"/>
          <w:lang w:val="en-GB"/>
        </w:rPr>
        <w:t xml:space="preserve"> Zagreb, </w:t>
      </w:r>
      <w:proofErr w:type="spellStart"/>
      <w:r w:rsidR="002A5F06" w:rsidRPr="002A5F06">
        <w:rPr>
          <w:sz w:val="24"/>
          <w:szCs w:val="24"/>
          <w:lang w:val="en-GB"/>
        </w:rPr>
        <w:t>Ribnjak</w:t>
      </w:r>
      <w:proofErr w:type="spellEnd"/>
      <w:r w:rsidR="002A5F06" w:rsidRPr="002A5F06">
        <w:rPr>
          <w:sz w:val="24"/>
          <w:szCs w:val="24"/>
          <w:lang w:val="en-GB"/>
        </w:rPr>
        <w:t xml:space="preserve"> 5</w:t>
      </w:r>
      <w:r w:rsidR="002A5F06" w:rsidRPr="002A5F06">
        <w:rPr>
          <w:sz w:val="24"/>
          <w:szCs w:val="24"/>
        </w:rPr>
        <w:t>6</w:t>
      </w:r>
      <w:r w:rsidR="002A5F06">
        <w:rPr>
          <w:sz w:val="24"/>
          <w:szCs w:val="24"/>
        </w:rPr>
        <w:t xml:space="preserve">, </w:t>
      </w:r>
      <w:r w:rsidR="002A5F06" w:rsidRPr="002A5F06">
        <w:rPr>
          <w:sz w:val="24"/>
          <w:szCs w:val="24"/>
          <w:lang w:val="en-GB"/>
        </w:rPr>
        <w:t>OIB: 85203324065</w:t>
      </w:r>
      <w:r w:rsidR="00142285" w:rsidRPr="006562E1">
        <w:rPr>
          <w:sz w:val="24"/>
          <w:szCs w:val="24"/>
        </w:rPr>
        <w:t xml:space="preserve">, </w:t>
      </w:r>
      <w:r w:rsidR="002A5F06">
        <w:rPr>
          <w:sz w:val="24"/>
          <w:szCs w:val="24"/>
        </w:rPr>
        <w:br/>
      </w:r>
      <w:r w:rsidR="005F183F">
        <w:rPr>
          <w:sz w:val="24"/>
          <w:szCs w:val="24"/>
        </w:rPr>
        <w:t>29. travnja</w:t>
      </w:r>
      <w:r w:rsidR="002A5F06">
        <w:rPr>
          <w:sz w:val="24"/>
          <w:szCs w:val="24"/>
        </w:rPr>
        <w:t xml:space="preserve"> 2016</w:t>
      </w:r>
      <w:r w:rsidR="00142285" w:rsidRPr="006562E1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2A5F06" w:rsidRPr="002A5F06">
        <w:rPr>
          <w:sz w:val="24"/>
          <w:szCs w:val="24"/>
          <w:lang w:val="en-GB"/>
        </w:rPr>
        <w:t xml:space="preserve">HIDRO MARK </w:t>
      </w:r>
      <w:proofErr w:type="spellStart"/>
      <w:r w:rsidR="002A5F06" w:rsidRPr="002A5F06">
        <w:rPr>
          <w:sz w:val="24"/>
          <w:szCs w:val="24"/>
          <w:lang w:val="en-GB"/>
        </w:rPr>
        <w:t>d.o.o</w:t>
      </w:r>
      <w:proofErr w:type="spellEnd"/>
      <w:r w:rsidR="002A5F06" w:rsidRPr="002A5F06">
        <w:rPr>
          <w:sz w:val="24"/>
          <w:szCs w:val="24"/>
          <w:lang w:val="en-GB"/>
        </w:rPr>
        <w:t xml:space="preserve">. </w:t>
      </w:r>
      <w:proofErr w:type="gramStart"/>
      <w:r w:rsidR="002A5F06" w:rsidRPr="002A5F06">
        <w:rPr>
          <w:sz w:val="24"/>
          <w:szCs w:val="24"/>
          <w:lang w:val="en-GB"/>
        </w:rPr>
        <w:t>u</w:t>
      </w:r>
      <w:proofErr w:type="gramEnd"/>
      <w:r w:rsidR="002A5F06" w:rsidRPr="002A5F06">
        <w:rPr>
          <w:sz w:val="24"/>
          <w:szCs w:val="24"/>
          <w:lang w:val="en-GB"/>
        </w:rPr>
        <w:t xml:space="preserve"> </w:t>
      </w:r>
      <w:proofErr w:type="spellStart"/>
      <w:r w:rsidR="002A5F06" w:rsidRPr="002A5F06">
        <w:rPr>
          <w:sz w:val="24"/>
          <w:szCs w:val="24"/>
          <w:lang w:val="en-GB"/>
        </w:rPr>
        <w:t>stečaju</w:t>
      </w:r>
      <w:proofErr w:type="spellEnd"/>
      <w:r w:rsidR="002A5F06" w:rsidRPr="002A5F06">
        <w:rPr>
          <w:sz w:val="24"/>
          <w:szCs w:val="24"/>
          <w:lang w:val="en-GB"/>
        </w:rPr>
        <w:t xml:space="preserve">, Zagreb, </w:t>
      </w:r>
      <w:proofErr w:type="spellStart"/>
      <w:r w:rsidR="002A5F06" w:rsidRPr="002A5F06">
        <w:rPr>
          <w:sz w:val="24"/>
          <w:szCs w:val="24"/>
          <w:lang w:val="en-GB"/>
        </w:rPr>
        <w:t>Ribnjak</w:t>
      </w:r>
      <w:proofErr w:type="spellEnd"/>
      <w:r w:rsidR="002A5F06" w:rsidRPr="002A5F06">
        <w:rPr>
          <w:sz w:val="24"/>
          <w:szCs w:val="24"/>
          <w:lang w:val="en-GB"/>
        </w:rPr>
        <w:t xml:space="preserve"> 5</w:t>
      </w:r>
      <w:r w:rsidR="002A5F06" w:rsidRPr="002A5F06">
        <w:rPr>
          <w:sz w:val="24"/>
          <w:szCs w:val="24"/>
        </w:rPr>
        <w:t>6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9C1E70">
        <w:rPr>
          <w:sz w:val="24"/>
          <w:szCs w:val="24"/>
        </w:rPr>
        <w:br/>
      </w:r>
      <w:r w:rsidR="002A5F06">
        <w:rPr>
          <w:sz w:val="24"/>
          <w:szCs w:val="24"/>
        </w:rPr>
        <w:t>6. srpanj 2016. u 9</w:t>
      </w:r>
      <w:r w:rsidR="00CF6F6B" w:rsidRPr="00CB71A9">
        <w:rPr>
          <w:sz w:val="24"/>
          <w:szCs w:val="24"/>
        </w:rPr>
        <w:t>.3</w:t>
      </w:r>
      <w:r w:rsidR="008875CB" w:rsidRPr="00CB71A9">
        <w:rPr>
          <w:sz w:val="24"/>
          <w:szCs w:val="24"/>
        </w:rPr>
        <w:t>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5F183F" w:rsidP="006562E1" w:rsidR="005F183F" w:rsidRPr="008875CB">
      <w:pPr>
        <w:rPr>
          <w:sz w:val="24"/>
          <w:szCs w:val="24"/>
        </w:rPr>
      </w:pP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5F183F">
        <w:rPr>
          <w:sz w:val="24"/>
          <w:szCs w:val="24"/>
        </w:rPr>
        <w:t>29. travnja</w:t>
      </w:r>
      <w:r w:rsidR="006562E1">
        <w:rPr>
          <w:sz w:val="24"/>
          <w:szCs w:val="24"/>
        </w:rPr>
        <w:t xml:space="preserve"> 2016</w:t>
      </w:r>
      <w:r w:rsidR="007B2F69" w:rsidRPr="008875CB">
        <w:rPr>
          <w:sz w:val="24"/>
          <w:szCs w:val="24"/>
        </w:rPr>
        <w:t>.</w:t>
      </w:r>
    </w:p>
    <w:p w:rsidRDefault="007B2F69" w:rsidP="005F183F" w:rsidR="007B2F69">
      <w:pPr>
        <w:ind w:firstLine="720"/>
        <w:jc w:val="right"/>
        <w:rPr>
          <w:sz w:val="24"/>
          <w:szCs w:val="24"/>
        </w:rPr>
      </w:pPr>
    </w:p>
    <w:p w:rsidRDefault="00D65985" w:rsidP="005F183F" w:rsidR="00D65985" w:rsidRPr="008875CB">
      <w:pPr>
        <w:pStyle w:val="Tijeloteksta"/>
        <w:ind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  <w:t>SUDAC:</w:t>
      </w:r>
    </w:p>
    <w:p w:rsidRDefault="005F183F" w:rsidP="005F183F" w:rsidR="005F183F" w:rsidRPr="008875CB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</w:t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EA4ED3" w:rsidR="00221B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5F183F" w:rsidP="00EA4ED3" w:rsidR="005F183F">
      <w:pPr>
        <w:jc w:val="both"/>
        <w:rPr>
          <w:sz w:val="24"/>
          <w:szCs w:val="24"/>
        </w:rPr>
      </w:pPr>
    </w:p>
    <w:p w:rsidRDefault="005F183F" w:rsidP="001745C1" w:rsidR="005F183F" w:rsidRPr="005F183F">
      <w:pPr>
        <w:jc w:val="right"/>
        <w:rPr>
          <w:sz w:val="24"/>
        </w:rPr>
      </w:pPr>
      <w:r w:rsidRPr="005F183F">
        <w:rPr>
          <w:sz w:val="24"/>
        </w:rPr>
        <w:t xml:space="preserve">Za točnost </w:t>
      </w:r>
      <w:proofErr w:type="spellStart"/>
      <w:r w:rsidRPr="005F183F">
        <w:rPr>
          <w:sz w:val="24"/>
        </w:rPr>
        <w:t>otpravka</w:t>
      </w:r>
      <w:proofErr w:type="spellEnd"/>
      <w:r w:rsidRPr="005F183F">
        <w:rPr>
          <w:sz w:val="24"/>
        </w:rPr>
        <w:t>-ovlašteni službenik:</w:t>
      </w:r>
      <w:r w:rsidRPr="005F183F">
        <w:rPr>
          <w:sz w:val="24"/>
        </w:rPr>
        <w:br/>
        <w:t>Ivana Rogić</w:t>
      </w:r>
    </w:p>
    <w:p w:rsidRDefault="00221B3D" w:rsidP="005F183F" w:rsidR="00221B3D" w:rsidRPr="005F183F">
      <w:pPr>
        <w:rPr>
          <w:sz w:val="32"/>
          <w:szCs w:val="24"/>
        </w:rPr>
      </w:pPr>
      <w:r w:rsidRPr="005F183F">
        <w:rPr>
          <w:sz w:val="32"/>
          <w:szCs w:val="24"/>
        </w:rPr>
        <w:t xml:space="preserve"> </w:t>
      </w:r>
    </w:p>
    <w:sectPr w:rsidSect="005F183F" w:rsidR="00221B3D" w:rsidRPr="005F183F">
      <w:pgSz w:h="15840" w:w="12240"/>
      <w:pgMar w:gutter="0" w:footer="708" w:header="708" w:left="1800" w:bottom="1134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2A5F06"/>
    <w:rsid w:val="00310357"/>
    <w:rsid w:val="00490AD9"/>
    <w:rsid w:val="00577C20"/>
    <w:rsid w:val="005F183F"/>
    <w:rsid w:val="006562E1"/>
    <w:rsid w:val="007B2F69"/>
    <w:rsid w:val="007C516D"/>
    <w:rsid w:val="008875CB"/>
    <w:rsid w:val="008A286D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65985"/>
    <w:rsid w:val="00DE777C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8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8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8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8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F18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83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8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8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8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8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F18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83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St-229/2012</izvorni_sadrzaj>
    <derivirana_varijabla naziv="DomainObject.Predmet.OznakaBroj_1">St-229/2012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40.St-177/08-a/a</izvorni_sadrzaj>
    <derivirana_varijabla naziv="DomainObject.Predmet.PrimjedbaSuca_1">VEZA:
40.St-177/08-a/a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 MARK za trgovinu i usluge zastupanog po punomoćniku ZZ Josip Orešković</izvorni_sadrzaj>
    <derivirana_varijabla naziv="DomainObject.Predmet.ProtustrankaFormated_1">  HIDRO MARK za trgovinu i usluge zastupanog po punomoćniku ZZ Josip Orešković</derivirana_varijabla>
  </DomainObject.Predmet.ProtustrankaFormated>
  <DomainObject.Predmet.ProtustrankaFormatedOIB>
    <izvorni_sadrzaj>  HIDRO MARK za trgovinu i usluge, OIB 85203324065 zastupanog po punomoćniku ZZ Josip Orešković</izvorni_sadrzaj>
    <derivirana_varijabla naziv="DomainObject.Predmet.ProtustrankaFormatedOIB_1">  HIDRO MARK za trgovinu i usluge, OIB 85203324065 zastupanog po punomoćniku ZZ Josip Orešković</derivirana_varijabla>
  </DomainObject.Predmet.ProtustrankaFormatedOIB>
  <DomainObject.Predmet.ProtustrankaFormatedWithAdress>
    <izvorni_sadrzaj> HIDRO MARK za trgovinu i usluge, Ribnjak 5, 10000 Zagreb zastupanog po punomoćniku ZZ Josip Orešković</izvorni_sadrzaj>
    <derivirana_varijabla naziv="DomainObject.Predmet.ProtustrankaFormatedWithAdress_1"> HIDRO MARK za trgovinu i usluge, Ribnjak 5, 10000 Zagreb zastupanog po punomoćniku ZZ Josip Orešković</derivirana_varijabla>
  </DomainObject.Predmet.ProtustrankaFormatedWithAdress>
  <DomainObject.Predmet.ProtustrankaFormatedWithAdressOIB>
    <izvorni_sadrzaj> HIDRO MARK za trgovinu i usluge, OIB 85203324065, Ribnjak 5, 10000 Zagreb zastupanog po punomoćniku ZZ Josip Orešković</izvorni_sadrzaj>
    <derivirana_varijabla naziv="DomainObject.Predmet.ProtustrankaFormatedWithAdressOIB_1"> HIDRO MARK za trgovinu i usluge, OIB 85203324065, Ribnjak 5, 10000 Zagreb zastupanog po punomoćniku ZZ Josip Orešković</derivirana_varijabla>
  </DomainObject.Predmet.ProtustrankaFormatedWithAdressOIB>
  <DomainObject.Predmet.ProtustrankaWithAdress>
    <izvorni_sadrzaj>HIDRO MARK za trgovinu i usluge Ribnjak 5, 10000 Zagreb</izvorni_sadrzaj>
    <derivirana_varijabla naziv="DomainObject.Predmet.ProtustrankaWithAdress_1">HIDRO MARK za trgovinu i usluge Ribnjak 5, 10000 Zagreb</derivirana_varijabla>
  </DomainObject.Predmet.ProtustrankaWithAdress>
  <DomainObject.Predmet.ProtustrankaWithAdressOIB>
    <izvorni_sadrzaj>HIDRO MARK za trgovinu i usluge, OIB 85203324065, Ribnjak 5, 10000 Zagreb</izvorni_sadrzaj>
    <derivirana_varijabla naziv="DomainObject.Predmet.ProtustrankaWithAdressOIB_1">HIDRO MARK za trgovinu i usluge, OIB 85203324065, Ribnjak 5, 10000 Zagreb</derivirana_varijabla>
  </DomainObject.Predmet.ProtustrankaWithAdressOIB>
  <DomainObject.Predmet.ProtustrankaNazivFormated>
    <izvorni_sadrzaj>HIDRO MARK za trgovinu i usluge</izvorni_sadrzaj>
    <derivirana_varijabla naziv="DomainObject.Predmet.ProtustrankaNazivFormated_1">HIDRO MARK za trgovinu i usluge</derivirana_varijabla>
  </DomainObject.Predmet.ProtustrankaNazivFormated>
  <DomainObject.Predmet.ProtustrankaNazivFormatedOIB>
    <izvorni_sadrzaj>HIDRO MARK za trgovinu i usluge, OIB 85203324065</izvorni_sadrzaj>
    <derivirana_varijabla naziv="DomainObject.Predmet.ProtustrankaNazivFormatedOIB_1">HIDRO MARK za trgovinu i usluge, OIB 85203324065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AUTO-PULS d.o.o.; BAKAR-METAL jednostavno društvo s ograničenom odgovornošću za usluge; Z.T.T., d.o.o. za unutarnju i vanjsku trgovinu i usluge; DRVO COMMERCE d.o.o.</izvorni_sadrzaj>
    <derivirana_varijabla naziv="DomainObject.Predmet.StrankaFormated_1">  REPUBLIKA HRVATSKA, MINISTARSTVO FINANCIJA, POREZNA UPRAVA, PODRUČNI URED ZAGREB zastupanog po punomoćniku ŽUPANIJSKO DRŽAVNO ODVJETNIŠTVO U ZAGREBU; AUTO-PULS d.o.o.; BAKAR-METAL jednostavno društvo s ograničenom odgovornošću za usluge; Z.T.T., d.o.o. za unutarnju i vanjsku trgovinu i usluge; DRVO COMMERCE d.o.o.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ZAGREBU; AUTO-PULS d.o.o., OIB 30937172834; BAKAR-METAL jednostavno društvo s ograničenom odgovornošću za usluge, OIB 01009358863; Z.T.T., d.o.o. za unutarnju i vanjsku trgovinu i usluge, OIB 75935511444; DRVO COMMERCE d.o.o.</izvorni_sadrzaj>
    <derivirana_varijabla naziv="DomainObject.Predmet.StrankaFormatedOIB_1">  REPUBLIKA HRVATSKA, MINISTARSTVO FINANCIJA, POREZNA UPRAVA, PODRUČNI URED ZAGREB zastupanog po punomoćniku ŽUPANIJSKO DRŽAVNO ODVJETNIŠTVO U ZAGREBU; AUTO-PULS d.o.o., OIB 30937172834; BAKAR-METAL jednostavno društvo s ograničenom odgovornošću za usluge, OIB 01009358863; Z.T.T., d.o.o. za unutarnju i vanjsku trgovinu i usluge, OIB 75935511444; DRVO COMMERCE d.o.o.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AUTO-PULS d.o.o.; BAKAR-METAL jednostavno društvo s ograničenom odgovornošću za usluge, Jurja Barakovića 35, 10000 Zagreb; Z.T.T., d.o.o. za unutarnju i vanjsku trgovinu i usluge, Fancevljev Prilaz 9, 10000 Zagreb; DRVO COMMERCE d.o.o., Pribinić, 74276 Republika Srbija, Pribinić</izvorni_sadrzaj>
    <derivirana_varijabla naziv="DomainObject.Predmet.StrankaFormatedWithAdress_1"> REPUBLIKA HRVATSKA, MINISTARSTVO FINANCIJA, POREZNA UPRAVA, PODRUČNI URED ZAGREB zastupanog po punomoćniku ŽUPANIJSKO DRŽAVNO ODVJETNIŠTVO U ZAGREBU; AUTO-PULS d.o.o.; BAKAR-METAL jednostavno društvo s ograničenom odgovornošću za usluge, Jurja Barakovića 35, 10000 Zagreb; Z.T.T., d.o.o. za unutarnju i vanjsku trgovinu i usluge, Fancevljev Prilaz 9, 10000 Zagreb; DRVO COMMERCE d.o.o., Pribinić, 74276 Republika Srbija, Pribinić</derivirana_varijabla>
  </DomainObject.Predmet.StrankaFormatedWithAdress>
  <DomainObject.Predmet.StrankaFormatedWithAdressOIB>
    <izvorni_sadrzaj> REPUBLIKA HRVATSKA, MINISTARSTVO FINANCIJA, POREZNA UPRAVA, PODRUČNI URED ZAGREB zastupanog po punomoćniku ŽUPANIJSKO DRŽAVNO ODVJETNIŠTVO U ZAGREBU; AUTO-PULS d.o.o., OIB 30937172834; BAKAR-METAL jednostavno društvo s ograničenom odgovornošću za usluge, OIB 01009358863, Jurja Barakovića 35, 10000 Zagreb; Z.T.T., d.o.o. za unutarnju i vanjsku trgovinu i usluge, OIB 75935511444, Fancevljev Prilaz 9, 10000 Zagreb; DRVO COMMERCE d.o.o., Pribinić, 74276 Republika Srbija, Pribinić</izvorni_sadrzaj>
    <derivirana_varijabla naziv="DomainObject.Predmet.StrankaFormatedWithAdressOIB_1"> REPUBLIKA HRVATSKA, MINISTARSTVO FINANCIJA, POREZNA UPRAVA, PODRUČNI URED ZAGREB zastupanog po punomoćniku ŽUPANIJSKO DRŽAVNO ODVJETNIŠTVO U ZAGREBU; AUTO-PULS d.o.o., OIB 30937172834; BAKAR-METAL jednostavno društvo s ograničenom odgovornošću za usluge, OIB 01009358863, Jurja Barakovića 35, 10000 Zagreb; Z.T.T., d.o.o. za unutarnju i vanjsku trgovinu i usluge, OIB 75935511444, Fancevljev Prilaz 9, 10000 Zagreb; DRVO COMMERCE d.o.o., Pribinić, 74276 Republika Srbija, Pribinić</derivirana_varijabla>
  </DomainObject.Predmet.StrankaFormatedWithAdressOIB>
  <DomainObject.Predmet.StrankaWithAdress>
    <izvorni_sadrzaj>REPUBLIKA HRVATSKA, MINISTARSTVO FINANCIJA, POREZNA UPRAVA, PODRUČNI URED ZAGREB ,AUTO-PULS d.o.o. ,BAKAR-METAL jednostavno društvo s ograničenom odgovornošću za usluge Jurja Barakovića 35,10000 Zagreb,Z.T.T., d.o.o. za unutarnju i vanjsku trgovinu i usluge Fancevljev Prilaz 9,10000 Zagreb,DRVO COMMERCE d.o.o. Pribinić,74276 Republika Srbija, Pribinić</izvorni_sadrzaj>
    <derivirana_varijabla naziv="DomainObject.Predmet.StrankaWithAdress_1">REPUBLIKA HRVATSKA, MINISTARSTVO FINANCIJA, POREZNA UPRAVA, PODRUČNI URED ZAGREB ,AUTO-PULS d.o.o. ,BAKAR-METAL jednostavno društvo s ograničenom odgovornošću za usluge Jurja Barakovića 35,10000 Zagreb,Z.T.T., d.o.o. za unutarnju i vanjsku trgovinu i usluge Fancevljev Prilaz 9,10000 Zagreb,DRVO COMMERCE d.o.o. Pribinić,74276 Republika Srbija, Pribinić</derivirana_varijabla>
  </DomainObject.Predmet.StrankaWithAdress>
  <DomainObject.Predmet.StrankaWithAdressOIB>
    <izvorni_sadrzaj>REPUBLIKA HRVATSKA, MINISTARSTVO FINANCIJA, POREZNA UPRAVA, PODRUČNI URED ZAGREB,AUTO-PULS d.o.o., OIB 30937172834,BAKAR-METAL jednostavno društvo s ograničenom odgovornošću za usluge, OIB 01009358863, Jurja Barakovića 35,10000 Zagreb,Z.T.T., d.o.o. za unutarnju i vanjsku trgovinu i usluge, OIB 75935511444, Fancevljev Prilaz 9,10000 Zagreb,DRVO COMMERCE d.o.o., Pribinić,74276 Republika Srbija, Pribinić</izvorni_sadrzaj>
    <derivirana_varijabla naziv="DomainObject.Predmet.StrankaWithAdressOIB_1">REPUBLIKA HRVATSKA, MINISTARSTVO FINANCIJA, POREZNA UPRAVA, PODRUČNI URED ZAGREB,AUTO-PULS d.o.o., OIB 30937172834,BAKAR-METAL jednostavno društvo s ograničenom odgovornošću za usluge, OIB 01009358863, Jurja Barakovića 35,10000 Zagreb,Z.T.T., d.o.o. za unutarnju i vanjsku trgovinu i usluge, OIB 75935511444, Fancevljev Prilaz 9,10000 Zagreb,DRVO COMMERCE d.o.o., Pribinić,74276 Republika Srbija, Pribinić</derivirana_varijabla>
  </DomainObject.Predmet.StrankaWithAdressOIB>
  <DomainObject.Predmet.StrankaNazivFormated>
    <izvorni_sadrzaj>REPUBLIKA HRVATSKA, MINISTARSTVO FINANCIJA, POREZNA UPRAVA, PODRUČNI URED ZAGREB,AUTO-PULS d.o.o.,BAKAR-METAL jednostavno društvo s ograničenom odgovornošću za usluge,Z.T.T., d.o.o. za unutarnju i vanjsku trgovinu i usluge,DRVO COMMERCE d.o.o.</izvorni_sadrzaj>
    <derivirana_varijabla naziv="DomainObject.Predmet.StrankaNazivFormated_1">REPUBLIKA HRVATSKA, MINISTARSTVO FINANCIJA, POREZNA UPRAVA, PODRUČNI URED ZAGREB,AUTO-PULS d.o.o.,BAKAR-METAL jednostavno društvo s ograničenom odgovornošću za usluge,Z.T.T., d.o.o. za unutarnju i vanjsku trgovinu i usluge,DRVO COMMERCE d.o.o.</derivirana_varijabla>
  </DomainObject.Predmet.StrankaNazivFormated>
  <DomainObject.Predmet.StrankaNazivFormatedOIB>
    <izvorni_sadrzaj>REPUBLIKA HRVATSKA, MINISTARSTVO FINANCIJA, POREZNA UPRAVA, PODRUČNI URED ZAGREB,AUTO-PULS d.o.o., OIB 30937172834,BAKAR-METAL jednostavno društvo s ograničenom odgovornošću za usluge, OIB 01009358863,Z.T.T., d.o.o. za unutarnju i vanjsku trgovinu i usluge, OIB 75935511444,DRVO COMMERCE d.o.o.</izvorni_sadrzaj>
    <derivirana_varijabla naziv="DomainObject.Predmet.StrankaNazivFormatedOIB_1">REPUBLIKA HRVATSKA, MINISTARSTVO FINANCIJA, POREZNA UPRAVA, PODRUČNI URED ZAGREB,AUTO-PULS d.o.o., OIB 30937172834,BAKAR-METAL jednostavno društvo s ograničenom odgovornošću za usluge, OIB 01009358863,Z.T.T., d.o.o. za unutarnju i vanjsku trgovinu i usluge, OIB 75935511444,DRVO COMMERCE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AUTO-PULS d.o.o.</item>
      <item>BAKAR-METAL jednostavno društvo s ograničenom odgovornošću za usluge</item>
      <item>Z.T.T., d.o.o. za unutarnju i vanjsku trgovinu i usluge</item>
      <item>DRVO COMMERCE d.o.o.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AUTO-PULS d.o.o.</item>
      <item>BAKAR-METAL jednostavno društvo s ograničenom odgovornošću za usluge</item>
      <item>Z.T.T., d.o.o. za unutarnju i vanjsku trgovinu i usluge</item>
      <item>DRVO COMMERCE d.o.o.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  <item>AUTO-PULS d.o.o., OIB 30937172834</item>
      <item>BAKAR-METAL jednostavno društvo s ograničenom odgovornošću za usluge, OIB 01009358863</item>
      <item>Z.T.T., d.o.o. za unutarnju i vanjsku trgovinu i usluge, OIB 75935511444</item>
      <item>DRVO COMMERCE d.o.o.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  <item>AUTO-PULS d.o.o., OIB 30937172834</item>
      <item>BAKAR-METAL jednostavno društvo s ograničenom odgovornošću za usluge, OIB 01009358863</item>
      <item>Z.T.T., d.o.o. za unutarnju i vanjsku trgovinu i usluge, OIB 75935511444</item>
      <item>DRVO COMMERCE d.o.o.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AUTO-PULS d.o.o.</item>
      <item>BAKAR-METAL jednostavno društvo s ograničenom odgovornošću za usluge, Jurja Barakovića 35, 10000 Zagreb</item>
      <item>Z.T.T., d.o.o. za unutarnju i vanjsku trgovinu i usluge, Fancevljev Prilaz 9, 10000 Zagreb</item>
      <item>DRVO COMMERCE d.o.o., Pribinić, 74276 Republika Srbija, Pribinić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AUTO-PULS d.o.o.</item>
      <item>BAKAR-METAL jednostavno društvo s ograničenom odgovornošću za usluge, Jurja Barakovića 35, 10000 Zagreb</item>
      <item>Z.T.T., d.o.o. za unutarnju i vanjsku trgovinu i usluge, Fancevljev Prilaz 9, 10000 Zagreb</item>
      <item>DRVO COMMERCE d.o.o., Pribinić, 74276 Republika Srbija, Pribinić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ŽUPANIJSKO DRŽAVNO ODVJETNIŠTVO U ZAGREBU</item>
      <item>AUTO-PULS d.o.o., OIB 30937172834</item>
      <item>BAKAR-METAL jednostavno društvo s ograničenom odgovornošću za usluge, OIB 01009358863, Jurja Barakovića 35, 10000 Zagreb</item>
      <item>Z.T.T., d.o.o. za unutarnju i vanjsku trgovinu i usluge, OIB 75935511444, Fancevljev Prilaz 9, 10000 Zagreb</item>
      <item>DRVO COMMERCE d.o.o., Pribinić, 74276 Republika Srbija, Pribinić</item>
    </izvorni_sadrzaj>
    <derivirana_varijabla naziv="DomainObject.Predmet.StrankaListFormatedWithAdressOIB_1">
      <item>REPUBLIKA HRVATSKA, MINISTARSTVO FINANCIJA, POREZNA UPRAVA, PODRUČNI URED ZAGREB zastupanog po punomoćniku ŽUPANIJSKO DRŽAVNO ODVJETNIŠTVO U ZAGREBU</item>
      <item>AUTO-PULS d.o.o., OIB 30937172834</item>
      <item>BAKAR-METAL jednostavno društvo s ograničenom odgovornošću za usluge, OIB 01009358863, Jurja Barakovića 35, 10000 Zagreb</item>
      <item>Z.T.T., d.o.o. za unutarnju i vanjsku trgovinu i usluge, OIB 75935511444, Fancevljev Prilaz 9, 10000 Zagreb</item>
      <item>DRVO COMMERCE d.o.o., Pribinić, 74276 Republika Srbija, Pribinić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AUTO-PULS d.o.o.</item>
      <item>BAKAR-METAL jednostavno društvo s ograničenom odgovornošću za usluge</item>
      <item>Z.T.T., d.o.o. za unutarnju i vanjsku trgovinu i usluge</item>
      <item>DRVO COMMERCE d.o.o.</item>
    </izvorni_sadrzaj>
    <derivirana_varijabla naziv="DomainObject.Predmet.StrankaListNazivFormated_1">
      <item>REPUBLIKA HRVATSKA, MINISTARSTVO FINANCIJA, POREZNA UPRAVA, PODRUČNI URED ZAGREB</item>
      <item>AUTO-PULS d.o.o.</item>
      <item>BAKAR-METAL jednostavno društvo s ograničenom odgovornošću za usluge</item>
      <item>Z.T.T., d.o.o. za unutarnju i vanjsku trgovinu i usluge</item>
      <item>DRVO COMMERCE d.o.o.</item>
    </derivirana_varijabla>
  </DomainObject.Predmet.StrankaListNazivFormated>
  <DomainObject.Predmet.StrankaListNazivFormatedOIB>
    <izvorni_sadrzaj>
      <item>REPUBLIKA HRVATSKA, MINISTARSTVO FINANCIJA, POREZNA UPRAVA, PODRUČNI URED ZAGREB</item>
      <item>AUTO-PULS d.o.o., OIB 30937172834</item>
      <item>BAKAR-METAL jednostavno društvo s ograničenom odgovornošću za usluge, OIB 01009358863</item>
      <item>Z.T.T., d.o.o. za unutarnju i vanjsku trgovinu i usluge, OIB 75935511444</item>
      <item>DRVO COMMERCE d.o.o.</item>
    </izvorni_sadrzaj>
    <derivirana_varijabla naziv="DomainObject.Predmet.StrankaListNazivFormatedOIB_1">
      <item>REPUBLIKA HRVATSKA, MINISTARSTVO FINANCIJA, POREZNA UPRAVA, PODRUČNI URED ZAGREB</item>
      <item>AUTO-PULS d.o.o., OIB 30937172834</item>
      <item>BAKAR-METAL jednostavno društvo s ograničenom odgovornošću za usluge, OIB 01009358863</item>
      <item>Z.T.T., d.o.o. za unutarnju i vanjsku trgovinu i usluge, OIB 75935511444</item>
      <item>DRVO COMMERCE d.o.o.</item>
    </derivirana_varijabla>
  </DomainObject.Predmet.StrankaListNazivFormatedOIB>
  <DomainObject.Predmet.ProtuStrankaListFormated>
    <izvorni_sadrzaj>
      <item>HIDRO MARK za trgovinu i usluge zastupanog po punomoćniku ZZ Josip Orešković</item>
    </izvorni_sadrzaj>
    <derivirana_varijabla naziv="DomainObject.Predmet.ProtuStrankaListFormated_1">
      <item>HIDRO MARK za trgovinu i usluge zastupanog po punomoćniku ZZ Josip Orešković</item>
    </derivirana_varijabla>
  </DomainObject.Predmet.ProtuStrankaListFormated>
  <DomainObject.Predmet.ProtuStrankaListFormatedOIB>
    <izvorni_sadrzaj>
      <item>HIDRO MARK za trgovinu i usluge, OIB 85203324065 zastupanog po punomoćniku ZZ Josip Orešković</item>
    </izvorni_sadrzaj>
    <derivirana_varijabla naziv="DomainObject.Predmet.ProtuStrankaListFormatedOIB_1">
      <item>HIDRO MARK za trgovinu i usluge, OIB 85203324065 zastupanog po punomoćniku ZZ Josip Orešković</item>
    </derivirana_varijabla>
  </DomainObject.Predmet.ProtuStrankaListFormatedOIB>
  <DomainObject.Predmet.ProtuStrankaListFormatedWithAdress>
    <izvorni_sadrzaj>
      <item>HIDRO MARK za trgovinu i usluge, Ribnjak 5, 10000 Zagreb zastupanog po punomoćniku ZZ Josip Orešković</item>
    </izvorni_sadrzaj>
    <derivirana_varijabla naziv="DomainObject.Predmet.ProtuStrankaListFormatedWithAdress_1">
      <item>HIDRO MARK za trgovinu i usluge, Ribnjak 5, 10000 Zagreb zastupanog po punomoćniku ZZ Josip Orešković</item>
    </derivirana_varijabla>
  </DomainObject.Predmet.ProtuStrankaListFormatedWithAdress>
  <DomainObject.Predmet.ProtuStrankaListFormatedWithAdressOIB>
    <izvorni_sadrzaj>
      <item>HIDRO MARK za trgovinu i usluge, OIB 85203324065, Ribnjak 5, 10000 Zagreb zastupanog po punomoćniku ZZ Josip Orešković</item>
    </izvorni_sadrzaj>
    <derivirana_varijabla naziv="DomainObject.Predmet.ProtuStrankaListFormatedWithAdressOIB_1">
      <item>HIDRO MARK za trgovinu i usluge, OIB 85203324065, Ribnjak 5, 10000 Zagreb zastupanog po punomoćniku ZZ Josip Orešković</item>
    </derivirana_varijabla>
  </DomainObject.Predmet.ProtuStrankaListFormatedWithAdressOIB>
  <DomainObject.Predmet.ProtuStrankaListNazivFormated>
    <izvorni_sadrzaj>
      <item>HIDRO MARK za trgovinu i usluge</item>
    </izvorni_sadrzaj>
    <derivirana_varijabla naziv="DomainObject.Predmet.ProtuStrankaListNazivFormated_1">
      <item>HIDRO MARK za trgovinu i usluge</item>
    </derivirana_varijabla>
  </DomainObject.Predmet.ProtuStrankaListNazivFormated>
  <DomainObject.Predmet.ProtuStrankaListNazivFormatedOIB>
    <izvorni_sadrzaj>
      <item>HIDRO MARK za trgovinu i usluge, OIB 85203324065</item>
    </izvorni_sadrzaj>
    <derivirana_varijabla naziv="DomainObject.Predmet.ProtuStrankaListNazivFormatedOIB_1">
      <item>HIDRO MARK za trgovinu i usluge, OIB 85203324065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ZZ Josip Orešković punomoćnik sudionika u postupku HIDRO MARK za trgovinu i usluge</item>
      <item>Vesna Kocbek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ZZ Josip Orešković punomoćnik sudionika u postupku HIDRO MARK za trgovinu i usluge</item>
      <item>Vesna Kocbek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ZZ Josip Orešković punomoćnik sudionika u postupku HIDRO MARK za trgovinu i usluge</item>
      <item>Vesna Kocbek, OIB 64935258953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ZZ Josip Orešković punomoćnik sudionika u postupku HIDRO MARK za trgovinu i usluge</item>
      <item>Vesna Kocbek, OIB 64935258953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ZZ Josip Orešković, Ivana Vencla 32, Zaprešić punomoćnik sudionika u postupku HIDRO MARK za trgovinu i usluge</item>
      <item>Vesna Kocbek, Trg Nikole Zrinskog 17, 10 000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ZZ Josip Orešković, Ivana Vencla 32, Zaprešić punomoćnik sudionika u postupku HIDRO MARK za trgovinu i usluge</item>
      <item>Vesna Kocbek, Trg Nikole Zrinskog 17, 10 000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ZZ Josip Orešković, Ivana Vencla 32, Zaprešić punomoćnik sudionika u postupku HIDRO MARK za trgovinu i usluge</item>
      <item>Vesna Kocbek, OIB 64935258953, Trg Nikole Zrinskog 17, 10 000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ZZ Josip Orešković, Ivana Vencla 32, Zaprešić punomoćnik sudionika u postupku HIDRO MARK za trgovinu i usluge</item>
      <item>Vesna Kocbek, OIB 64935258953, Trg Nikole Zrinskog 17, 10 000 Zagreb</item>
    </derivirana_varijabla>
  </DomainObject.Predmet.OstaliListFormatedWithAdressOIB>
  <DomainObject.Predmet.OstaliListNazivFormated>
    <izvorni_sadrzaj>
      <item>ŽUPANIJSKO DRŽAVNO ODVJETNIŠTVO U ZAGREBU</item>
      <item>ZZ Josip Orešković</item>
      <item>Vesna Kocbek</item>
    </izvorni_sadrzaj>
    <derivirana_varijabla naziv="DomainObject.Predmet.OstaliListNazivFormated_1">
      <item>ŽUPANIJSKO DRŽAVNO ODVJETNIŠTVO U ZAGREBU</item>
      <item>ZZ Josip Orešković</item>
      <item>Vesna Kocbek</item>
    </derivirana_varijabla>
  </DomainObject.Predmet.OstaliListNazivFormated>
  <DomainObject.Predmet.OstaliListNazivFormatedOIB>
    <izvorni_sadrzaj>
      <item>ŽUPANIJSKO DRŽAVNO ODVJETNIŠTVO U ZAGREBU</item>
      <item>ZZ Josip Orešković</item>
      <item>Vesna Kocbek, OIB 64935258953</item>
    </izvorni_sadrzaj>
    <derivirana_varijabla naziv="DomainObject.Predmet.OstaliListNazivFormatedOIB_1">
      <item>ŽUPANIJSKO DRŽAVNO ODVJETNIŠTVO U ZAGREBU</item>
      <item>ZZ Josip Orešković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HIDRO MARK za trgovinu i usluge</izvorni_sadrzaj>
    <derivirana_varijabla naziv="DomainObject.Predmet.ProtustrankaIDrugi_1">HIDRO MARK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HIDRO MARK za trgovinu i usluge, OIB 85203324065, Ribnjak 5, 10000 Zagreb</izvorni_sadrzaj>
    <derivirana_varijabla naziv="DomainObject.Predmet.ProtustrankaIDrugiAdressOIB_1">HIDRO MARK za trgovinu i usluge, OIB 85203324065, Ribnjak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 MARK za trgovinu i usluge</item>
      <item>ŽUPANIJSKO DRŽAVNO ODVJETNIŠTVO U ZAGREBU</item>
      <item>REPUBLIKA HRVATSKA, MINISTARSTVO FINANCIJA, POREZNA UPRAVA, PODRUČNI URED ZAGREB</item>
      <item>ZZ Josip Orešković</item>
      <item>Vesna Kocbek</item>
      <item>AUTO-PULS d.o.o.</item>
      <item>BAKAR-METAL jednostavno društvo s ograničenom odgovornošću za usluge</item>
      <item>Z.T.T., d.o.o. za unutarnju i vanjsku trgovinu i usluge</item>
      <item>DRVO COMMERCE d.o.o.</item>
    </izvorni_sadrzaj>
    <derivirana_varijabla naziv="DomainObject.Predmet.SudioniciListNaziv_1">
      <item>HIDRO MARK za trgovinu i usluge</item>
      <item>ŽUPANIJSKO DRŽAVNO ODVJETNIŠTVO U ZAGREBU</item>
      <item>REPUBLIKA HRVATSKA, MINISTARSTVO FINANCIJA, POREZNA UPRAVA, PODRUČNI URED ZAGREB</item>
      <item>ZZ Josip Orešković</item>
      <item>Vesna Kocbek</item>
      <item>AUTO-PULS d.o.o.</item>
      <item>BAKAR-METAL jednostavno društvo s ograničenom odgovornošću za usluge</item>
      <item>Z.T.T., d.o.o. za unutarnju i vanjsku trgovinu i usluge</item>
      <item>DRVO COMMERCE d.o.o.</item>
    </derivirana_varijabla>
  </DomainObject.Predmet.SudioniciListNaziv>
  <DomainObject.Predmet.SudioniciListAdressOIB>
    <izvorni_sadrzaj>
      <item>HIDRO MARK za trgovinu i usluge, OIB 85203324065, Ribnjak 5,10000 Zagreb</item>
      <item>ŽUPANIJSKO DRŽAVNO ODVJETNIŠTVO U ZAGREBU</item>
      <item>REPUBLIKA HRVATSKA, MINISTARSTVO FINANCIJA, POREZNA UPRAVA, PODRUČNI URED ZAGREB</item>
      <item>ZZ Josip Orešković, Ivana Vencla 32,Zaprešić</item>
      <item>Vesna Kocbek, OIB 64935258953, Trg Nikole Zrinskog 17,10 000 Zagreb</item>
      <item>AUTO-PULS d.o.o., OIB 30937172834</item>
      <item>BAKAR-METAL jednostavno društvo s ograničenom odgovornošću za usluge, OIB 01009358863, Jurja Barakovića 35,10000 Zagreb</item>
      <item>Z.T.T., d.o.o. za unutarnju i vanjsku trgovinu i usluge, OIB 75935511444, Fancevljev Prilaz 9,10000 Zagreb</item>
      <item>DRVO COMMERCE d.o.o., Pribinić,74276 Republika Srbija, Pribinić</item>
    </izvorni_sadrzaj>
    <derivirana_varijabla naziv="DomainObject.Predmet.SudioniciListAdressOIB_1">
      <item>HIDRO MARK za trgovinu i usluge, OIB 85203324065, Ribnjak 5,10000 Zagreb</item>
      <item>ŽUPANIJSKO DRŽAVNO ODVJETNIŠTVO U ZAGREBU</item>
      <item>REPUBLIKA HRVATSKA, MINISTARSTVO FINANCIJA, POREZNA UPRAVA, PODRUČNI URED ZAGREB</item>
      <item>ZZ Josip Orešković, Ivana Vencla 32,Zaprešić</item>
      <item>Vesna Kocbek, OIB 64935258953, Trg Nikole Zrinskog 17,10 000 Zagreb</item>
      <item>AUTO-PULS d.o.o., OIB 30937172834</item>
      <item>BAKAR-METAL jednostavno društvo s ograničenom odgovornošću za usluge, OIB 01009358863, Jurja Barakovića 35,10000 Zagreb</item>
      <item>Z.T.T., d.o.o. za unutarnju i vanjsku trgovinu i usluge, OIB 75935511444, Fancevljev Prilaz 9,10000 Zagreb</item>
      <item>DRVO COMMERCE d.o.o., Pribinić,74276 Republika Srbija, Pribinić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85203324065</item>
      <item>, OIB null</item>
      <item>, OIB null</item>
      <item>, OIB null</item>
      <item>, OIB 64935258953</item>
      <item>, OIB 30937172834</item>
      <item>, OIB 01009358863</item>
      <item>, OIB 75935511444</item>
      <item>, OIB null</item>
    </izvorni_sadrzaj>
    <derivirana_varijabla naziv="DomainObject.Predmet.SudioniciListNazivOIB_1">
      <item>, OIB 85203324065</item>
      <item>, OIB null</item>
      <item>, OIB null</item>
      <item>, OIB null</item>
      <item>, OIB 64935258953</item>
      <item>, OIB 30937172834</item>
      <item>, OIB 01009358863</item>
      <item>, OIB 75935511444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946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2016-04-29T08:09:00Z</dcterms:created>
  <dc:creator>nmarkovic</dc:creator>
  <cp:lastModifiedBy>Ivana Rogić</cp:lastModifiedBy>
  <cp:lastPrinted>2016-04-29T08:17:00Z</cp:lastPrinted>
  <dcterms:modified xmlns:xsi="http://www.w3.org/2001/XMLSchema-instance" xsi:type="dcterms:W3CDTF">2016-04-29T08:18:00Z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