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d9ee" w14:paraId="58ad9ee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435EEF">
        <w:rPr>
          <w:rFonts w:hAnsi="Times New Roman" w:ascii="Times New Roman"/>
        </w:rPr>
        <w:t>5447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EB406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39491F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39491F">
        <w:rPr>
          <w:rFonts w:hAnsi="Times New Roman" w:ascii="Times New Roman"/>
        </w:rPr>
        <w:t xml:space="preserve">Trgovački sud u Zagrebu, Stalna služba, po sucu Vesni Fundurulić Perišin,  u stečajnom predmetu povodom zahtjeva FINANCIJSKE AGENCIJE, za provedbu skraćenog stečajnog postupka nad dužnikom </w:t>
      </w:r>
      <w:r w:rsidR="00435EEF" w:rsidRPr="00435EEF">
        <w:rPr>
          <w:rFonts w:hAnsi="Times New Roman" w:ascii="Times New Roman"/>
        </w:rPr>
        <w:t>ŠOKADIJA ZAGREB DRUŠTVO ZA PROMICANJE HRVATSKE KULTURE I BAŠTINE, Zagreb, Trnjanska cesta 5 c, OIB: 06920238735</w:t>
      </w:r>
      <w:r w:rsidR="00DB5BC1" w:rsidRPr="00B670B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22</w:t>
      </w:r>
      <w:r w:rsidR="007D3C43" w:rsidRPr="00B670B8">
        <w:rPr>
          <w:rFonts w:hAnsi="Times New Roman" w:ascii="Times New Roman"/>
        </w:rPr>
        <w:t>. veljače</w:t>
      </w:r>
      <w:r w:rsidR="00DB5BC1"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2852E9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2852E9" w:rsidRPr="002852E9">
        <w:rPr>
          <w:rFonts w:hAnsi="Times New Roman" w:ascii="Times New Roman"/>
        </w:rPr>
        <w:t>ŠOKADIJA ZAGREB DRUŠTVO ZA PROMICANJE HRVATSKE KULTURE I BAŠTINE, Zagreb, Trnjanska cesta 5 c, OIB: 06920238735</w:t>
      </w:r>
      <w:r w:rsidR="005456B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F43DA5">
        <w:rPr>
          <w:rFonts w:hAnsi="Times New Roman" w:ascii="Times New Roman"/>
        </w:rPr>
        <w:t>7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F34963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AD2A4B">
        <w:rPr>
          <w:rFonts w:hAnsi="Times New Roman" w:ascii="Times New Roman"/>
        </w:rPr>
        <w:t>55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90114D">
        <w:rPr>
          <w:rFonts w:hAnsi="Times New Roman" w:ascii="Times New Roman"/>
        </w:rPr>
        <w:t>Zrinka Akrap</w:t>
      </w:r>
      <w:r w:rsidR="008B4C87" w:rsidRPr="00B670B8">
        <w:rPr>
          <w:rFonts w:hAnsi="Times New Roman" w:ascii="Times New Roman"/>
        </w:rPr>
        <w:t xml:space="preserve">, </w:t>
      </w:r>
      <w:r w:rsidR="00F40070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90114D">
        <w:rPr>
          <w:rFonts w:hAnsi="Times New Roman" w:ascii="Times New Roman"/>
        </w:rPr>
        <w:t>Gajeva 45</w:t>
      </w:r>
      <w:r w:rsidR="008B4C87" w:rsidRPr="00B670B8">
        <w:rPr>
          <w:rFonts w:hAnsi="Times New Roman" w:ascii="Times New Roman"/>
        </w:rPr>
        <w:t xml:space="preserve">, OIB: </w:t>
      </w:r>
      <w:r w:rsidR="0090114D">
        <w:rPr>
          <w:rFonts w:hAnsi="Times New Roman" w:ascii="Times New Roman"/>
        </w:rPr>
        <w:t>02957172025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2852E9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7A7321">
        <w:rPr>
          <w:rFonts w:hAnsi="Times New Roman" w:ascii="Times New Roman"/>
        </w:rPr>
        <w:t xml:space="preserve"> stečajni postupak nad dužnikom </w:t>
      </w:r>
      <w:r w:rsidR="002852E9" w:rsidRPr="002852E9">
        <w:rPr>
          <w:rFonts w:hAnsi="Times New Roman" w:ascii="Times New Roman"/>
        </w:rPr>
        <w:t>ŠOKADIJA ZAGREB DRUŠTVO ZA PROMICANJE HRVATSKE KULTURE I BAŠTINE, Zagreb, Trnjanska cesta 5 c, OIB: 06920238735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2852E9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2852E9" w:rsidRPr="002852E9">
        <w:rPr>
          <w:rFonts w:hAnsi="Times New Roman" w:ascii="Times New Roman"/>
        </w:rPr>
        <w:t>ŠOKADIJA ZAGREB DRUŠTVO ZA PROMICANJE HRVATSKE KULTURE I BAŠTINE, Zagreb, Trnjanska cesta 5 c, OIB: 06920238735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5D14FA" w:rsidP="00B670B8" w:rsidR="005D14FA">
      <w:pPr>
        <w:ind w:firstLine="720"/>
        <w:jc w:val="both"/>
        <w:rPr>
          <w:rFonts w:hAnsi="Times New Roman" w:ascii="Times New Roman"/>
        </w:rPr>
      </w:pPr>
    </w:p>
    <w:p w:rsidRDefault="005D14FA" w:rsidP="00B670B8" w:rsidR="005D14FA">
      <w:pPr>
        <w:ind w:firstLine="720"/>
        <w:jc w:val="both"/>
        <w:rPr>
          <w:rFonts w:hAnsi="Times New Roman" w:ascii="Times New Roman"/>
        </w:rPr>
      </w:pPr>
    </w:p>
    <w:p w:rsidRDefault="005D14FA" w:rsidP="00B670B8" w:rsidR="005D14FA">
      <w:pPr>
        <w:ind w:firstLine="720"/>
        <w:jc w:val="both"/>
        <w:rPr>
          <w:rFonts w:hAnsi="Times New Roman" w:ascii="Times New Roman"/>
        </w:rPr>
      </w:pPr>
    </w:p>
    <w:p w:rsidRDefault="005D14FA" w:rsidP="00B670B8" w:rsidR="005D14FA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5D14FA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</w:t>
      </w:r>
      <w:r w:rsidR="005D14FA">
        <w:rPr>
          <w:rFonts w:hAnsi="Times New Roman" w:ascii="Times New Roman"/>
        </w:rPr>
        <w:t>e posljedice nepodnošenja istog.</w:t>
      </w:r>
    </w:p>
    <w:p w:rsidRDefault="005D14FA" w:rsidP="005D14FA" w:rsidR="005D14FA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49092A">
        <w:rPr>
          <w:rFonts w:hAnsi="Times New Roman" w:ascii="Times New Roman"/>
        </w:rPr>
        <w:t>22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E74E9" w:rsidR="002E74E9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3F6DCA" w:rsidP="003F6DCA" w:rsidR="003F6DCA">
      <w:pPr>
        <w:jc w:val="right"/>
        <w:rPr>
          <w:rFonts w:hAnsi="Times New Roman" w:ascii="Times New Roman"/>
        </w:rPr>
      </w:pPr>
    </w:p>
    <w:p w:rsidRDefault="003F6DCA" w:rsidP="003F6DCA" w:rsidR="003F6DCA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registar</w:t>
      </w:r>
      <w:r w:rsidR="0067682D">
        <w:rPr>
          <w:rFonts w:hAnsi="Times New Roman" w:ascii="Times New Roman"/>
        </w:rPr>
        <w:t xml:space="preserve"> udruga</w:t>
      </w:r>
      <w:r w:rsidR="00B670B8" w:rsidRPr="00B670B8">
        <w:rPr>
          <w:rFonts w:hAnsi="Times New Roman" w:ascii="Times New Roman"/>
        </w:rPr>
        <w:t xml:space="preserve"> –</w:t>
      </w:r>
      <w:r w:rsidR="0067682D">
        <w:rPr>
          <w:rFonts w:hAnsi="Times New Roman" w:ascii="Times New Roman"/>
        </w:rPr>
        <w:t xml:space="preserve"> </w:t>
      </w:r>
      <w:r w:rsidR="00B670B8" w:rsidRPr="00B670B8">
        <w:rPr>
          <w:rFonts w:hAnsi="Times New Roman" w:ascii="Times New Roman"/>
        </w:rPr>
        <w:t>po pravomoćnosti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67682D">
        <w:rPr>
          <w:rFonts w:hAnsi="Times New Roman" w:ascii="Times New Roman"/>
        </w:rPr>
        <w:t xml:space="preserve">. Porezna uprava </w:t>
      </w:r>
      <w:r w:rsidR="00197CA5">
        <w:rPr>
          <w:rFonts w:hAnsi="Times New Roman" w:ascii="Times New Roman"/>
        </w:rPr>
        <w:t>Zagreb</w:t>
      </w:r>
    </w:p>
    <w:p w:rsidRDefault="000F553A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0F553A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E74E9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7D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35EEF">
      <w:rPr>
        <w:rFonts w:hAnsi="Times New Roman" w:ascii="Times New Roman"/>
      </w:rPr>
      <w:t>5447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0F553A"/>
    <w:rsid w:val="001056B0"/>
    <w:rsid w:val="001314E4"/>
    <w:rsid w:val="00197CA5"/>
    <w:rsid w:val="001B052B"/>
    <w:rsid w:val="001B54F2"/>
    <w:rsid w:val="001D5EB3"/>
    <w:rsid w:val="001E35B4"/>
    <w:rsid w:val="001F099E"/>
    <w:rsid w:val="001F6418"/>
    <w:rsid w:val="002236A7"/>
    <w:rsid w:val="00231C0F"/>
    <w:rsid w:val="002558C5"/>
    <w:rsid w:val="002852E9"/>
    <w:rsid w:val="002E74E9"/>
    <w:rsid w:val="002F043B"/>
    <w:rsid w:val="0031523D"/>
    <w:rsid w:val="00320B08"/>
    <w:rsid w:val="0032226F"/>
    <w:rsid w:val="003365D2"/>
    <w:rsid w:val="003811DD"/>
    <w:rsid w:val="0039491F"/>
    <w:rsid w:val="003A572A"/>
    <w:rsid w:val="003E01D6"/>
    <w:rsid w:val="003F3EBF"/>
    <w:rsid w:val="003F5409"/>
    <w:rsid w:val="003F6DCA"/>
    <w:rsid w:val="00417564"/>
    <w:rsid w:val="00435EEF"/>
    <w:rsid w:val="004661FF"/>
    <w:rsid w:val="00466D65"/>
    <w:rsid w:val="0049092A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D14FA"/>
    <w:rsid w:val="00637330"/>
    <w:rsid w:val="00671F78"/>
    <w:rsid w:val="0067682D"/>
    <w:rsid w:val="006E12B0"/>
    <w:rsid w:val="00705993"/>
    <w:rsid w:val="00735736"/>
    <w:rsid w:val="00737A4B"/>
    <w:rsid w:val="007849EC"/>
    <w:rsid w:val="007A7321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8E7D07"/>
    <w:rsid w:val="0090114D"/>
    <w:rsid w:val="009107AF"/>
    <w:rsid w:val="00926AB4"/>
    <w:rsid w:val="009432E4"/>
    <w:rsid w:val="0094725F"/>
    <w:rsid w:val="0094799B"/>
    <w:rsid w:val="009A7C57"/>
    <w:rsid w:val="009C17C9"/>
    <w:rsid w:val="009C2E2C"/>
    <w:rsid w:val="00A262E2"/>
    <w:rsid w:val="00AA2646"/>
    <w:rsid w:val="00AD105D"/>
    <w:rsid w:val="00AD2A4B"/>
    <w:rsid w:val="00AF424C"/>
    <w:rsid w:val="00AF7971"/>
    <w:rsid w:val="00B07B8D"/>
    <w:rsid w:val="00B314E8"/>
    <w:rsid w:val="00B670B8"/>
    <w:rsid w:val="00B700D8"/>
    <w:rsid w:val="00C156FD"/>
    <w:rsid w:val="00C77B87"/>
    <w:rsid w:val="00CB732E"/>
    <w:rsid w:val="00CF68C5"/>
    <w:rsid w:val="00D01F2C"/>
    <w:rsid w:val="00D071AA"/>
    <w:rsid w:val="00D11F62"/>
    <w:rsid w:val="00D4710A"/>
    <w:rsid w:val="00D575A3"/>
    <w:rsid w:val="00D70195"/>
    <w:rsid w:val="00D73700"/>
    <w:rsid w:val="00D83C05"/>
    <w:rsid w:val="00DA72F6"/>
    <w:rsid w:val="00DB5BC1"/>
    <w:rsid w:val="00DE2309"/>
    <w:rsid w:val="00DF2519"/>
    <w:rsid w:val="00E2451F"/>
    <w:rsid w:val="00E319FB"/>
    <w:rsid w:val="00E57739"/>
    <w:rsid w:val="00EA5B3D"/>
    <w:rsid w:val="00EB4069"/>
    <w:rsid w:val="00F24042"/>
    <w:rsid w:val="00F34963"/>
    <w:rsid w:val="00F40070"/>
    <w:rsid w:val="00F43DA5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7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D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D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D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D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E7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D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D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D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D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5447</izvorni_sadrzaj>
    <derivirana_varijabla naziv="DomainObject.Predmet.Broj_1">5447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St-5447/2015</izvorni_sadrzaj>
    <derivirana_varijabla naziv="DomainObject.Predmet.OznakaBroj_1">St-5447/2015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ŠOKADIJA ZAGREB DRUŠTVO ZA PROMICANJE HRVATSKE KULTURNE BAŠTINE</izvorni_sadrzaj>
    <derivirana_varijabla naziv="DomainObject.Predmet.ProtustrankaFormated_1">  ŠOKADIJA ZAGREB DRUŠTVO ZA PROMICANJE HRVATSKE KULTURNE BAŠTINE</derivirana_varijabla>
  </DomainObject.Predmet.ProtustrankaFormated>
  <DomainObject.Predmet.ProtustrankaFormatedOIB>
    <izvorni_sadrzaj>  ŠOKADIJA ZAGREB DRUŠTVO ZA PROMICANJE HRVATSKE KULTURNE BAŠTINE, OIB 06920238735</izvorni_sadrzaj>
    <derivirana_varijabla naziv="DomainObject.Predmet.ProtustrankaFormatedOIB_1">  ŠOKADIJA ZAGREB DRUŠTVO ZA PROMICANJE HRVATSKE KULTURNE BAŠTINE, OIB 06920238735</derivirana_varijabla>
  </DomainObject.Predmet.ProtustrankaFormatedOIB>
  <DomainObject.Predmet.ProtustrankaFormatedWithAdress>
    <izvorni_sadrzaj> ŠOKADIJA ZAGREB DRUŠTVO ZA PROMICANJE HRVATSKE KULTURNE BAŠTINE, Trnjanska cesta 5c, 10000 Zagreb</izvorni_sadrzaj>
    <derivirana_varijabla naziv="DomainObject.Predmet.ProtustrankaFormatedWithAdress_1"> ŠOKADIJA ZAGREB DRUŠTVO ZA PROMICANJE HRVATSKE KULTURNE BAŠTINE, Trnjanska cesta 5c, 10000 Zagreb</derivirana_varijabla>
  </DomainObject.Predmet.ProtustrankaFormatedWithAdress>
  <DomainObject.Predmet.ProtustrankaFormatedWithAdressOIB>
    <izvorni_sadrzaj> ŠOKADIJA ZAGREB DRUŠTVO ZA PROMICANJE HRVATSKE KULTURNE BAŠTINE, OIB 06920238735, Trnjanska cesta 5c, 10000 Zagreb</izvorni_sadrzaj>
    <derivirana_varijabla naziv="DomainObject.Predmet.ProtustrankaFormatedWithAdressOIB_1"> ŠOKADIJA ZAGREB DRUŠTVO ZA PROMICANJE HRVATSKE KULTURNE BAŠTINE, OIB 06920238735, Trnjanska cesta 5c, 10000 Zagreb</derivirana_varijabla>
  </DomainObject.Predmet.ProtustrankaFormatedWithAdressOIB>
  <DomainObject.Predmet.ProtustrankaWithAdress>
    <izvorni_sadrzaj>ŠOKADIJA ZAGREB DRUŠTVO ZA PROMICANJE HRVATSKE KULTURNE BAŠTINE Trnjanska cesta 5c, 10000 Zagreb</izvorni_sadrzaj>
    <derivirana_varijabla naziv="DomainObject.Predmet.ProtustrankaWithAdress_1">ŠOKADIJA ZAGREB DRUŠTVO ZA PROMICANJE HRVATSKE KULTURNE BAŠTINE Trnjanska cesta 5c, 10000 Zagreb</derivirana_varijabla>
  </DomainObject.Predmet.ProtustrankaWithAdress>
  <DomainObject.Predmet.ProtustrankaWithAdressOIB>
    <izvorni_sadrzaj>ŠOKADIJA ZAGREB DRUŠTVO ZA PROMICANJE HRVATSKE KULTURNE BAŠTINE, OIB 06920238735, Trnjanska cesta 5c, 10000 Zagreb</izvorni_sadrzaj>
    <derivirana_varijabla naziv="DomainObject.Predmet.ProtustrankaWithAdressOIB_1">ŠOKADIJA ZAGREB DRUŠTVO ZA PROMICANJE HRVATSKE KULTURNE BAŠTINE, OIB 06920238735, Trnjanska cesta 5c, 10000 Zagreb</derivirana_varijabla>
  </DomainObject.Predmet.ProtustrankaWithAdressOIB>
  <DomainObject.Predmet.ProtustrankaNazivFormated>
    <izvorni_sadrzaj>ŠOKADIJA ZAGREB DRUŠTVO ZA PROMICANJE HRVATSKE KULTURNE BAŠTINE</izvorni_sadrzaj>
    <derivirana_varijabla naziv="DomainObject.Predmet.ProtustrankaNazivFormated_1">ŠOKADIJA ZAGREB DRUŠTVO ZA PROMICANJE HRVATSKE KULTURNE BAŠTINE</derivirana_varijabla>
  </DomainObject.Predmet.ProtustrankaNazivFormated>
  <DomainObject.Predmet.ProtustrankaNazivFormatedOIB>
    <izvorni_sadrzaj>ŠOKADIJA ZAGREB DRUŠTVO ZA PROMICANJE HRVATSKE KULTURNE BAŠTINE, OIB 06920238735</izvorni_sadrzaj>
    <derivirana_varijabla naziv="DomainObject.Predmet.ProtustrankaNazivFormatedOIB_1">ŠOKADIJA ZAGREB DRUŠTVO ZA PROMICANJE HRVATSKE KULTURNE BAŠTINE, OIB 06920238735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ŠOKADIJA ZAGREB DRUŠTVO ZA PROMICANJE HRVATSKE KULTURNE BAŠTINE</item>
    </izvorni_sadrzaj>
    <derivirana_varijabla naziv="DomainObject.Predmet.ProtuStrankaListFormated_1">
      <item>ŠOKADIJA ZAGREB DRUŠTVO ZA PROMICANJE HRVATSKE KULTURNE BAŠTINE</item>
    </derivirana_varijabla>
  </DomainObject.Predmet.ProtuStrankaListFormated>
  <DomainObject.Predmet.ProtuStrankaListFormatedOIB>
    <izvorni_sadrzaj>
      <item>ŠOKADIJA ZAGREB DRUŠTVO ZA PROMICANJE HRVATSKE KULTURNE BAŠTINE, OIB 06920238735</item>
    </izvorni_sadrzaj>
    <derivirana_varijabla naziv="DomainObject.Predmet.ProtuStrankaListFormatedOIB_1">
      <item>ŠOKADIJA ZAGREB DRUŠTVO ZA PROMICANJE HRVATSKE KULTURNE BAŠTINE, OIB 06920238735</item>
    </derivirana_varijabla>
  </DomainObject.Predmet.ProtuStrankaListFormatedOIB>
  <DomainObject.Predmet.ProtuStrankaListFormatedWithAdress>
    <izvorni_sadrzaj>
      <item>ŠOKADIJA ZAGREB DRUŠTVO ZA PROMICANJE HRVATSKE KULTURNE BAŠTINE, Trnjanska cesta 5c, 10000 Zagreb</item>
    </izvorni_sadrzaj>
    <derivirana_varijabla naziv="DomainObject.Predmet.ProtuStrankaListFormatedWithAdress_1">
      <item>ŠOKADIJA ZAGREB DRUŠTVO ZA PROMICANJE HRVATSKE KULTURNE BAŠTINE, Trnjanska cesta 5c, 10000 Zagreb</item>
    </derivirana_varijabla>
  </DomainObject.Predmet.ProtuStrankaListFormatedWithAdress>
  <DomainObject.Predmet.ProtuStrankaListFormatedWithAdressOIB>
    <izvorni_sadrzaj>
      <item>ŠOKADIJA ZAGREB DRUŠTVO ZA PROMICANJE HRVATSKE KULTURNE BAŠTINE, OIB 06920238735, Trnjanska cesta 5c, 10000 Zagreb</item>
    </izvorni_sadrzaj>
    <derivirana_varijabla naziv="DomainObject.Predmet.ProtuStrankaListFormatedWithAdressOIB_1">
      <item>ŠOKADIJA ZAGREB DRUŠTVO ZA PROMICANJE HRVATSKE KULTURNE BAŠTINE, OIB 06920238735, Trnjanska cesta 5c, 10000 Zagreb</item>
    </derivirana_varijabla>
  </DomainObject.Predmet.ProtuStrankaListFormatedWithAdressOIB>
  <DomainObject.Predmet.ProtuStrankaListNazivFormated>
    <izvorni_sadrzaj>
      <item>ŠOKADIJA ZAGREB DRUŠTVO ZA PROMICANJE HRVATSKE KULTURNE BAŠTINE</item>
    </izvorni_sadrzaj>
    <derivirana_varijabla naziv="DomainObject.Predmet.ProtuStrankaListNazivFormated_1">
      <item>ŠOKADIJA ZAGREB DRUŠTVO ZA PROMICANJE HRVATSKE KULTURNE BAŠTINE</item>
    </derivirana_varijabla>
  </DomainObject.Predmet.ProtuStrankaListNazivFormated>
  <DomainObject.Predmet.ProtuStrankaListNazivFormatedOIB>
    <izvorni_sadrzaj>
      <item>ŠOKADIJA ZAGREB DRUŠTVO ZA PROMICANJE HRVATSKE KULTURNE BAŠTINE, OIB 06920238735</item>
    </izvorni_sadrzaj>
    <derivirana_varijabla naziv="DomainObject.Predmet.ProtuStrankaListNazivFormatedOIB_1">
      <item>ŠOKADIJA ZAGREB DRUŠTVO ZA PROMICANJE HRVATSKE KULTURNE BAŠTINE, OIB 06920238735</item>
    </derivirana_varijabla>
  </DomainObject.Predmet.ProtuStrankaListNazivFormatedOIB>
  <DomainObject.Predmet.OstaliListFormated>
    <izvorni_sadrzaj>
      <item>Dejan Kos</item>
    </izvorni_sadrzaj>
    <derivirana_varijabla naziv="DomainObject.Predmet.OstaliListFormated_1">
      <item>Dejan Kos</item>
    </derivirana_varijabla>
  </DomainObject.Predmet.OstaliListFormated>
  <DomainObject.Predmet.OstaliListFormatedOIB>
    <izvorni_sadrzaj>
      <item>Dejan Kos</item>
    </izvorni_sadrzaj>
    <derivirana_varijabla naziv="DomainObject.Predmet.OstaliListFormatedOIB_1">
      <item>Dejan Kos</item>
    </derivirana_varijabla>
  </DomainObject.Predmet.OstaliListFormatedOIB>
  <DomainObject.Predmet.OstaliListFormatedWithAdress>
    <izvorni_sadrzaj>
      <item>Dejan Kos, Trnjanska cesta 5 c, 10000 Zagreb</item>
    </izvorni_sadrzaj>
    <derivirana_varijabla naziv="DomainObject.Predmet.OstaliListFormatedWithAdress_1">
      <item>Dejan Kos, Trnjanska cesta 5 c, 10000 Zagreb</item>
    </derivirana_varijabla>
  </DomainObject.Predmet.OstaliListFormatedWithAdress>
  <DomainObject.Predmet.OstaliListFormatedWithAdressOIB>
    <izvorni_sadrzaj>
      <item>Dejan Kos, Trnjanska cesta 5 c, 10000 Zagreb</item>
    </izvorni_sadrzaj>
    <derivirana_varijabla naziv="DomainObject.Predmet.OstaliListFormatedWithAdressOIB_1">
      <item>Dejan Kos, Trnjanska cesta 5 c, 10000 Zagreb</item>
    </derivirana_varijabla>
  </DomainObject.Predmet.OstaliListFormatedWithAdressOIB>
  <DomainObject.Predmet.OstaliListNazivFormated>
    <izvorni_sadrzaj>
      <item>Dejan Kos</item>
    </izvorni_sadrzaj>
    <derivirana_varijabla naziv="DomainObject.Predmet.OstaliListNazivFormated_1">
      <item>Dejan Kos</item>
    </derivirana_varijabla>
  </DomainObject.Predmet.OstaliListNazivFormated>
  <DomainObject.Predmet.OstaliListNazivFormatedOIB>
    <izvorni_sadrzaj>
      <item>Dejan Kos</item>
    </izvorni_sadrzaj>
    <derivirana_varijabla naziv="DomainObject.Predmet.OstaliListNazivFormatedOIB_1">
      <item>Dejan 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ŠOKADIJA ZAGREB DRUŠTVO ZA PROMICANJE HRVATSKE KULTURNE BAŠTINE</izvorni_sadrzaj>
    <derivirana_varijabla naziv="DomainObject.Predmet.ProtustrankaIDrugi_1">ŠOKADIJA ZAGREB DRUŠTVO ZA PROMICANJE HRVATSKE KULTURNE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ŠOKADIJA ZAGREB DRUŠTVO ZA PROMICANJE HRVATSKE KULTURNE BAŠTINE, OIB 06920238735, Trnjanska cesta 5c, 10000 Zagreb</izvorni_sadrzaj>
    <derivirana_varijabla naziv="DomainObject.Predmet.ProtustrankaIDrugiAdressOIB_1">ŠOKADIJA ZAGREB DRUŠTVO ZA PROMICANJE HRVATSKE KULTURNE BAŠTINE, OIB 06920238735, Trnjanska cesta 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ŠOKADIJA ZAGREB DRUŠTVO ZA PROMICANJE HRVATSKE KULTURNE BAŠTINE</item>
      <item>FINA Regionalni centar Zagreb</item>
      <item>Dejan Kos</item>
    </izvorni_sadrzaj>
    <derivirana_varijabla naziv="DomainObject.Predmet.SudioniciListNaziv_1">
      <item>ŠOKADIJA ZAGREB DRUŠTVO ZA PROMICANJE HRVATSKE KULTURNE BAŠTINE</item>
      <item>FINA Regionalni centar Zagreb</item>
      <item>Dejan Kos</item>
    </derivirana_varijabla>
  </DomainObject.Predmet.SudioniciListNaziv>
  <DomainObject.Predmet.SudioniciListAdressOIB>
    <izvorni_sadrzaj>
      <item>ŠOKADIJA ZAGREB DRUŠTVO ZA PROMICANJE HRVATSKE KULTURNE BAŠTINE, OIB 06920238735, Trnjanska cesta 5c,10000 Zagreb</item>
      <item>FINA Regionalni centar Zagreb, OIB 85821130368, Trg svibanjskih žrtava 1995. 1,10000 Zagreb</item>
      <item>Dejan Kos, Trnjanska cesta 5 c,10000 Zagreb</item>
    </izvorni_sadrzaj>
    <derivirana_varijabla naziv="DomainObject.Predmet.SudioniciListAdressOIB_1">
      <item>ŠOKADIJA ZAGREB DRUŠTVO ZA PROMICANJE HRVATSKE KULTURNE BAŠTINE, OIB 06920238735, Trnjanska cesta 5c,10000 Zagreb</item>
      <item>FINA Regionalni centar Zagreb, OIB 85821130368, Trg svibanjskih žrtava 1995. 1,10000 Zagreb</item>
      <item>Dejan Kos, Trnjanska cesta 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06920238735</item>
      <item>, OIB 85821130368</item>
      <item>, OIB null</item>
    </izvorni_sadrzaj>
    <derivirana_varijabla naziv="DomainObject.Predmet.SudioniciListNazivOIB_1">
      <item>, OIB 06920238735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C4B282-F1B4-414A-A01F-179565E173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536</properties:Words>
  <properties:Characters>2833</properties:Characters>
  <properties:Lines>98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2016-02-22T12:38:00Z</dcterms:created>
  <dc:creator>x</dc:creator>
  <cp:lastModifiedBy>Žana Livaja</cp:lastModifiedBy>
  <cp:lastPrinted>2016-02-22T12:45:00Z</cp:lastPrinted>
  <dcterms:modified xmlns:xsi="http://www.w3.org/2001/XMLSchema-instance" xsi:type="dcterms:W3CDTF">2016-02-22T12:47:00Z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