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00ca" w14:paraId="39a00c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2D4002">
        <w:t>1484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D4002">
        <w:t xml:space="preserve">POKRET ZA MODERNU HRVATSKU, Zagorska 18, Zagreb </w:t>
      </w:r>
      <w:r w:rsidR="008C3477">
        <w:t>(</w:t>
      </w:r>
      <w:r w:rsidR="002D4002">
        <w:t>OIB:31526120662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2D4002">
        <w:t>8.175,00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A7F0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C3477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761C0"/>
    <w:rsid w:val="00B82153"/>
    <w:rsid w:val="00B82F18"/>
    <w:rsid w:val="00B91784"/>
    <w:rsid w:val="00BD2EC6"/>
    <w:rsid w:val="00BE2159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St-1484/2015</izvorni_sadrzaj>
    <derivirana_varijabla naziv="DomainObject.Predmet.OznakaBroj_1">St-1484/2015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 ZA MODERNU HRVATSKU zastupanog po punomoćniku Damir Gašparović</izvorni_sadrzaj>
    <derivirana_varijabla naziv="DomainObject.Predmet.ProtustrankaFormated_1">  POKRET ZA MODERNU HRVATSKU zastupanog po punomoćniku Damir Gašparović</derivirana_varijabla>
  </DomainObject.Predmet.ProtustrankaFormated>
  <DomainObject.Predmet.ProtustrankaFormatedOIB>
    <izvorni_sadrzaj>  POKRET ZA MODERNU HRVATSKU, OIB 31526120662 zastupanog po punomoćniku Damir Gašparović</izvorni_sadrzaj>
    <derivirana_varijabla naziv="DomainObject.Predmet.ProtustrankaFormatedOIB_1">  POKRET ZA MODERNU HRVATSKU, OIB 31526120662 zastupanog po punomoćniku Damir Gašparović</derivirana_varijabla>
  </DomainObject.Predmet.ProtustrankaFormatedOIB>
  <DomainObject.Predmet.ProtustrankaFormatedWithAdress>
    <izvorni_sadrzaj> POKRET ZA MODERNU HRVATSKU, Zagorska 18, 10000 Zagreb zastupanog po punomoćniku Damir Gašparović</izvorni_sadrzaj>
    <derivirana_varijabla naziv="DomainObject.Predmet.ProtustrankaFormatedWithAdress_1"> POKRET ZA MODERNU HRVATSKU, Zagorska 18, 10000 Zagreb zastupanog po punomoćniku Damir Gašparović</derivirana_varijabla>
  </DomainObject.Predmet.ProtustrankaFormatedWithAdress>
  <DomainObject.Predmet.ProtustrankaFormatedWithAdressOIB>
    <izvorni_sadrzaj> POKRET ZA MODERNU HRVATSKU, OIB 31526120662, Zagorska 18, 10000 Zagreb zastupanog po punomoćniku Damir Gašparović</izvorni_sadrzaj>
    <derivirana_varijabla naziv="DomainObject.Predmet.ProtustrankaFormatedWithAdressOIB_1"> POKRET ZA MODERNU HRVATSKU, OIB 31526120662, Zagorska 18, 10000 Zagreb zastupanog po punomoćniku Damir Gašparović</derivirana_varijabla>
  </DomainObject.Predmet.ProtustrankaFormatedWithAdressOIB>
  <DomainObject.Predmet.ProtustrankaWithAdress>
    <izvorni_sadrzaj>POKRET ZA MODERNU HRVATSKU Zagorska 18, 10000 Zagreb</izvorni_sadrzaj>
    <derivirana_varijabla naziv="DomainObject.Predmet.ProtustrankaWithAdress_1">POKRET ZA MODERNU HRVATSKU Zagorska 18, 10000 Zagreb</derivirana_varijabla>
  </DomainObject.Predmet.ProtustrankaWithAdress>
  <DomainObject.Predmet.ProtustrankaWithAdressOIB>
    <izvorni_sadrzaj>POKRET ZA MODERNU HRVATSKU, OIB 31526120662, Zagorska 18, 10000 Zagreb</izvorni_sadrzaj>
    <derivirana_varijabla naziv="DomainObject.Predmet.ProtustrankaWithAdressOIB_1">POKRET ZA MODERNU HRVATSKU, OIB 31526120662, Zagorska 18, 10000 Zagreb</derivirana_varijabla>
  </DomainObject.Predmet.ProtustrankaWithAdressOIB>
  <DomainObject.Predmet.ProtustrankaNazivFormated>
    <izvorni_sadrzaj>POKRET ZA MODERNU HRVATSKU</izvorni_sadrzaj>
    <derivirana_varijabla naziv="DomainObject.Predmet.ProtustrankaNazivFormated_1">POKRET ZA MODERNU HRVATSKU</derivirana_varijabla>
  </DomainObject.Predmet.ProtustrankaNazivFormated>
  <DomainObject.Predmet.ProtustrankaNazivFormatedOIB>
    <izvorni_sadrzaj>POKRET ZA MODERNU HRVATSKU, OIB 31526120662</izvorni_sadrzaj>
    <derivirana_varijabla naziv="DomainObject.Predmet.ProtustrankaNazivFormatedOIB_1">POKRET ZA MODERNU HRVATSKU, OIB 31526120662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POKRET ZA MODERNU HRVATSKU zastupanog po punomoćniku Damir Gašparović</item>
    </izvorni_sadrzaj>
    <derivirana_varijabla naziv="DomainObject.Predmet.ProtuStrankaListFormated_1">
      <item>POKRET ZA MODERNU HRVATSKU zastupanog po punomoćniku Damir Gašparović</item>
    </derivirana_varijabla>
  </DomainObject.Predmet.ProtuStrankaListFormated>
  <DomainObject.Predmet.ProtuStrankaListFormatedOIB>
    <izvorni_sadrzaj>
      <item>POKRET ZA MODERNU HRVATSKU, OIB 31526120662 zastupanog po punomoćniku Damir Gašparović</item>
    </izvorni_sadrzaj>
    <derivirana_varijabla naziv="DomainObject.Predmet.ProtuStrankaListFormatedOIB_1">
      <item>POKRET ZA MODERNU HRVATSKU, OIB 31526120662 zastupanog po punomoćniku Damir Gašparović</item>
    </derivirana_varijabla>
  </DomainObject.Predmet.ProtuStrankaListFormatedOIB>
  <DomainObject.Predmet.ProtuStrankaListFormatedWithAdress>
    <izvorni_sadrzaj>
      <item>POKRET ZA MODERNU HRVATSKU, Zagorska 18, 10000 Zagreb zastupanog po punomoćniku Damir Gašparović</item>
    </izvorni_sadrzaj>
    <derivirana_varijabla naziv="DomainObject.Predmet.ProtuStrankaListFormatedWithAdress_1">
      <item>POKRET ZA MODERNU HRVATSKU, Zagorska 18, 10000 Zagreb zastupanog po punomoćniku Damir Gašparović</item>
    </derivirana_varijabla>
  </DomainObject.Predmet.ProtuStrankaListFormatedWithAdress>
  <DomainObject.Predmet.ProtuStrankaListFormatedWithAdressOIB>
    <izvorni_sadrzaj>
      <item>POKRET ZA MODERNU HRVATSKU, OIB 31526120662, Zagorska 18, 10000 Zagreb zastupanog po punomoćniku Damir Gašparović</item>
    </izvorni_sadrzaj>
    <derivirana_varijabla naziv="DomainObject.Predmet.ProtuStrankaListFormatedWithAdressOIB_1">
      <item>POKRET ZA MODERNU HRVATSKU, OIB 31526120662, Zagorska 18, 10000 Zagreb zastupanog po punomoćniku Damir Gašparović</item>
    </derivirana_varijabla>
  </DomainObject.Predmet.ProtuStrankaListFormatedWithAdressOIB>
  <DomainObject.Predmet.ProtuStrankaListNazivFormated>
    <izvorni_sadrzaj>
      <item>POKRET ZA MODERNU HRVATSKU</item>
    </izvorni_sadrzaj>
    <derivirana_varijabla naziv="DomainObject.Predmet.ProtuStrankaListNazivFormated_1">
      <item>POKRET ZA MODERNU HRVATSKU</item>
    </derivirana_varijabla>
  </DomainObject.Predmet.ProtuStrankaListNazivFormated>
  <DomainObject.Predmet.ProtuStrankaListNazivFormatedOIB>
    <izvorni_sadrzaj>
      <item>POKRET ZA MODERNU HRVATSKU, OIB 31526120662</item>
    </izvorni_sadrzaj>
    <derivirana_varijabla naziv="DomainObject.Predmet.ProtuStrankaListNazivFormatedOIB_1">
      <item>POKRET ZA MODERNU HRVATSKU, OIB 31526120662</item>
    </derivirana_varijabla>
  </DomainObject.Predmet.ProtuStrankaListNazivFormatedOIB>
  <DomainObject.Predmet.OstaliListFormated>
    <izvorni_sadrzaj>
      <item>Damir Gašparović punomoćnik sudionika u postupku POKRET ZA MODERNU HRVATSKU</item>
    </izvorni_sadrzaj>
    <derivirana_varijabla naziv="DomainObject.Predmet.OstaliListFormated_1">
      <item>Damir Gašparović punomoćnik sudionika u postupku POKRET ZA MODERNU HRVATSKU</item>
    </derivirana_varijabla>
  </DomainObject.Predmet.OstaliListFormated>
  <DomainObject.Predmet.OstaliListFormatedOIB>
    <izvorni_sadrzaj>
      <item>Damir Gašparović punomoćnik sudionika u postupku POKRET ZA MODERNU HRVATSKU</item>
    </izvorni_sadrzaj>
    <derivirana_varijabla naziv="DomainObject.Predmet.OstaliListFormatedOIB_1">
      <item>Damir Gašparović punomoćnik sudionika u postupku POKRET ZA MODERNU HRVATSKU</item>
    </derivirana_varijabla>
  </DomainObject.Predmet.OstaliListFormatedOIB>
  <DomainObject.Predmet.OstaliListFormatedWithAdress>
    <izvorni_sadrzaj>
      <item>Damir Gašparović, Zagorska 18, 10000 Zagreb punomoćnik sudionika u postupku POKRET ZA MODERNU HRVATSKU</item>
    </izvorni_sadrzaj>
    <derivirana_varijabla naziv="DomainObject.Predmet.OstaliListFormatedWithAdress_1">
      <item>Damir Gašparović, Zagorska 18, 10000 Zagreb punomoćnik sudionika u postupku POKRET ZA MODERNU HRVATSKU</item>
    </derivirana_varijabla>
  </DomainObject.Predmet.OstaliListFormatedWithAdress>
  <DomainObject.Predmet.OstaliListFormatedWithAdressOIB>
    <izvorni_sadrzaj>
      <item>Damir Gašparović, Zagorska 18, 10000 Zagreb punomoćnik sudionika u postupku POKRET ZA MODERNU HRVATSKU</item>
    </izvorni_sadrzaj>
    <derivirana_varijabla naziv="DomainObject.Predmet.OstaliListFormatedWithAdressOIB_1">
      <item>Damir Gašparović, Zagorska 18, 10000 Zagreb punomoćnik sudionika u postupku POKRET ZA MODERNU HRVATSKU</item>
    </derivirana_varijabla>
  </DomainObject.Predmet.OstaliListFormatedWithAdressOIB>
  <DomainObject.Predmet.OstaliListNazivFormated>
    <izvorni_sadrzaj>
      <item>Damir Gašparović</item>
    </izvorni_sadrzaj>
    <derivirana_varijabla naziv="DomainObject.Predmet.OstaliListNazivFormated_1">
      <item>Damir Gašparović</item>
    </derivirana_varijabla>
  </DomainObject.Predmet.OstaliListNazivFormated>
  <DomainObject.Predmet.OstaliListNazivFormatedOIB>
    <izvorni_sadrzaj>
      <item>Damir Gašparović</item>
    </izvorni_sadrzaj>
    <derivirana_varijabla naziv="DomainObject.Predmet.OstaliListNazivFormatedOIB_1">
      <item>Damir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POKRET ZA MODERNU HRVATSKU</izvorni_sadrzaj>
    <derivirana_varijabla naziv="DomainObject.Predmet.ProtustrankaIDrugi_1">POKRET ZA MODERNU HRVATSKU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POKRET ZA MODERNU HRVATSKU, OIB 31526120662, Zagorska 18, 10000 Zagreb</izvorni_sadrzaj>
    <derivirana_varijabla naziv="DomainObject.Predmet.ProtustrankaIDrugiAdressOIB_1">POKRET ZA MODERNU HRVATSKU, OIB 31526120662,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POKRET ZA MODERNU HRVATSKU</item>
      <item>Damir Gašparović</item>
    </izvorni_sadrzaj>
    <derivirana_varijabla naziv="DomainObject.Predmet.SudioniciListNaziv_1">
      <item>FINA Regionalni centar Zagreb</item>
      <item>POKRET ZA MODERNU HRVATSKU</item>
      <item>Damir Gašparović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POKRET ZA MODERNU HRVATSKU, OIB 31526120662, Zagorska 18,10000 Zagreb</item>
      <item>Damir Gašparović, Zagorska 18,10000 Zagreb</item>
    </izvorni_sadrzaj>
    <derivirana_varijabla naziv="DomainObject.Predmet.SudioniciListAdressOIB_1">
      <item>FINA Regionalni centar Zagreb, OIB 85821130368, Trg svibanjskih žrtava 1995. 1,10000 Zagreb</item>
      <item>POKRET ZA MODERNU HRVATSKU, OIB 31526120662, Zagorska 18,10000 Zagreb</item>
      <item>Damir Gašparović, Zagorska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31526120662</item>
      <item>, OIB null</item>
    </izvorni_sadrzaj>
    <derivirana_varijabla naziv="DomainObject.Predmet.SudioniciListNazivOIB_1">
      <item>, OIB 85821130368</item>
      <item>, OIB 31526120662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44</properties:Lines>
  <properties:Paragraphs>16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2015-11-17T13:00:00Z</cp:lastPrinted>
  <dcterms:modified xmlns:xsi="http://www.w3.org/2001/XMLSchema-instance" xsi:type="dcterms:W3CDTF">2015-11-17T13:03:00Z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