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c1bd" w14:paraId="208c1b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58AE" w:rsidP="007658AE" w:rsidR="007658AE" w:rsidRPr="007658AE">
      <w:pPr>
        <w:spacing w:after="0"/>
        <w:rPr>
          <w:rFonts w:cs="Times New Roman" w:eastAsia="Times New Roman"/>
          <w:b/>
          <w:lang w:eastAsia="hr-HR"/>
        </w:rPr>
      </w:pPr>
      <w:r w:rsidRPr="007658AE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7658AE">
        <w:rPr>
          <w:rFonts w:cs="Times New Roman" w:eastAsia="Times New Roman"/>
          <w:b/>
          <w:lang w:eastAsia="hr-HR"/>
        </w:rPr>
        <w:t>Broj: 14. St-1847/2016.</w:t>
      </w:r>
    </w:p>
    <w:p w:rsidRDefault="007658AE" w:rsidP="007658AE" w:rsidR="007658AE" w:rsidRPr="007658AE">
      <w:pPr>
        <w:spacing w:after="0"/>
        <w:rPr>
          <w:rFonts w:cs="Times New Roman" w:eastAsia="Times New Roman"/>
          <w:b/>
          <w:lang w:eastAsia="hr-HR"/>
        </w:rPr>
      </w:pPr>
      <w:r w:rsidRPr="007658A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658AE">
        <w:rPr>
          <w:rFonts w:cs="Times New Roman" w:eastAsia="Times New Roman"/>
          <w:b/>
          <w:lang w:eastAsia="hr-HR"/>
        </w:rPr>
        <w:t xml:space="preserve"> </w:t>
      </w:r>
      <w:r w:rsidRPr="007658AE">
        <w:rPr>
          <w:rFonts w:cs="Times New Roman" w:eastAsia="Times New Roman"/>
          <w:lang w:eastAsia="hr-HR"/>
        </w:rPr>
        <w:t xml:space="preserve">                                             (Ex: 14. St-2038/2015).</w:t>
      </w:r>
    </w:p>
    <w:p w:rsidRDefault="007658AE" w:rsidP="007658AE" w:rsidR="007658AE" w:rsidRPr="007658AE">
      <w:pPr>
        <w:spacing w:after="0"/>
        <w:rPr>
          <w:rFonts w:cs="Times New Roman" w:eastAsia="Times New Roman"/>
          <w:b/>
          <w:lang w:eastAsia="hr-HR"/>
        </w:rPr>
      </w:pPr>
      <w:r w:rsidRPr="007658A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58AE">
        <w:rPr>
          <w:rFonts w:cs="Times New Roman" w:eastAsia="Times New Roman"/>
          <w:b/>
          <w:lang w:eastAsia="hr-HR"/>
        </w:rPr>
        <w:t>Sukoišanska</w:t>
      </w:r>
      <w:proofErr w:type="spellEnd"/>
      <w:r w:rsidRPr="007658A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58AE">
        <w:rPr>
          <w:rFonts w:cs="Times New Roman" w:eastAsia="Times New Roman"/>
          <w:b/>
          <w:lang w:eastAsia="hr-HR"/>
        </w:rPr>
        <w:t>R E P U B L I K A  H R V A T S K A</w:t>
      </w:r>
    </w:p>
    <w:p w:rsidRDefault="007658AE" w:rsidP="007658AE" w:rsidR="007658AE" w:rsidRPr="007658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58AE" w:rsidP="007658AE" w:rsidR="007658AE" w:rsidRPr="007658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58AE">
        <w:rPr>
          <w:rFonts w:cs="Times New Roman" w:eastAsia="Times New Roman"/>
          <w:b/>
          <w:lang w:eastAsia="hr-HR"/>
        </w:rPr>
        <w:t>Z A K L J U Č A K</w:t>
      </w:r>
    </w:p>
    <w:p w:rsidRDefault="007658AE" w:rsidP="007658AE" w:rsidR="007658AE" w:rsidRPr="007658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b/>
          <w:lang w:eastAsia="hr-HR"/>
        </w:rPr>
        <w:tab/>
      </w:r>
      <w:r w:rsidRPr="007658AE">
        <w:rPr>
          <w:rFonts w:cs="Times New Roman" w:eastAsia="Times New Roman"/>
          <w:lang w:eastAsia="hr-HR"/>
        </w:rPr>
        <w:t>Trgovački sud u Splitu, po sudcu Jozi Ćaleti, u skraćenome stečajnom postupku nad bivšim stečajnim Dužnikom: DIB SPLIT TRADE d.o.o. za trgovinu, usluge i proizvodnju, Split, Poljička Cesta 9., OIB: 15157483103, 07. srpnja 2017. godine</w:t>
      </w: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center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z a k l j u č i o    j e</w:t>
      </w:r>
    </w:p>
    <w:p w:rsidRDefault="007658AE" w:rsidP="007658AE" w:rsidR="007658AE" w:rsidRPr="007658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Poziva se Branimir Vidošević, iz Splita, Poljička cesta 9, u roku od 20. dana dostaviti ovom Sudu Popis imovine i obveza uvodno navedenog Dužnika i to sadržajno određenog sukladno članku 17, Stečajnog zakona (</w:t>
      </w:r>
      <w:r w:rsidRPr="007658AE">
        <w:rPr>
          <w:rFonts w:cs="Times New Roman" w:eastAsia="Times New Roman"/>
          <w:i/>
          <w:lang w:eastAsia="hr-HR"/>
        </w:rPr>
        <w:t>Narodne novine</w:t>
      </w:r>
      <w:r w:rsidRPr="007658A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658AE" w:rsidP="007658AE" w:rsidR="007658AE" w:rsidRPr="007658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U Splitu, 07. srpnja 2017. godine</w:t>
      </w:r>
    </w:p>
    <w:p w:rsidRDefault="007658AE" w:rsidP="007658AE" w:rsidR="007658AE" w:rsidRPr="007658A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S U D A C</w:t>
      </w:r>
    </w:p>
    <w:p w:rsidRDefault="007658AE" w:rsidP="007658AE" w:rsidR="007658AE" w:rsidRPr="007658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Jozo Ćaleta</w:t>
      </w: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658AE" w:rsidP="007658AE" w:rsidR="007658AE" w:rsidRPr="007658AE">
      <w:pPr>
        <w:spacing w:after="0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DNA:  1)  Branimir Vidošević, Split, Poljička cesta 9,</w:t>
      </w: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 xml:space="preserve">            3) Spis.</w:t>
      </w: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8AE" w:rsidP="007658AE" w:rsidR="007658AE" w:rsidRPr="007658AE">
      <w:pPr>
        <w:spacing w:after="0"/>
        <w:jc w:val="both"/>
        <w:rPr>
          <w:rFonts w:cs="Times New Roman" w:eastAsia="Times New Roman"/>
          <w:lang w:eastAsia="hr-HR"/>
        </w:rPr>
      </w:pPr>
      <w:r w:rsidRPr="007658AE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7658AE" w:rsidP="007658AE" w:rsidR="00AE649C" w:rsidRPr="00B76F3C">
      <w:pPr>
        <w:spacing w:after="0"/>
        <w:jc w:val="both"/>
      </w:pPr>
      <w:r w:rsidRPr="007658AE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8AE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7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St-1847/2016-3</izvorni_sadrzaj>
    <derivirana_varijabla naziv="DomainObject.Oznaka_1">St-1847/2016-3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St-1847/2016</izvorni_sadrzaj>
    <derivirana_varijabla naziv="DomainObject.Predmet.OznakaBroj_1">St-1847/2016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DIB SPLIT TRADE d.o.o. za trgovinu, usluge i proizvodnju</izvorni_sadrzaj>
    <derivirana_varijabla naziv="DomainObject.Predmet.ProtustrankaFormated_1">  DIB SPLIT TRADE d.o.o. za trgovinu, usluge i proizvodnju</derivirana_varijabla>
  </DomainObject.Predmet.ProtustrankaFormated>
  <DomainObject.Predmet.ProtustrankaFormatedOIB>
    <izvorni_sadrzaj>  DIB SPLIT TRADE d.o.o. za trgovinu, usluge i proizvodnju, OIB 15157483103</izvorni_sadrzaj>
    <derivirana_varijabla naziv="DomainObject.Predmet.ProtustrankaFormatedOIB_1">  DIB SPLIT TRADE d.o.o. za trgovinu, usluge i proizvodnju, OIB 15157483103</derivirana_varijabla>
  </DomainObject.Predmet.ProtustrankaFormatedOIB>
  <DomainObject.Predmet.ProtustrankaFormatedWithAdress>
    <izvorni_sadrzaj> DIB SPLIT TRADE d.o.o. za trgovinu, usluge i proizvodnju, Poljička Cesta 9, 21000 Split</izvorni_sadrzaj>
    <derivirana_varijabla naziv="DomainObject.Predmet.ProtustrankaFormatedWithAdress_1"> DIB SPLIT TRADE d.o.o. za trgovinu, usluge i proizvodnju, Poljička Cesta 9, 21000 Split</derivirana_varijabla>
  </DomainObject.Predmet.ProtustrankaFormatedWithAdress>
  <DomainObject.Predmet.ProtustrankaFormatedWithAdressOIB>
    <izvorni_sadrzaj> DIB SPLIT TRADE d.o.o. za trgovinu, usluge i proizvodnju, OIB 15157483103, Poljička Cesta 9, 21000 Split</izvorni_sadrzaj>
    <derivirana_varijabla naziv="DomainObject.Predmet.ProtustrankaFormatedWithAdressOIB_1"> DIB SPLIT TRADE d.o.o. za trgovinu, usluge i proizvodnju, OIB 15157483103, Poljička Cesta 9, 21000 Split</derivirana_varijabla>
  </DomainObject.Predmet.ProtustrankaFormatedWithAdressOIB>
  <DomainObject.Predmet.ProtustrankaWithAdress>
    <izvorni_sadrzaj>DIB SPLIT TRADE d.o.o. za trgovinu, usluge i proizvodnju Poljička Cesta 9, 21000 Split</izvorni_sadrzaj>
    <derivirana_varijabla naziv="DomainObject.Predmet.ProtustrankaWithAdress_1">DIB SPLIT TRADE d.o.o. za trgovinu, usluge i proizvodnju Poljička Cesta 9, 21000 Split</derivirana_varijabla>
  </DomainObject.Predmet.ProtustrankaWithAdress>
  <DomainObject.Predmet.ProtustrankaWithAdressOIB>
    <izvorni_sadrzaj>DIB SPLIT TRADE d.o.o. za trgovinu, usluge i proizvodnju, OIB 15157483103, Poljička Cesta 9, 21000 Split</izvorni_sadrzaj>
    <derivirana_varijabla naziv="DomainObject.Predmet.ProtustrankaWithAdressOIB_1">DIB SPLIT TRADE d.o.o. za trgovinu, usluge i proizvodnju, OIB 15157483103, Poljička Cesta 9, 21000 Split</derivirana_varijabla>
  </DomainObject.Predmet.ProtustrankaWithAdressOIB>
  <DomainObject.Predmet.ProtustrankaNazivFormated>
    <izvorni_sadrzaj>DIB SPLIT TRADE d.o.o. za trgovinu, usluge i proizvodnju</izvorni_sadrzaj>
    <derivirana_varijabla naziv="DomainObject.Predmet.ProtustrankaNazivFormated_1">DIB SPLIT TRADE d.o.o. za trgovinu, usluge i proizvodnju</derivirana_varijabla>
  </DomainObject.Predmet.ProtustrankaNazivFormated>
  <DomainObject.Predmet.ProtustrankaNazivFormatedOIB>
    <izvorni_sadrzaj>DIB SPLIT TRADE d.o.o. za trgovinu, usluge i proizvodnju, OIB 15157483103</izvorni_sadrzaj>
    <derivirana_varijabla naziv="DomainObject.Predmet.ProtustrankaNazivFormatedOIB_1">DIB SPLIT TRADE d.o.o. za trgovinu, usluge i proizvodnju, OIB 15157483103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153256.19</izvorni_sadrzaj>
    <derivirana_varijabla naziv="DomainObject.Predmet.TrenutnaVrijednost_1">153256.19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DIB SPLIT TRADE d.o.o. za trgovinu, usluge i proizvodnju</item>
    </izvorni_sadrzaj>
    <derivirana_varijabla naziv="DomainObject.Predmet.ProtuStrankaListFormated_1">
      <item>DIB SPLIT TRADE d.o.o. za trgovinu, usluge i proizvodnju</item>
    </derivirana_varijabla>
  </DomainObject.Predmet.ProtuStrankaListFormated>
  <DomainObject.Predmet.ProtuStrankaListFormatedOIB>
    <izvorni_sadrzaj>
      <item>DIB SPLIT TRADE d.o.o. za trgovinu, usluge i proizvodnju, OIB 15157483103</item>
    </izvorni_sadrzaj>
    <derivirana_varijabla naziv="DomainObject.Predmet.ProtuStrankaListFormatedOIB_1">
      <item>DIB SPLIT TRADE d.o.o. za trgovinu, usluge i proizvodnju, OIB 15157483103</item>
    </derivirana_varijabla>
  </DomainObject.Predmet.ProtuStrankaListFormatedOIB>
  <DomainObject.Predmet.ProtuStrankaListFormatedWithAdress>
    <izvorni_sadrzaj>
      <item>DIB SPLIT TRADE d.o.o. za trgovinu, usluge i proizvodnju, Poljička Cesta 9, 21000 Split</item>
    </izvorni_sadrzaj>
    <derivirana_varijabla naziv="DomainObject.Predmet.ProtuStrankaListFormatedWithAdress_1">
      <item>DIB SPLIT TRADE d.o.o. za trgovinu, usluge i proizvodnju, Poljička Cesta 9, 21000 Split</item>
    </derivirana_varijabla>
  </DomainObject.Predmet.ProtuStrankaListFormatedWithAdress>
  <DomainObject.Predmet.ProtuStrankaListFormatedWithAdressOIB>
    <izvorni_sadrzaj>
      <item>DIB SPLIT TRADE d.o.o. za trgovinu, usluge i proizvodnju, OIB 15157483103, Poljička Cesta 9, 21000 Split</item>
    </izvorni_sadrzaj>
    <derivirana_varijabla naziv="DomainObject.Predmet.ProtuStrankaListFormatedWithAdressOIB_1">
      <item>DIB SPLIT TRADE d.o.o. za trgovinu, usluge i proizvodnju, OIB 15157483103, Poljička Cesta 9, 21000 Split</item>
    </derivirana_varijabla>
  </DomainObject.Predmet.ProtuStrankaListFormatedWithAdressOIB>
  <DomainObject.Predmet.ProtuStrankaListNazivFormated>
    <izvorni_sadrzaj>
      <item>DIB SPLIT TRADE d.o.o. za trgovinu, usluge i proizvodnju</item>
    </izvorni_sadrzaj>
    <derivirana_varijabla naziv="DomainObject.Predmet.ProtuStrankaListNazivFormated_1">
      <item>DIB SPLIT TRADE d.o.o. za trgovinu, usluge i proizvodnju</item>
    </derivirana_varijabla>
  </DomainObject.Predmet.ProtuStrankaListNazivFormated>
  <DomainObject.Predmet.ProtuStrankaListNazivFormatedOIB>
    <izvorni_sadrzaj>
      <item>DIB SPLIT TRADE d.o.o. za trgovinu, usluge i proizvodnju, OIB 15157483103</item>
    </izvorni_sadrzaj>
    <derivirana_varijabla naziv="DomainObject.Predmet.ProtuStrankaListNazivFormatedOIB_1">
      <item>DIB SPLIT TRADE d.o.o. za trgovinu, usluge i proizvodnju, OIB 15157483103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St-1847/2016-3</izvorni_sadrzaj>
    <derivirana_varijabla naziv="DomainObject.PoslovniBrojDokumenta_1">St-1847/2016-3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DIB SPLIT TRADE d.o.o. za trgovinu, usluge i proizvodnju</izvorni_sadrzaj>
    <derivirana_varijabla naziv="DomainObject.Predmet.ProtustrankaIDrugi_1">DIB SPLIT TRADE d.o.o. za trgovinu, usluge i proizvodnju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DIB SPLIT TRADE d.o.o. za trgovinu, usluge i proizvodnju, OIB 15157483103, Poljička Cesta 9, 21000 Split</izvorni_sadrzaj>
    <derivirana_varijabla naziv="DomainObject.Predmet.ProtustrankaIDrugiAdressOIB_1">DIB SPLIT TRADE d.o.o. za trgovinu, usluge i proizvodnju, OIB 15157483103, Poljička Cesta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DIB SPLIT TRADE d.o.o. za trgovinu, usluge i proizvodnju</item>
      <item>ŽUPANIJSKO DRŽAVNO ODVJETNIŠTVO</item>
    </izvorni_sadrzaj>
    <derivirana_varijabla naziv="DomainObject.Predmet.SudioniciListNaziv_1">
      <item>DIB SPLIT TRADE d.o.o. za trgovinu, usluge i proizvodnju</item>
      <item>ŽUPANIJSKO DRŽAVNO ODVJETNIŠTVO</item>
    </derivirana_varijabla>
  </DomainObject.Predmet.SudioniciListNaziv>
  <DomainObject.Predmet.SudioniciListAdressOIB>
    <izvorni_sadrzaj>
      <item>DIB SPLIT TRADE d.o.o. za trgovinu, usluge i proizvodnju, OIB 15157483103, Poljička Cesta 9,21000 Split</item>
      <item>ŽUPANIJSKO DRŽAVNO ODVJETNIŠTVO, OIB 70793241859, Gundulićeva 29a,21000 Split</item>
    </izvorni_sadrzaj>
    <derivirana_varijabla naziv="DomainObject.Predmet.SudioniciListAdressOIB_1">
      <item>DIB SPLIT TRADE d.o.o. za trgovinu, usluge i proizvodnju, OIB 15157483103, Poljička Cesta 9,21000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67A01-7D58-45DB-9FEB-0A563559D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817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