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da6c" w14:paraId="6c3da6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C307EB">
        <w:t>3200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C307EB">
        <w:t>3200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C307EB" w:rsidRPr="008B4ECC">
        <w:t>PREMIUM NAUTIKA RENT d.o.o.</w:t>
      </w:r>
      <w:r w:rsidR="00C307EB">
        <w:t xml:space="preserve"> za usluge, Zagreb (Grad Zagreb),</w:t>
      </w:r>
      <w:r w:rsidR="00C307EB" w:rsidRPr="004D3A78">
        <w:t xml:space="preserve"> </w:t>
      </w:r>
      <w:proofErr w:type="spellStart"/>
      <w:r w:rsidR="00C307EB">
        <w:t>Čulinečka</w:t>
      </w:r>
      <w:proofErr w:type="spellEnd"/>
      <w:r w:rsidR="00C307EB">
        <w:t xml:space="preserve"> cesta </w:t>
      </w:r>
      <w:proofErr w:type="spellStart"/>
      <w:r w:rsidR="00C307EB">
        <w:t>269</w:t>
      </w:r>
      <w:proofErr w:type="spellEnd"/>
      <w:r w:rsidR="00C307EB">
        <w:t xml:space="preserve">, </w:t>
      </w:r>
      <w:r w:rsidR="00C307EB" w:rsidRPr="004D3A78">
        <w:t>OIB:</w:t>
      </w:r>
      <w:r w:rsidR="00C307EB">
        <w:t xml:space="preserve"> </w:t>
      </w:r>
      <w:proofErr w:type="spellStart"/>
      <w:r w:rsidR="00C307EB" w:rsidRPr="008B4ECC">
        <w:t>23950936595</w:t>
      </w:r>
      <w:proofErr w:type="spellEnd"/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C307EB">
        <w:t>2.312.764,</w:t>
      </w:r>
      <w:proofErr w:type="spellStart"/>
      <w:r w:rsidR="00C307EB">
        <w:t>76</w:t>
      </w:r>
      <w:r w:rsidR="007225E1">
        <w:t>kn</w:t>
      </w:r>
      <w:proofErr w:type="spellEnd"/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 xml:space="preserve">4.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35497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39EC"/>
    <w:rsid w:val="00AC4528"/>
    <w:rsid w:val="00AD027A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St-3200/2015</izvorni_sadrzaj>
    <derivirana_varijabla naziv="DomainObject.Predmet.OznakaBroj_1">St-3200/2015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NAUTIKA RENT d.o.o. zastupanog po punomoćniku Marijan Zrinušić</izvorni_sadrzaj>
    <derivirana_varijabla naziv="DomainObject.Predmet.ProtustrankaFormated_1">  PREMIUM NAUTIKA RENT d.o.o. zastupanog po punomoćniku Marijan Zrinušić</derivirana_varijabla>
  </DomainObject.Predmet.ProtustrankaFormated>
  <DomainObject.Predmet.ProtustrankaFormatedOIB>
    <izvorni_sadrzaj>  PREMIUM NAUTIKA RENT d.o.o., OIB 23950936595 zastupanog po punomoćniku Marijan Zrinušić</izvorni_sadrzaj>
    <derivirana_varijabla naziv="DomainObject.Predmet.ProtustrankaFormatedOIB_1">  PREMIUM NAUTIKA RENT d.o.o., OIB 23950936595 zastupanog po punomoćniku Marijan Zrinušić</derivirana_varijabla>
  </DomainObject.Predmet.ProtustrankaFormatedOIB>
  <DomainObject.Predmet.ProtustrankaFormatedWithAdress>
    <izvorni_sadrzaj> PREMIUM NAUTIKA RENT d.o.o., Čulinečka cesta 269, 10000 Zagreb zastupanog po punomoćniku Marijan Zrinušić</izvorni_sadrzaj>
    <derivirana_varijabla naziv="DomainObject.Predmet.ProtustrankaFormatedWithAdress_1"> PREMIUM NAUTIKA RENT d.o.o., Čulinečka cesta 269, 10000 Zagreb zastupanog po punomoćniku Marijan Zrinušić</derivirana_varijabla>
  </DomainObject.Predmet.ProtustrankaFormatedWithAdress>
  <DomainObject.Predmet.ProtustrankaFormatedWithAdressOIB>
    <izvorni_sadrzaj> PREMIUM NAUTIKA RENT d.o.o., OIB 23950936595, Čulinečka cesta 269, 10000 Zagreb zastupanog po punomoćniku Marijan Zrinušić</izvorni_sadrzaj>
    <derivirana_varijabla naziv="DomainObject.Predmet.ProtustrankaFormatedWithAdressOIB_1"> PREMIUM NAUTIKA RENT d.o.o., OIB 23950936595, Čulinečka cesta 269, 10000 Zagreb zastupanog po punomoćniku Marijan Zrinušić</derivirana_varijabla>
  </DomainObject.Predmet.ProtustrankaFormatedWithAdressOIB>
  <DomainObject.Predmet.ProtustrankaWithAdress>
    <izvorni_sadrzaj>PREMIUM NAUTIKA RENT d.o.o. Čulinečka cesta 269, 10000 Zagreb</izvorni_sadrzaj>
    <derivirana_varijabla naziv="DomainObject.Predmet.ProtustrankaWithAdress_1">PREMIUM NAUTIKA RENT d.o.o. Čulinečka cesta 269, 10000 Zagreb</derivirana_varijabla>
  </DomainObject.Predmet.ProtustrankaWithAdress>
  <DomainObject.Predmet.ProtustrankaWithAdressOIB>
    <izvorni_sadrzaj>PREMIUM NAUTIKA RENT d.o.o., OIB 23950936595, Čulinečka cesta 269, 10000 Zagreb</izvorni_sadrzaj>
    <derivirana_varijabla naziv="DomainObject.Predmet.ProtustrankaWithAdressOIB_1">PREMIUM NAUTIKA RENT d.o.o., OIB 23950936595, Čulinečka cesta 269, 10000 Zagreb</derivirana_varijabla>
  </DomainObject.Predmet.ProtustrankaWithAdressOIB>
  <DomainObject.Predmet.ProtustrankaNazivFormated>
    <izvorni_sadrzaj>PREMIUM NAUTIKA RENT d.o.o.</izvorni_sadrzaj>
    <derivirana_varijabla naziv="DomainObject.Predmet.ProtustrankaNazivFormated_1">PREMIUM NAUTIKA RENT d.o.o.</derivirana_varijabla>
  </DomainObject.Predmet.ProtustrankaNazivFormated>
  <DomainObject.Predmet.ProtustrankaNazivFormatedOIB>
    <izvorni_sadrzaj>PREMIUM NAUTIKA RENT d.o.o., OIB 23950936595</izvorni_sadrzaj>
    <derivirana_varijabla naziv="DomainObject.Predmet.ProtustrankaNazivFormatedOIB_1">PREMIUM NAUTIKA RENT d.o.o., OIB 23950936595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NAUTIKA RENT d.o.o. zastupanog po punomoćniku Marijan Zrinušić</item>
    </izvorni_sadrzaj>
    <derivirana_varijabla naziv="DomainObject.Predmet.ProtuStrankaListFormated_1">
      <item>PREMIUM NAUTIKA RENT d.o.o. zastupanog po punomoćniku Marijan Zrinušić</item>
    </derivirana_varijabla>
  </DomainObject.Predmet.ProtuStrankaListFormated>
  <DomainObject.Predmet.ProtuStrankaListFormatedOIB>
    <izvorni_sadrzaj>
      <item>PREMIUM NAUTIKA RENT d.o.o., OIB 23950936595 zastupanog po punomoćniku Marijan Zrinušić</item>
    </izvorni_sadrzaj>
    <derivirana_varijabla naziv="DomainObject.Predmet.ProtuStrankaListFormatedOIB_1">
      <item>PREMIUM NAUTIKA RENT d.o.o., OIB 23950936595 zastupanog po punomoćniku Marijan Zrinušić</item>
    </derivirana_varijabla>
  </DomainObject.Predmet.ProtuStrankaListFormatedOIB>
  <DomainObject.Predmet.ProtuStrankaListFormatedWithAdress>
    <izvorni_sadrzaj>
      <item>PREMIUM NAUTIKA RENT d.o.o., Čulinečka cesta 269, 10000 Zagreb zastupanog po punomoćniku Marijan Zrinušić</item>
    </izvorni_sadrzaj>
    <derivirana_varijabla naziv="DomainObject.Predmet.ProtuStrankaListFormatedWithAdress_1">
      <item>PREMIUM NAUTIKA RENT d.o.o., Čulinečka cesta 269, 10000 Zagreb zastupanog po punomoćniku Marijan Zrinušić</item>
    </derivirana_varijabla>
  </DomainObject.Predmet.ProtuStrankaListFormatedWithAdress>
  <DomainObject.Predmet.ProtuStrankaListFormatedWithAdressOIB>
    <izvorni_sadrzaj>
      <item>PREMIUM NAUTIKA RENT d.o.o., OIB 23950936595, Čulinečka cesta 269, 10000 Zagreb zastupanog po punomoćniku Marijan Zrinušić</item>
    </izvorni_sadrzaj>
    <derivirana_varijabla naziv="DomainObject.Predmet.ProtuStrankaListFormatedWithAdressOIB_1">
      <item>PREMIUM NAUTIKA RENT d.o.o., OIB 23950936595, Čulinečka cesta 269, 10000 Zagreb zastupanog po punomoćniku Marijan Zrinušić</item>
    </derivirana_varijabla>
  </DomainObject.Predmet.ProtuStrankaListFormatedWithAdressOIB>
  <DomainObject.Predmet.ProtuStrankaListNazivFormated>
    <izvorni_sadrzaj>
      <item>PREMIUM NAUTIKA RENT d.o.o.</item>
    </izvorni_sadrzaj>
    <derivirana_varijabla naziv="DomainObject.Predmet.ProtuStrankaListNazivFormated_1">
      <item>PREMIUM NAUTIKA RENT d.o.o.</item>
    </derivirana_varijabla>
  </DomainObject.Predmet.ProtuStrankaListNazivFormated>
  <DomainObject.Predmet.ProtuStrankaListNazivFormatedOIB>
    <izvorni_sadrzaj>
      <item>PREMIUM NAUTIKA RENT d.o.o., OIB 23950936595</item>
    </izvorni_sadrzaj>
    <derivirana_varijabla naziv="DomainObject.Predmet.ProtuStrankaListNazivFormatedOIB_1">
      <item>PREMIUM NAUTIKA RENT d.o.o., OIB 23950936595</item>
    </derivirana_varijabla>
  </DomainObject.Predmet.ProtuStrankaListNazivFormatedOIB>
  <DomainObject.Predmet.OstaliListFormated>
    <izvorni_sadrzaj>
      <item>Marijan Zrinušić punomoćnik sudionika u postupku PREMIUM NAUTIKA RENT d.o.o.</item>
    </izvorni_sadrzaj>
    <derivirana_varijabla naziv="DomainObject.Predmet.OstaliListFormated_1">
      <item>Marijan Zrinušić punomoćnik sudionika u postupku PREMIUM NAUTIKA RENT d.o.o.</item>
    </derivirana_varijabla>
  </DomainObject.Predmet.OstaliListFormated>
  <DomainObject.Predmet.OstaliListFormatedOIB>
    <izvorni_sadrzaj>
      <item>Marijan Zrinušić, OIB 64967874884 punomoćnik sudionika u postupku PREMIUM NAUTIKA RENT d.o.o.</item>
    </izvorni_sadrzaj>
    <derivirana_varijabla naziv="DomainObject.Predmet.OstaliListFormatedOIB_1">
      <item>Marijan Zrinušić, OIB 64967874884 punomoćnik sudionika u postupku PREMIUM NAUTIKA RENT d.o.o.</item>
    </derivirana_varijabla>
  </DomainObject.Predmet.OstaliListFormatedOIB>
  <DomainObject.Predmet.OstaliListFormatedWithAdress>
    <izvorni_sadrzaj>
      <item>Marijan Zrinušić, Horvaćanska Cesta 160, 10000 Zagreb punomoćnik sudionika u postupku PREMIUM NAUTIKA RENT d.o.o.</item>
    </izvorni_sadrzaj>
    <derivirana_varijabla naziv="DomainObject.Predmet.OstaliListFormatedWithAdress_1">
      <item>Marijan Zrinušić, Horvaćanska Cesta 160, 10000 Zagreb punomoćnik sudionika u postupku PREMIUM NAUTIKA RENT d.o.o.</item>
    </derivirana_varijabla>
  </DomainObject.Predmet.OstaliListFormatedWithAdress>
  <DomainObject.Predmet.OstaliListFormatedWithAdressOIB>
    <izvorni_sadrzaj>
      <item>Marijan Zrinušić, OIB 64967874884, Horvaćanska Cesta 160, 10000 Zagreb punomoćnik sudionika u postupku PREMIUM NAUTIKA RENT d.o.o.</item>
    </izvorni_sadrzaj>
    <derivirana_varijabla naziv="DomainObject.Predmet.OstaliListFormatedWithAdressOIB_1">
      <item>Marijan Zrinušić, OIB 64967874884, Horvaćanska Cesta 160, 10000 Zagreb punomoćnik sudionika u postupku PREMIUM NAUTIKA RENT d.o.o.</item>
    </derivirana_varijabla>
  </DomainObject.Predmet.OstaliListFormatedWithAdressOIB>
  <DomainObject.Predmet.OstaliListNazivFormated>
    <izvorni_sadrzaj>
      <item>Marijan Zrinušić</item>
    </izvorni_sadrzaj>
    <derivirana_varijabla naziv="DomainObject.Predmet.OstaliListNazivFormated_1">
      <item>Marijan Zrinušić</item>
    </derivirana_varijabla>
  </DomainObject.Predmet.OstaliListNazivFormated>
  <DomainObject.Predmet.OstaliListNazivFormatedOIB>
    <izvorni_sadrzaj>
      <item>Marijan Zrinušić, OIB 64967874884</item>
    </izvorni_sadrzaj>
    <derivirana_varijabla naziv="DomainObject.Predmet.OstaliListNazivFormatedOIB_1">
      <item>Marijan Zrinušić, OIB 64967874884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NAUTIKA RENT d.o.o.</izvorni_sadrzaj>
    <derivirana_varijabla naziv="DomainObject.Predmet.ProtustrankaIDrugi_1">PREMIUM NAUTIKA 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NAUTIKA RENT d.o.o., OIB 23950936595, Čulinečka cesta 269, 10000 Zagreb</izvorni_sadrzaj>
    <derivirana_varijabla naziv="DomainObject.Predmet.ProtustrankaIDrugiAdressOIB_1">PREMIUM NAUTIKA RENT d.o.o., OIB 23950936595, Čulinečka cesta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NAUTIKA RENT d.o.o.</item>
      <item>Marijan Zrinušić</item>
    </izvorni_sadrzaj>
    <derivirana_varijabla naziv="DomainObject.Predmet.SudioniciListNaziv_1">
      <item>FINA Regionalni centar Zagreb</item>
      <item>PREMIUM NAUTIKA RENT d.o.o.</item>
      <item>Marijan Zrinušić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izvorni_sadrzaj>
    <derivirana_varijabla naziv="DomainObject.Predmet.SudioniciListAdressOIB_1"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23950936595</item>
      <item>, OIB 64967874884</item>
    </izvorni_sadrzaj>
    <derivirana_varijabla naziv="DomainObject.Predmet.SudioniciListNazivOIB_1">
      <item>, OIB 85821130368</item>
      <item>, OIB 23950936595</item>
      <item>, OIB 64967874884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1483</properties:Characters>
  <properties:Lines>44</properties:Lines>
  <properties:Paragraphs>18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2016-01-04T07:54:00Z</cp:lastPrinted>
  <dcterms:modified xmlns:xsi="http://www.w3.org/2001/XMLSchema-instance" xsi:type="dcterms:W3CDTF">2016-01-04T07:57:00Z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