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dc5a" w14:paraId="f8bdc5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C30DB5">
        <w:rPr>
          <w:b/>
          <w:sz w:val="22"/>
          <w:szCs w:val="22"/>
        </w:rPr>
        <w:t>443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30DB5">
        <w:rPr>
          <w:b/>
          <w:sz w:val="22"/>
          <w:szCs w:val="22"/>
        </w:rPr>
        <w:t>FONS d.o.o., OIB: 69402235395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B70C82">
        <w:rPr>
          <w:sz w:val="22"/>
          <w:szCs w:val="22"/>
        </w:rPr>
        <w:t>07.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30DB5">
        <w:rPr>
          <w:b/>
          <w:sz w:val="22"/>
          <w:szCs w:val="22"/>
        </w:rPr>
        <w:t>FONS d.o.o., OIB: 69402235395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30DB5">
        <w:rPr>
          <w:b/>
          <w:sz w:val="22"/>
          <w:szCs w:val="22"/>
        </w:rPr>
        <w:t>42.836,13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55694">
        <w:rPr>
          <w:sz w:val="22"/>
          <w:szCs w:val="22"/>
        </w:rPr>
        <w:t>14</w:t>
      </w:r>
      <w:r w:rsidR="00B70C82">
        <w:rPr>
          <w:sz w:val="22"/>
          <w:szCs w:val="22"/>
        </w:rPr>
        <w:t xml:space="preserve">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81FC0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2813"/>
    <w:rsid w:val="00296023"/>
    <w:rsid w:val="002A6B09"/>
    <w:rsid w:val="0032747B"/>
    <w:rsid w:val="00355694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8E367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30DB5"/>
    <w:rsid w:val="00C50B45"/>
    <w:rsid w:val="00C72077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FONS d.o.o. za trgovinu, turizam, ugostiteljstvo i usluge</izvorni_sadrzaj>
    <derivirana_varijabla naziv="DomainObject.Predmet.ProtustrankaFormated_1">  FONS d.o.o. za trgovinu, turizam, ugostiteljstvo i usluge</derivirana_varijabla>
  </DomainObject.Predmet.ProtustrankaFormated>
  <DomainObject.Predmet.ProtustrankaFormatedOIB>
    <izvorni_sadrzaj>  FONS d.o.o. za trgovinu, turizam, ugostiteljstvo i usluge, OIB 69402235395</izvorni_sadrzaj>
    <derivirana_varijabla naziv="DomainObject.Predmet.ProtustrankaFormatedOIB_1">  FONS d.o.o. za trgovinu, turizam, ugostiteljstvo i usluge, OIB 69402235395</derivirana_varijabla>
  </DomainObject.Predmet.ProtustrankaFormatedOIB>
  <DomainObject.Predmet.ProtustrankaFormatedWithAdress>
    <izvorni_sadrzaj> FONS d.o.o. za trgovinu, turizam, ugostiteljstvo i usluge, Na Rudini 28, 20207 Čibača</izvorni_sadrzaj>
    <derivirana_varijabla naziv="DomainObject.Predmet.ProtustrankaFormatedWithAdress_1"> FONS d.o.o. za trgovinu, turizam, ugostiteljstvo i usluge, Na Rudini 28, 20207 Čibača</derivirana_varijabla>
  </DomainObject.Predmet.ProtustrankaFormatedWithAdress>
  <DomainObject.Predmet.ProtustrankaFormatedWithAdressOIB>
    <izvorni_sadrzaj> FONS d.o.o. za trgovinu, turizam, ugostiteljstvo i usluge, OIB 69402235395, Na Rudini 28, 20207 Čibača</izvorni_sadrzaj>
    <derivirana_varijabla naziv="DomainObject.Predmet.ProtustrankaFormatedWithAdressOIB_1"> FONS d.o.o. za trgovinu, turizam, ugostiteljstvo i usluge, OIB 69402235395, Na Rudini 28, 20207 Čibača</derivirana_varijabla>
  </DomainObject.Predmet.ProtustrankaFormatedWithAdressOIB>
  <DomainObject.Predmet.ProtustrankaWithAdress>
    <izvorni_sadrzaj>FONS d.o.o. za trgovinu, turizam, ugostiteljstvo i usluge Na Rudini 28, 20207 Čibača</izvorni_sadrzaj>
    <derivirana_varijabla naziv="DomainObject.Predmet.ProtustrankaWithAdress_1">FONS d.o.o. za trgovinu, turizam, ugostiteljstvo i usluge Na Rudini 28, 20207 Čibača</derivirana_varijabla>
  </DomainObject.Predmet.ProtustrankaWithAdress>
  <DomainObject.Predmet.ProtustrankaWithAdressOIB>
    <izvorni_sadrzaj>FONS d.o.o. za trgovinu, turizam, ugostiteljstvo i usluge, OIB 69402235395, Na Rudini 28, 20207 Čibača</izvorni_sadrzaj>
    <derivirana_varijabla naziv="DomainObject.Predmet.ProtustrankaWithAdressOIB_1">FONS d.o.o. za trgovinu, turizam, ugostiteljstvo i usluge, OIB 69402235395, Na Rudini 28, 20207 Čibača</derivirana_varijabla>
  </DomainObject.Predmet.ProtustrankaWithAdressOIB>
  <DomainObject.Predmet.ProtustrankaNazivFormated>
    <izvorni_sadrzaj>FONS d.o.o. za trgovinu, turizam, ugostiteljstvo i usluge</izvorni_sadrzaj>
    <derivirana_varijabla naziv="DomainObject.Predmet.ProtustrankaNazivFormated_1">FONS d.o.o. za trgovinu, turizam, ugostiteljstvo i usluge</derivirana_varijabla>
  </DomainObject.Predmet.ProtustrankaNazivFormated>
  <DomainObject.Predmet.ProtustrankaNazivFormatedOIB>
    <izvorni_sadrzaj>FONS d.o.o. za trgovinu, turizam, ugostiteljstvo i usluge, OIB 69402235395</izvorni_sadrzaj>
    <derivirana_varijabla naziv="DomainObject.Predmet.ProtustrankaNazivFormatedOIB_1">FONS d.o.o. za trgovinu, turizam, ugostiteljstvo i usluge, OIB 69402235395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42836.13</izvorni_sadrzaj>
    <derivirana_varijabla naziv="DomainObject.Predmet.TrenutnaVrijednost_1">42836.13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FONS d.o.o. za trgovinu, turizam, ugostiteljstvo i usluge</item>
    </izvorni_sadrzaj>
    <derivirana_varijabla naziv="DomainObject.Predmet.ProtuStrankaListFormated_1">
      <item>FONS d.o.o. za trgovinu, turizam, ugostiteljstvo i usluge</item>
    </derivirana_varijabla>
  </DomainObject.Predmet.ProtuStrankaListFormated>
  <DomainObject.Predmet.ProtuStrankaListFormatedOIB>
    <izvorni_sadrzaj>
      <item>FONS d.o.o. za trgovinu, turizam, ugostiteljstvo i usluge, OIB 69402235395</item>
    </izvorni_sadrzaj>
    <derivirana_varijabla naziv="DomainObject.Predmet.ProtuStrankaListFormatedOIB_1">
      <item>FONS d.o.o. za trgovinu, turizam, ugostiteljstvo i usluge, OIB 69402235395</item>
    </derivirana_varijabla>
  </DomainObject.Predmet.ProtuStrankaListFormatedOIB>
  <DomainObject.Predmet.ProtuStrankaListFormatedWithAdress>
    <izvorni_sadrzaj>
      <item>FONS d.o.o. za trgovinu, turizam, ugostiteljstvo i usluge, Na Rudini 28, 20207 Čibača</item>
    </izvorni_sadrzaj>
    <derivirana_varijabla naziv="DomainObject.Predmet.ProtuStrankaListFormatedWithAdress_1">
      <item>FONS d.o.o. za trgovinu, turizam, ugostiteljstvo i usluge, Na Rudini 28, 20207 Čibača</item>
    </derivirana_varijabla>
  </DomainObject.Predmet.ProtuStrankaListFormatedWithAdress>
  <DomainObject.Predmet.ProtuStrankaListFormatedWithAdressOIB>
    <izvorni_sadrzaj>
      <item>FONS d.o.o. za trgovinu, turizam, ugostiteljstvo i usluge, OIB 69402235395, Na Rudini 28, 20207 Čibača</item>
    </izvorni_sadrzaj>
    <derivirana_varijabla naziv="DomainObject.Predmet.ProtuStrankaListFormatedWithAdressOIB_1">
      <item>FONS d.o.o. za trgovinu, turizam, ugostiteljstvo i usluge, OIB 69402235395, Na Rudini 28, 20207 Čibača</item>
    </derivirana_varijabla>
  </DomainObject.Predmet.ProtuStrankaListFormatedWithAdressOIB>
  <DomainObject.Predmet.ProtuStrankaListNazivFormated>
    <izvorni_sadrzaj>
      <item>FONS d.o.o. za trgovinu, turizam, ugostiteljstvo i usluge</item>
    </izvorni_sadrzaj>
    <derivirana_varijabla naziv="DomainObject.Predmet.ProtuStrankaListNazivFormated_1">
      <item>FONS d.o.o. za trgovinu, turizam, ugostiteljstvo i usluge</item>
    </derivirana_varijabla>
  </DomainObject.Predmet.ProtuStrankaListNazivFormated>
  <DomainObject.Predmet.ProtuStrankaListNazivFormatedOIB>
    <izvorni_sadrzaj>
      <item>FONS d.o.o. za trgovinu, turizam, ugostiteljstvo i usluge, OIB 69402235395</item>
    </izvorni_sadrzaj>
    <derivirana_varijabla naziv="DomainObject.Predmet.ProtuStrankaListNazivFormatedOIB_1">
      <item>FONS d.o.o. za trgovinu, turizam, ugostiteljstvo i usluge, OIB 69402235395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FONS d.o.o. za trgovinu, turizam, ugostiteljstvo i usluge</izvorni_sadrzaj>
    <derivirana_varijabla naziv="DomainObject.Predmet.ProtustrankaIDrugi_1">FONS d.o.o. za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FONS d.o.o. za trgovinu, turizam, ugostiteljstvo i usluge, OIB 69402235395, Na Rudini 28, 20207 Čibača</izvorni_sadrzaj>
    <derivirana_varijabla naziv="DomainObject.Predmet.ProtustrankaIDrugiAdressOIB_1">FONS d.o.o. za trgovinu, turizam, ugostiteljstvo i usluge, OIB 69402235395, Na Rudini 28,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FONS d.o.o. za trgovinu, turizam, ugostiteljstvo i usluge</item>
    </izvorni_sadrzaj>
    <derivirana_varijabla naziv="DomainObject.Predmet.SudioniciListNaziv_1">
      <item>FINA, RC Split, Podružnica Dubrovnik</item>
      <item>FONS d.o.o. za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FONS d.o.o. za trgovinu, turizam, ugostiteljstvo i usluge, OIB 69402235395, Na Rudini 28,20207 Čibača</item>
    </izvorni_sadrzaj>
    <derivirana_varijabla naziv="DomainObject.Predmet.SudioniciListAdressOIB_1">
      <item>FINA, RC Split, Podružnica Dubrovnik, OIB 85821130368, Vukovarska 2,20000 Dubrovnik</item>
      <item>FONS d.o.o. za trgovinu, turizam, ugostiteljstvo i usluge, OIB 69402235395, Na Rudini 28,20207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69402235395</item>
    </izvorni_sadrzaj>
    <derivirana_varijabla naziv="DomainObject.Predmet.SudioniciListNazivOIB_1">
      <item>, OIB 85821130368</item>
      <item>, OIB 69402235395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1547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2016-03-14T09:41:00Z</dcterms:created>
  <dc:creator>Mirjana Mihović</dc:creator>
  <cp:lastModifiedBy>Mara Marčinko</cp:lastModifiedBy>
  <cp:lastPrinted>2016-03-14T09:37:00Z</cp:lastPrinted>
  <dcterms:modified xmlns:xsi="http://www.w3.org/2001/XMLSchema-instance" xsi:type="dcterms:W3CDTF">2016-03-14T09:43:00Z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