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817d" w14:paraId="2de817d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07CD0">
        <w:t>589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07CD0">
        <w:t>21</w:t>
      </w:r>
      <w:r w:rsidR="0073608C">
        <w:t>. siječnja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83CA3" w:rsidRPr="00F83CA3">
        <w:t xml:space="preserve">KOD ZLATNOG JELENA d.o.o., </w:t>
      </w:r>
      <w:r w:rsidR="00F83CA3">
        <w:t xml:space="preserve">Zagreb, </w:t>
      </w:r>
      <w:proofErr w:type="spellStart"/>
      <w:r w:rsidR="00F83CA3">
        <w:t>Markuševečka</w:t>
      </w:r>
      <w:proofErr w:type="spellEnd"/>
      <w:r w:rsidR="00F83CA3">
        <w:t xml:space="preserve"> cesta 121</w:t>
      </w:r>
      <w:r w:rsidR="00F83CA3" w:rsidRPr="00F83CA3">
        <w:t xml:space="preserve">, </w:t>
      </w:r>
      <w:r w:rsidR="00F83CA3">
        <w:t>(</w:t>
      </w:r>
      <w:r w:rsidR="00F83CA3" w:rsidRPr="00F83CA3">
        <w:t>OIB: 72588619152</w:t>
      </w:r>
      <w:r w:rsidR="00346B77">
        <w:t>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83CA3">
        <w:t>53.773,37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07CD0">
        <w:t>21</w:t>
      </w:r>
      <w:r w:rsidR="0073608C">
        <w:t>. siječnja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E20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81CE5"/>
    <w:rsid w:val="00995C77"/>
    <w:rsid w:val="009A1DED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3B71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DF1A90"/>
    <w:rsid w:val="00E06DB8"/>
    <w:rsid w:val="00E07CD0"/>
    <w:rsid w:val="00E1089A"/>
    <w:rsid w:val="00E133E7"/>
    <w:rsid w:val="00E30822"/>
    <w:rsid w:val="00E51DEB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A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1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A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 ZLATNOG JELENA d.o.o.</izvorni_sadrzaj>
    <derivirana_varijabla naziv="DomainObject.Predmet.ProtustrankaFormated_1">  KOD ZLATNOG JELENA d.o.o.</derivirana_varijabla>
  </DomainObject.Predmet.ProtustrankaFormated>
  <DomainObject.Predmet.ProtustrankaFormatedOIB>
    <izvorni_sadrzaj>  KOD ZLATNOG JELENA d.o.o., OIB 72588619152</izvorni_sadrzaj>
    <derivirana_varijabla naziv="DomainObject.Predmet.ProtustrankaFormatedOIB_1">  KOD ZLATNOG JELENA d.o.o., OIB 72588619152</derivirana_varijabla>
  </DomainObject.Predmet.ProtustrankaFormatedOIB>
  <DomainObject.Predmet.ProtustrankaFormatedWithAdress>
    <izvorni_sadrzaj> KOD ZLATNOG JELENA d.o.o., Markuševečka cesta 121, 10000 Zagreb</izvorni_sadrzaj>
    <derivirana_varijabla naziv="DomainObject.Predmet.ProtustrankaFormatedWithAdress_1"> KOD ZLATNOG JELENA d.o.o., Markuševečka cesta 121, 10000 Zagreb</derivirana_varijabla>
  </DomainObject.Predmet.ProtustrankaFormatedWithAdress>
  <DomainObject.Predmet.ProtustrankaFormatedWithAdressOIB>
    <izvorni_sadrzaj> KOD ZLATNOG JELENA d.o.o., OIB 72588619152, Markuševečka cesta 121, 10000 Zagreb</izvorni_sadrzaj>
    <derivirana_varijabla naziv="DomainObject.Predmet.ProtustrankaFormatedWithAdressOIB_1"> KOD ZLATNOG JELENA d.o.o., OIB 72588619152, Markuševečka cesta 121, 10000 Zagreb</derivirana_varijabla>
  </DomainObject.Predmet.ProtustrankaFormatedWithAdressOIB>
  <DomainObject.Predmet.ProtustrankaWithAdress>
    <izvorni_sadrzaj>KOD ZLATNOG JELENA d.o.o. Markuševečka cesta 121, 10000 Zagreb</izvorni_sadrzaj>
    <derivirana_varijabla naziv="DomainObject.Predmet.ProtustrankaWithAdress_1">KOD ZLATNOG JELENA d.o.o. Markuševečka cesta 121, 10000 Zagreb</derivirana_varijabla>
  </DomainObject.Predmet.ProtustrankaWithAdress>
  <DomainObject.Predmet.ProtustrankaWithAdressOIB>
    <izvorni_sadrzaj>KOD ZLATNOG JELENA d.o.o., OIB 72588619152, Markuševečka cesta 121, 10000 Zagreb</izvorni_sadrzaj>
    <derivirana_varijabla naziv="DomainObject.Predmet.ProtustrankaWithAdressOIB_1">KOD ZLATNOG JELENA d.o.o., OIB 72588619152, Markuševečka cesta 121, 10000 Zagreb</derivirana_varijabla>
  </DomainObject.Predmet.ProtustrankaWithAdressOIB>
  <DomainObject.Predmet.ProtustrankaNazivFormated>
    <izvorni_sadrzaj>KOD ZLATNOG JELENA d.o.o.</izvorni_sadrzaj>
    <derivirana_varijabla naziv="DomainObject.Predmet.ProtustrankaNazivFormated_1">KOD ZLATNOG JELENA d.o.o.</derivirana_varijabla>
  </DomainObject.Predmet.ProtustrankaNazivFormated>
  <DomainObject.Predmet.ProtustrankaNazivFormatedOIB>
    <izvorni_sadrzaj>KOD ZLATNOG JELENA d.o.o., OIB 72588619152</izvorni_sadrzaj>
    <derivirana_varijabla naziv="DomainObject.Predmet.ProtustrankaNazivFormatedOIB_1">KOD ZLATNOG JELENA d.o.o., OIB 72588619152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 ZLATNOG JELENA d.o.o.</item>
    </izvorni_sadrzaj>
    <derivirana_varijabla naziv="DomainObject.Predmet.ProtuStrankaListFormated_1">
      <item>KOD ZLATNOG JELENA d.o.o.</item>
    </derivirana_varijabla>
  </DomainObject.Predmet.ProtuStrankaListFormated>
  <DomainObject.Predmet.ProtuStrankaListFormatedOIB>
    <izvorni_sadrzaj>
      <item>KOD ZLATNOG JELENA d.o.o., OIB 72588619152</item>
    </izvorni_sadrzaj>
    <derivirana_varijabla naziv="DomainObject.Predmet.ProtuStrankaListFormatedOIB_1">
      <item>KOD ZLATNOG JELENA d.o.o., OIB 72588619152</item>
    </derivirana_varijabla>
  </DomainObject.Predmet.ProtuStrankaListFormatedOIB>
  <DomainObject.Predmet.ProtuStrankaListFormatedWithAdress>
    <izvorni_sadrzaj>
      <item>KOD ZLATNOG JELENA d.o.o., Markuševečka cesta 121, 10000 Zagreb</item>
    </izvorni_sadrzaj>
    <derivirana_varijabla naziv="DomainObject.Predmet.ProtuStrankaListFormatedWithAdress_1">
      <item>KOD ZLATNOG JELENA d.o.o., Markuševečka cesta 121, 10000 Zagreb</item>
    </derivirana_varijabla>
  </DomainObject.Predmet.ProtuStrankaListFormatedWithAdress>
  <DomainObject.Predmet.ProtuStrankaListFormatedWithAdressOIB>
    <izvorni_sadrzaj>
      <item>KOD ZLATNOG JELENA d.o.o., OIB 72588619152, Markuševečka cesta 121, 10000 Zagreb</item>
    </izvorni_sadrzaj>
    <derivirana_varijabla naziv="DomainObject.Predmet.ProtuStrankaListFormatedWithAdressOIB_1">
      <item>KOD ZLATNOG JELENA d.o.o., OIB 72588619152, Markuševečka cesta 121, 10000 Zagreb</item>
    </derivirana_varijabla>
  </DomainObject.Predmet.ProtuStrankaListFormatedWithAdressOIB>
  <DomainObject.Predmet.ProtuStrankaListNazivFormated>
    <izvorni_sadrzaj>
      <item>KOD ZLATNOG JELENA d.o.o.</item>
    </izvorni_sadrzaj>
    <derivirana_varijabla naziv="DomainObject.Predmet.ProtuStrankaListNazivFormated_1">
      <item>KOD ZLATNOG JELENA d.o.o.</item>
    </derivirana_varijabla>
  </DomainObject.Predmet.ProtuStrankaListNazivFormated>
  <DomainObject.Predmet.ProtuStrankaListNazivFormatedOIB>
    <izvorni_sadrzaj>
      <item>KOD ZLATNOG JELENA d.o.o., OIB 72588619152</item>
    </izvorni_sadrzaj>
    <derivirana_varijabla naziv="DomainObject.Predmet.ProtuStrankaListNazivFormatedOIB_1">
      <item>KOD ZLATNOG JELENA d.o.o., OIB 72588619152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 ZLATNOG JELENA d.o.o.</izvorni_sadrzaj>
    <derivirana_varijabla naziv="DomainObject.Predmet.ProtustrankaIDrugi_1">KOD ZLATNOG JELENA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 ZLATNOG JELENA d.o.o., OIB 72588619152, Markuševečka cesta 121, 10000 Zagreb</izvorni_sadrzaj>
    <derivirana_varijabla naziv="DomainObject.Predmet.ProtustrankaIDrugiAdressOIB_1">KOD ZLATNOG JELENA d.o.o., OIB 72588619152, Markuševečka cesta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 ZLATNOG JELENA d.o.o.</item>
    </izvorni_sadrzaj>
    <derivirana_varijabla naziv="DomainObject.Predmet.SudioniciListNaziv_1">
      <item>FINA Regionalni centar Zagreb</item>
      <item>KOD ZLATNOG JELENA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KOD ZLATNOG JELENA d.o.o., OIB 72588619152, Markuševečka cesta 121,10000 Zagreb</item>
    </izvorni_sadrzaj>
    <derivirana_varijabla naziv="DomainObject.Predmet.SudioniciListAdressOIB_1">
      <item>FINA Regionalni centar Zagreb, OIB 85821130368, Trg svibanjskih žrtava 1995. 1,10000 Zagreb</item>
      <item>KOD ZLATNOG JELENA d.o.o., OIB 72588619152, Markuševečka cesta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72588619152</item>
    </izvorni_sadrzaj>
    <derivirana_varijabla naziv="DomainObject.Predmet.SudioniciListNazivOIB_1">
      <item>, OIB 85821130368</item>
      <item>, OIB 72588619152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42902-67D4-4F91-8A2E-BAECF25B4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1339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2016-01-20T13:35:00Z</dcterms:created>
  <dc:creator>ilukac</dc:creator>
  <cp:lastModifiedBy>Marina Radaković</cp:lastModifiedBy>
  <cp:lastPrinted>2016-01-20T13:36:00Z</cp:lastPrinted>
  <dcterms:modified xmlns:xsi="http://www.w3.org/2001/XMLSchema-instance" xsi:type="dcterms:W3CDTF">2016-01-21T07:36:00Z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