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e54b" w14:paraId="808e54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195318" w:rsidR="0013787F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82219" w:rsidP="00195318" w:rsidR="00982219" w:rsidRPr="00B37760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center"/>
      </w:pPr>
    </w:p>
    <w:p w:rsidRDefault="00982219" w:rsidP="0085221D" w:rsidR="00982219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3D1AD8" w:rsidRPr="003D1AD8">
        <w:t>KUBO j.d.o.o.</w:t>
      </w:r>
      <w:r w:rsidR="009745DD">
        <w:t xml:space="preserve">, </w:t>
      </w:r>
      <w:r w:rsidR="003D1AD8" w:rsidRPr="003D1AD8">
        <w:t>Gvozd</w:t>
      </w:r>
      <w:r w:rsidR="009745DD">
        <w:t xml:space="preserve">, </w:t>
      </w:r>
      <w:r w:rsidR="003D1AD8" w:rsidRPr="003D1AD8">
        <w:t>Kralja Zvonimira 47</w:t>
      </w:r>
      <w:r w:rsidR="009745DD">
        <w:t xml:space="preserve">, MBS: </w:t>
      </w:r>
      <w:r w:rsidR="003D1AD8" w:rsidRPr="003D1AD8">
        <w:t>080896642</w:t>
      </w:r>
      <w:r w:rsidR="009745DD">
        <w:t xml:space="preserve">, OIB: </w:t>
      </w:r>
      <w:r w:rsidR="003D1AD8" w:rsidRPr="003D1AD8">
        <w:t>03464429902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652DF1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982219" w:rsidP="0085221D" w:rsidR="00982219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>
      <w:pPr>
        <w:jc w:val="both"/>
      </w:pPr>
    </w:p>
    <w:p w:rsidRDefault="00982219" w:rsidP="0085221D" w:rsidR="0098221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D1AD8" w:rsidRPr="003D1AD8">
        <w:t>KUBO j.d.o.o.</w:t>
      </w:r>
      <w:r w:rsidR="003D1AD8">
        <w:t xml:space="preserve">, </w:t>
      </w:r>
      <w:r w:rsidR="003D1AD8" w:rsidRPr="003D1AD8">
        <w:t>Gvozd</w:t>
      </w:r>
      <w:r w:rsidR="003D1AD8">
        <w:t xml:space="preserve">, </w:t>
      </w:r>
      <w:r w:rsidR="003D1AD8" w:rsidRPr="003D1AD8">
        <w:t>Kralja Zvonimira 47</w:t>
      </w:r>
      <w:r w:rsidR="003D1AD8">
        <w:t xml:space="preserve">, MBS: </w:t>
      </w:r>
      <w:r w:rsidR="003D1AD8" w:rsidRPr="003D1AD8">
        <w:t>080896642</w:t>
      </w:r>
      <w:r w:rsidR="003D1AD8">
        <w:t xml:space="preserve">, OIB: </w:t>
      </w:r>
      <w:r w:rsidR="003D1AD8" w:rsidRPr="003D1AD8">
        <w:t>03464429902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A6428E" w:rsidP="00A6428E" w:rsidR="00A6428E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Nada Gagro sa sjedištem i poslovnom adresom u Vinkovcima, Glagoljaška 52 i adresom prebivališta u Vinkovcima, Josipa Juraja Strossmayera 3, OIB: 04212100945,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4E3752" w:rsidRPr="003D1AD8">
        <w:t>KUBO j.d.o.o.</w:t>
      </w:r>
      <w:r w:rsidR="004E3752">
        <w:t xml:space="preserve">, </w:t>
      </w:r>
      <w:r w:rsidR="004E3752" w:rsidRPr="003D1AD8">
        <w:t>Gvozd</w:t>
      </w:r>
      <w:r w:rsidR="004E3752">
        <w:t xml:space="preserve">, </w:t>
      </w:r>
      <w:r w:rsidR="004E3752" w:rsidRPr="003D1AD8">
        <w:t>Kralja Zvonimira 47</w:t>
      </w:r>
      <w:r w:rsidR="004E3752">
        <w:t xml:space="preserve">, MBS: </w:t>
      </w:r>
      <w:r w:rsidR="004E3752" w:rsidRPr="003D1AD8">
        <w:t>080896642</w:t>
      </w:r>
      <w:r w:rsidR="004E3752">
        <w:t xml:space="preserve">, OIB: </w:t>
      </w:r>
      <w:r w:rsidR="004E3752" w:rsidRPr="003D1AD8">
        <w:t>03464429902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F535C4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530A0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4E3752">
        <w:rPr>
          <w:b/>
          <w:color w:val="000000"/>
        </w:rPr>
        <w:t>10,00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982219" w:rsidP="003D6771" w:rsidR="00982219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982219" w:rsidP="00014B0E" w:rsidR="00982219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F1211B">
        <w:t>20</w:t>
      </w:r>
      <w:r>
        <w:t xml:space="preserve">. travnja 2017. godine Trgovačkom sudu u Zagrebu zahtjev za provedbu stečajnog postupka nad dužnikom </w:t>
      </w:r>
      <w:r w:rsidR="00F1211B" w:rsidRPr="003D1AD8">
        <w:t>KUBO j.d.o.o.</w:t>
      </w:r>
      <w:r w:rsidR="00F1211B">
        <w:t xml:space="preserve">, </w:t>
      </w:r>
      <w:r w:rsidR="00F1211B" w:rsidRPr="003D1AD8">
        <w:t>Gvozd</w:t>
      </w:r>
      <w:r w:rsidR="00F1211B">
        <w:t xml:space="preserve">, </w:t>
      </w:r>
      <w:r w:rsidR="00F1211B" w:rsidRPr="003D1AD8">
        <w:t>Kralja Zvonimira 47</w:t>
      </w:r>
      <w:r w:rsidR="00F1211B">
        <w:t xml:space="preserve">, MBS: </w:t>
      </w:r>
      <w:r w:rsidR="00F1211B" w:rsidRPr="003D1AD8">
        <w:t>080896642</w:t>
      </w:r>
      <w:r w:rsidR="00F1211B">
        <w:t xml:space="preserve">, OIB: </w:t>
      </w:r>
      <w:r w:rsidR="00F1211B" w:rsidRPr="003D1AD8">
        <w:t>03464429902</w:t>
      </w:r>
      <w:r w:rsidR="002A6F2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F1211B">
        <w:t>17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9E3B87">
        <w:t>21.324,09</w:t>
      </w:r>
      <w:r w:rsidR="006E732E">
        <w:t xml:space="preserve"> kn, u koji iznos je uračunata kamata i naknada FINE za provedbu ovrhe na novčanim sredstvima dužnika. Navodi da dužnik ima </w:t>
      </w:r>
      <w:r w:rsidR="008A68EE">
        <w:t>2</w:t>
      </w:r>
      <w:r w:rsidR="006E732E">
        <w:t xml:space="preserve"> zaposlen</w:t>
      </w:r>
      <w:r w:rsidR="008A68EE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430055" w:rsidP="00430055" w:rsidR="006E732E">
      <w:pPr>
        <w:ind w:firstLine="708"/>
        <w:jc w:val="both"/>
      </w:pPr>
      <w:r>
        <w:t xml:space="preserve">FINA je dostavila popis računa i oročenih novčanih sredstava dužnika na dan 17. travnja 2017. te u svom podnesku od 18. travnja 2017. navodi da dužnik na dan </w:t>
      </w:r>
      <w:r w:rsidR="00F21339">
        <w:t>17</w:t>
      </w:r>
      <w:r>
        <w:t xml:space="preserve">. travnja 2017. u Jedinstvenom registru računa ima otvorene sljedeće račune i oročena novčana sredstva: </w:t>
      </w:r>
      <w:r w:rsidR="00F21339">
        <w:t>HR9323400091110645936 Privredna banka</w:t>
      </w:r>
      <w:r>
        <w:t xml:space="preserve">, te da na temelju čl. 112. st. 5. Stečajnog zakona dužnik na dan </w:t>
      </w:r>
      <w:r w:rsidR="003C6C68">
        <w:t>17</w:t>
      </w:r>
      <w:r>
        <w:t>. travnja 2017. godine na ime predujma za namirenje troškova stečajnog postupka nema zaplijenjena novčana sredstva.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9822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982219" w:rsidP="00982219" w:rsidR="00982219" w:rsidRPr="00982219">
      <w:pPr>
        <w:ind w:firstLine="708"/>
        <w:jc w:val="both"/>
        <w:rPr>
          <w:color w:val="000000"/>
        </w:rPr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CE40F1">
        <w:t>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159AA" w:rsidP="002159AA" w:rsidR="002159AA" w:rsidRPr="002159AA">
      <w:pPr>
        <w:jc w:val="both"/>
        <w:rPr>
          <w:color w:val="000000"/>
        </w:rPr>
      </w:pPr>
      <w:r w:rsidRPr="002159AA">
        <w:rPr>
          <w:color w:val="000000"/>
        </w:rPr>
        <w:t xml:space="preserve">-privremenom </w:t>
      </w:r>
      <w:proofErr w:type="spellStart"/>
      <w:r w:rsidRPr="002159AA">
        <w:rPr>
          <w:color w:val="000000"/>
        </w:rPr>
        <w:t>steč</w:t>
      </w:r>
      <w:proofErr w:type="spellEnd"/>
      <w:r w:rsidRPr="002159AA">
        <w:rPr>
          <w:color w:val="000000"/>
        </w:rPr>
        <w:t xml:space="preserve">. upravitelju </w:t>
      </w:r>
      <w:r w:rsidR="00EA341B">
        <w:t xml:space="preserve">Nada Gagro, </w:t>
      </w:r>
      <w:r w:rsidR="00956E1E">
        <w:t>Vinkovci</w:t>
      </w:r>
      <w:r w:rsidR="00EA341B">
        <w:t>, Glagoljaška 52</w:t>
      </w:r>
      <w:r>
        <w:rPr>
          <w:color w:val="000000"/>
        </w:rPr>
        <w:t xml:space="preserve"> </w:t>
      </w:r>
      <w:r w:rsidRPr="002159AA">
        <w:rPr>
          <w:color w:val="000000"/>
        </w:rPr>
        <w:t>uz presliku lista 1,2</w:t>
      </w:r>
    </w:p>
    <w:p w:rsidRDefault="002159AA" w:rsidP="002159AA" w:rsidR="002159AA" w:rsidRPr="002159AA">
      <w:pPr>
        <w:jc w:val="both"/>
        <w:rPr>
          <w:color w:val="000000"/>
        </w:rPr>
      </w:pPr>
      <w:r w:rsidRPr="002159AA">
        <w:rPr>
          <w:color w:val="000000"/>
        </w:rPr>
        <w:t>-dužniku</w:t>
      </w:r>
      <w:r>
        <w:rPr>
          <w:color w:val="000000"/>
        </w:rPr>
        <w:t xml:space="preserve"> </w:t>
      </w:r>
      <w:r>
        <w:t>KUBO j.d.o.o., Gvozd, Kralja Zvonimira 47</w:t>
      </w:r>
    </w:p>
    <w:p w:rsidRDefault="002159AA" w:rsidP="002159AA" w:rsidR="002159AA" w:rsidRPr="002159AA">
      <w:pPr>
        <w:jc w:val="both"/>
        <w:rPr>
          <w:color w:val="000000"/>
        </w:rPr>
      </w:pPr>
      <w:r w:rsidRPr="002159AA">
        <w:rPr>
          <w:color w:val="000000"/>
        </w:rPr>
        <w:t>-</w:t>
      </w:r>
      <w:proofErr w:type="spellStart"/>
      <w:r w:rsidRPr="002159AA">
        <w:rPr>
          <w:color w:val="000000"/>
        </w:rPr>
        <w:t>zz</w:t>
      </w:r>
      <w:proofErr w:type="spellEnd"/>
      <w:r w:rsidRPr="002159AA">
        <w:rPr>
          <w:color w:val="000000"/>
        </w:rPr>
        <w:t xml:space="preserve"> dužnika</w:t>
      </w:r>
      <w:r>
        <w:rPr>
          <w:color w:val="000000"/>
        </w:rPr>
        <w:t xml:space="preserve"> Božidar </w:t>
      </w:r>
      <w:proofErr w:type="spellStart"/>
      <w:r>
        <w:rPr>
          <w:color w:val="000000"/>
        </w:rPr>
        <w:t>Kutela</w:t>
      </w:r>
      <w:proofErr w:type="spellEnd"/>
      <w:r>
        <w:rPr>
          <w:color w:val="000000"/>
        </w:rPr>
        <w:t xml:space="preserve">, </w:t>
      </w:r>
      <w:r w:rsidRPr="002159AA">
        <w:rPr>
          <w:color w:val="000000"/>
        </w:rPr>
        <w:t>Gvozd, Kralja Zvonimira 47</w:t>
      </w:r>
    </w:p>
    <w:p w:rsidRDefault="002159AA" w:rsidP="002159AA" w:rsidR="002159AA" w:rsidRPr="002159AA">
      <w:pPr>
        <w:jc w:val="both"/>
        <w:rPr>
          <w:color w:val="000000"/>
        </w:rPr>
      </w:pPr>
      <w:r w:rsidRPr="002159AA">
        <w:rPr>
          <w:color w:val="000000"/>
        </w:rPr>
        <w:t>-FINA ZG</w:t>
      </w:r>
    </w:p>
    <w:p w:rsidRDefault="002159AA" w:rsidP="002159AA" w:rsidR="002159AA" w:rsidRPr="002159AA">
      <w:pPr>
        <w:jc w:val="both"/>
        <w:rPr>
          <w:color w:val="000000"/>
        </w:rPr>
      </w:pPr>
      <w:r w:rsidRPr="002159AA">
        <w:rPr>
          <w:color w:val="000000"/>
        </w:rPr>
        <w:t>-Ministarstvu pravosuđa RH, Zagreb, Ulica Grada Vukovara 49, elektroničkom poštom</w:t>
      </w:r>
    </w:p>
    <w:p w:rsidRDefault="002159AA" w:rsidP="002159AA" w:rsidR="002159AA" w:rsidRPr="002159AA">
      <w:pPr>
        <w:jc w:val="both"/>
        <w:rPr>
          <w:color w:val="000000"/>
        </w:rPr>
      </w:pPr>
      <w:r w:rsidRPr="002159AA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2159AA">
        <w:rPr>
          <w:color w:val="000000"/>
        </w:rPr>
        <w:t>Ogl</w:t>
      </w:r>
      <w:proofErr w:type="spellEnd"/>
      <w:r w:rsidRPr="002159AA">
        <w:rPr>
          <w:color w:val="000000"/>
        </w:rPr>
        <w:t>. ploča uz prijedlog</w:t>
      </w:r>
    </w:p>
    <w:p w:rsidRDefault="002159AA" w:rsidP="002159AA" w:rsidR="002159AA" w:rsidRPr="002159AA">
      <w:pPr>
        <w:jc w:val="both"/>
        <w:rPr>
          <w:color w:val="000000"/>
        </w:rPr>
      </w:pPr>
      <w:r>
        <w:rPr>
          <w:color w:val="000000"/>
        </w:rPr>
        <w:t>-</w:t>
      </w:r>
      <w:r w:rsidRPr="002159AA">
        <w:rPr>
          <w:color w:val="000000"/>
        </w:rPr>
        <w:t>R 28.2.18. u 10,00h</w:t>
      </w:r>
    </w:p>
    <w:p w:rsidRDefault="002159AA" w:rsidP="002159AA" w:rsidR="00750685" w:rsidRPr="00B37760">
      <w:pPr>
        <w:jc w:val="both"/>
      </w:pPr>
      <w:r w:rsidRPr="002159AA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C66" w:rsidR="00790C66">
      <w:r>
        <w:separator/>
      </w:r>
    </w:p>
  </w:endnote>
  <w:endnote w:id="0" w:type="continuationSeparator">
    <w:p w:rsidRDefault="00790C66" w:rsidR="00790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C66" w:rsidR="00790C66">
      <w:r>
        <w:separator/>
      </w:r>
    </w:p>
  </w:footnote>
  <w:footnote w:id="0" w:type="continuationSeparator">
    <w:p w:rsidRDefault="00790C66" w:rsidR="00790C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6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31075" w:rsidR="0053107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31075">
      <w:t>7 St-130</w:t>
    </w:r>
    <w:r w:rsidR="002A2984">
      <w:t>8</w:t>
    </w:r>
    <w:r w:rsidR="00531075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31075">
      <w:t>130</w:t>
    </w:r>
    <w:r w:rsidR="002A2984">
      <w:t>8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C56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723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5ED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318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59AA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3983"/>
    <w:rsid w:val="002461B7"/>
    <w:rsid w:val="00246600"/>
    <w:rsid w:val="0024736E"/>
    <w:rsid w:val="00247478"/>
    <w:rsid w:val="00250324"/>
    <w:rsid w:val="00250DCF"/>
    <w:rsid w:val="00250FFC"/>
    <w:rsid w:val="002540FD"/>
    <w:rsid w:val="0025679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984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2C13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50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6C68"/>
    <w:rsid w:val="003C7070"/>
    <w:rsid w:val="003C7B55"/>
    <w:rsid w:val="003D0D80"/>
    <w:rsid w:val="003D1634"/>
    <w:rsid w:val="003D1712"/>
    <w:rsid w:val="003D184F"/>
    <w:rsid w:val="003D1AD8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045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0055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0F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752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0A06"/>
    <w:rsid w:val="0053107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DF1"/>
    <w:rsid w:val="0065394C"/>
    <w:rsid w:val="006543DB"/>
    <w:rsid w:val="00654E7D"/>
    <w:rsid w:val="00655278"/>
    <w:rsid w:val="00655660"/>
    <w:rsid w:val="00655E1F"/>
    <w:rsid w:val="00655FAE"/>
    <w:rsid w:val="00656348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0C66"/>
    <w:rsid w:val="00791F43"/>
    <w:rsid w:val="007920D5"/>
    <w:rsid w:val="00793949"/>
    <w:rsid w:val="00793BF8"/>
    <w:rsid w:val="007A122F"/>
    <w:rsid w:val="007A1927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105A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8E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E1E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2219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1441"/>
    <w:rsid w:val="009E25D5"/>
    <w:rsid w:val="009E323E"/>
    <w:rsid w:val="009E358F"/>
    <w:rsid w:val="009E3B87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64DE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28E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BD8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F4F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83F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0F1"/>
    <w:rsid w:val="00CE5174"/>
    <w:rsid w:val="00CF14BB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917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002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3ABC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341B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1B"/>
    <w:rsid w:val="00F121FB"/>
    <w:rsid w:val="00F124FB"/>
    <w:rsid w:val="00F15184"/>
    <w:rsid w:val="00F17ACD"/>
    <w:rsid w:val="00F20CBC"/>
    <w:rsid w:val="00F21339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362C"/>
    <w:rsid w:val="00F34984"/>
    <w:rsid w:val="00F3679A"/>
    <w:rsid w:val="00F373FB"/>
    <w:rsid w:val="00F40741"/>
    <w:rsid w:val="00F408E8"/>
    <w:rsid w:val="00F424A2"/>
    <w:rsid w:val="00F43EE5"/>
    <w:rsid w:val="00F44E0B"/>
    <w:rsid w:val="00F460A0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4FE5"/>
    <w:rsid w:val="00FE62B2"/>
    <w:rsid w:val="00FE7488"/>
    <w:rsid w:val="00FF03FB"/>
    <w:rsid w:val="00FF213F"/>
    <w:rsid w:val="00FF2A27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107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6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336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36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6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6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107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6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336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36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6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6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7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St-1308/2017</izvorni_sadrzaj>
    <derivirana_varijabla naziv="DomainObject.Predmet.OznakaBroj_1">St-1308/2017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KUBO j.d.o.o.</izvorni_sadrzaj>
    <derivirana_varijabla naziv="DomainObject.Predmet.ProtustrankaFormated_1">  KUBO j.d.o.o.</derivirana_varijabla>
  </DomainObject.Predmet.ProtustrankaFormated>
  <DomainObject.Predmet.ProtustrankaFormatedOIB>
    <izvorni_sadrzaj>  KUBO j.d.o.o., OIB 03464429902</izvorni_sadrzaj>
    <derivirana_varijabla naziv="DomainObject.Predmet.ProtustrankaFormatedOIB_1">  KUBO j.d.o.o., OIB 03464429902</derivirana_varijabla>
  </DomainObject.Predmet.ProtustrankaFormatedOIB>
  <DomainObject.Predmet.ProtustrankaFormatedWithAdress>
    <izvorni_sadrzaj> KUBO j.d.o.o., Kralja Zvonimira 47, 44410 Gvozd</izvorni_sadrzaj>
    <derivirana_varijabla naziv="DomainObject.Predmet.ProtustrankaFormatedWithAdress_1"> KUBO j.d.o.o., Kralja Zvonimira 47, 44410 Gvozd</derivirana_varijabla>
  </DomainObject.Predmet.ProtustrankaFormatedWithAdress>
  <DomainObject.Predmet.ProtustrankaFormatedWithAdressOIB>
    <izvorni_sadrzaj> KUBO j.d.o.o., OIB 03464429902, Kralja Zvonimira 47, 44410 Gvozd</izvorni_sadrzaj>
    <derivirana_varijabla naziv="DomainObject.Predmet.ProtustrankaFormatedWithAdressOIB_1"> KUBO j.d.o.o., OIB 03464429902, Kralja Zvonimira 47, 44410 Gvozd</derivirana_varijabla>
  </DomainObject.Predmet.ProtustrankaFormatedWithAdressOIB>
  <DomainObject.Predmet.ProtustrankaWithAdress>
    <izvorni_sadrzaj>KUBO j.d.o.o. Kralja Zvonimira 47, 44410 Gvozd</izvorni_sadrzaj>
    <derivirana_varijabla naziv="DomainObject.Predmet.ProtustrankaWithAdress_1">KUBO j.d.o.o. Kralja Zvonimira 47, 44410 Gvozd</derivirana_varijabla>
  </DomainObject.Predmet.ProtustrankaWithAdress>
  <DomainObject.Predmet.ProtustrankaWithAdressOIB>
    <izvorni_sadrzaj>KUBO j.d.o.o., OIB 03464429902, Kralja Zvonimira 47, 44410 Gvozd</izvorni_sadrzaj>
    <derivirana_varijabla naziv="DomainObject.Predmet.ProtustrankaWithAdressOIB_1">KUBO j.d.o.o., OIB 03464429902, Kralja Zvonimira 47, 44410 Gvozd</derivirana_varijabla>
  </DomainObject.Predmet.ProtustrankaWithAdressOIB>
  <DomainObject.Predmet.ProtustrankaNazivFormated>
    <izvorni_sadrzaj>KUBO j.d.o.o.</izvorni_sadrzaj>
    <derivirana_varijabla naziv="DomainObject.Predmet.ProtustrankaNazivFormated_1">KUBO j.d.o.o.</derivirana_varijabla>
  </DomainObject.Predmet.ProtustrankaNazivFormated>
  <DomainObject.Predmet.ProtustrankaNazivFormatedOIB>
    <izvorni_sadrzaj>KUBO j.d.o.o., OIB 03464429902</izvorni_sadrzaj>
    <derivirana_varijabla naziv="DomainObject.Predmet.ProtustrankaNazivFormatedOIB_1">KUBO j.d.o.o., OIB 03464429902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KUBO j.d.o.o.</item>
    </izvorni_sadrzaj>
    <derivirana_varijabla naziv="DomainObject.Predmet.ProtuStrankaListFormated_1">
      <item>KUBO j.d.o.o.</item>
    </derivirana_varijabla>
  </DomainObject.Predmet.ProtuStrankaListFormated>
  <DomainObject.Predmet.ProtuStrankaListFormatedOIB>
    <izvorni_sadrzaj>
      <item>KUBO j.d.o.o., OIB 03464429902</item>
    </izvorni_sadrzaj>
    <derivirana_varijabla naziv="DomainObject.Predmet.ProtuStrankaListFormatedOIB_1">
      <item>KUBO j.d.o.o., OIB 03464429902</item>
    </derivirana_varijabla>
  </DomainObject.Predmet.ProtuStrankaListFormatedOIB>
  <DomainObject.Predmet.ProtuStrankaListFormatedWithAdress>
    <izvorni_sadrzaj>
      <item>KUBO j.d.o.o., Kralja Zvonimira 47, 44410 Gvozd</item>
    </izvorni_sadrzaj>
    <derivirana_varijabla naziv="DomainObject.Predmet.ProtuStrankaListFormatedWithAdress_1">
      <item>KUBO j.d.o.o., Kralja Zvonimira 47, 44410 Gvozd</item>
    </derivirana_varijabla>
  </DomainObject.Predmet.ProtuStrankaListFormatedWithAdress>
  <DomainObject.Predmet.ProtuStrankaListFormatedWithAdressOIB>
    <izvorni_sadrzaj>
      <item>KUBO j.d.o.o., OIB 03464429902, Kralja Zvonimira 47, 44410 Gvozd</item>
    </izvorni_sadrzaj>
    <derivirana_varijabla naziv="DomainObject.Predmet.ProtuStrankaListFormatedWithAdressOIB_1">
      <item>KUBO j.d.o.o., OIB 03464429902, Kralja Zvonimira 47, 44410 Gvozd</item>
    </derivirana_varijabla>
  </DomainObject.Predmet.ProtuStrankaListFormatedWithAdressOIB>
  <DomainObject.Predmet.ProtuStrankaListNazivFormated>
    <izvorni_sadrzaj>
      <item>KUBO j.d.o.o.</item>
    </izvorni_sadrzaj>
    <derivirana_varijabla naziv="DomainObject.Predmet.ProtuStrankaListNazivFormated_1">
      <item>KUBO j.d.o.o.</item>
    </derivirana_varijabla>
  </DomainObject.Predmet.ProtuStrankaListNazivFormated>
  <DomainObject.Predmet.ProtuStrankaListNazivFormatedOIB>
    <izvorni_sadrzaj>
      <item>KUBO j.d.o.o., OIB 03464429902</item>
    </izvorni_sadrzaj>
    <derivirana_varijabla naziv="DomainObject.Predmet.ProtuStrankaListNazivFormatedOIB_1">
      <item>KUBO j.d.o.o., OIB 03464429902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KUBO j.d.o.o.</izvorni_sadrzaj>
    <derivirana_varijabla naziv="DomainObject.Predmet.ProtustrankaIDrugi_1">KUBO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KUBO j.d.o.o., OIB 03464429902, Kralja Zvonimira 47, 44410 Gvozd</izvorni_sadrzaj>
    <derivirana_varijabla naziv="DomainObject.Predmet.ProtustrankaIDrugiAdressOIB_1">KUBO j.d.o.o., OIB 03464429902, Kralja Zvonimira 47,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KUBO j.d.o.o.</item>
      <item>FINA Regionalni centar Zagreb</item>
    </izvorni_sadrzaj>
    <derivirana_varijabla naziv="DomainObject.Predmet.SudioniciListNaziv_1">
      <item>KUBO j.d.o.o.</item>
      <item>FINA Regionalni centar Zagreb</item>
    </derivirana_varijabla>
  </DomainObject.Predmet.SudioniciListNaziv>
  <DomainObject.Predmet.SudioniciListAdressOIB>
    <izvorni_sadrzaj>
      <item>KUBO j.d.o.o., OIB 03464429902, Kralja Zvonimira 47,44410 Gvozd</item>
      <item>FINA Regionalni centar Zagreb, OIB 85821130368, Trg svibanjskih žrtava 1995. 1,10000 Zagreb</item>
    </izvorni_sadrzaj>
    <derivirana_varijabla naziv="DomainObject.Predmet.SudioniciListAdressOIB_1">
      <item>KUBO j.d.o.o., OIB 03464429902, Kralja Zvonimira 47,44410 Gvozd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03464429902</item>
      <item>, OIB 85821130368</item>
    </izvorni_sadrzaj>
    <derivirana_varijabla naziv="DomainObject.Predmet.SudioniciListNazivOIB_1">
      <item>, OIB 03464429902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D9BDE-7494-42CD-9355-C08894B6D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4334</properties:Characters>
  <properties:Lines>128</properties:Lines>
  <properties:Paragraphs>38</properties:Paragraphs>
  <properties:TotalTime>570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2018-01-15T08:31:00Z</cp:lastPrinted>
  <dcterms:modified xmlns:xsi="http://www.w3.org/2001/XMLSchema-instance" xsi:type="dcterms:W3CDTF">2018-01-15T08:37:00Z</dcterms:modified>
  <cp:revision>494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