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b06f" w14:paraId="726b06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E61C9">
        <w:rPr>
          <w:rFonts w:cs="Times New Roman" w:hAnsi="Times New Roman" w:ascii="Times New Roman"/>
          <w:b/>
          <w:sz w:val="24"/>
          <w:szCs w:val="24"/>
        </w:rPr>
        <w:t>392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E61C9">
        <w:rPr>
          <w:rFonts w:cs="Times New Roman" w:hAnsi="Times New Roman" w:ascii="Times New Roman"/>
          <w:sz w:val="24"/>
          <w:szCs w:val="24"/>
        </w:rPr>
        <w:t>PASAT – VJETAR d.o.o., Skradin, Put Gradine 3, MBS: 100014502, OIB: 78704407189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E61C9">
        <w:rPr>
          <w:rFonts w:cs="Times New Roman" w:hAnsi="Times New Roman" w:ascii="Times New Roman"/>
          <w:sz w:val="24"/>
          <w:szCs w:val="24"/>
        </w:rPr>
        <w:t>PASAT – VJETAR d.o.o., Skradin, Put Gradine 3, MBS: 100014502, OIB: 78704407189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E61C9">
        <w:rPr>
          <w:rFonts w:cs="Times New Roman" w:hAnsi="Times New Roman" w:ascii="Times New Roman"/>
          <w:sz w:val="24"/>
          <w:szCs w:val="24"/>
        </w:rPr>
        <w:t>374.042,64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8E61C9">
        <w:rPr>
          <w:rFonts w:cs="Times New Roman" w:hAnsi="Times New Roman" w:ascii="Times New Roman"/>
          <w:sz w:val="24"/>
          <w:szCs w:val="24"/>
        </w:rPr>
        <w:t>Johann Heger</w:t>
      </w:r>
      <w:r w:rsidR="00310D54">
        <w:rPr>
          <w:rFonts w:cs="Times New Roman" w:hAnsi="Times New Roman" w:ascii="Times New Roman"/>
          <w:sz w:val="24"/>
          <w:szCs w:val="24"/>
        </w:rPr>
        <w:t xml:space="preserve">, </w:t>
      </w:r>
      <w:r w:rsidR="009E1918">
        <w:rPr>
          <w:rFonts w:cs="Times New Roman" w:hAnsi="Times New Roman" w:ascii="Times New Roman"/>
          <w:sz w:val="24"/>
          <w:szCs w:val="24"/>
        </w:rPr>
        <w:t>Njemačka, Jever, Siebetshauser Weg 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E61C9">
        <w:rPr>
          <w:rFonts w:cs="Times New Roman" w:hAnsi="Times New Roman" w:ascii="Times New Roman"/>
          <w:sz w:val="24"/>
          <w:szCs w:val="24"/>
        </w:rPr>
        <w:t>model 05, poziv na broj 221-392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9E1918">
        <w:rPr>
          <w:rFonts w:cs="Times New Roman" w:hAnsi="Times New Roman" w:ascii="Times New Roman"/>
          <w:sz w:val="24"/>
          <w:szCs w:val="24"/>
        </w:rPr>
        <w:t>Johann Heger, Njemačka, Jever, Siebetshauser Weg 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A99" w:rsidP="00357C73" w:rsidR="00076A99">
      <w:pPr>
        <w:spacing w:lineRule="auto" w:line="240" w:after="0"/>
      </w:pPr>
      <w:r>
        <w:separator/>
      </w:r>
    </w:p>
  </w:endnote>
  <w:endnote w:id="0" w:type="continuationSeparator">
    <w:p w:rsidRDefault="00076A99" w:rsidP="00357C73" w:rsidR="00076A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A99" w:rsidP="00357C73" w:rsidR="00076A99">
      <w:pPr>
        <w:spacing w:lineRule="auto" w:line="240" w:after="0"/>
      </w:pPr>
      <w:r>
        <w:separator/>
      </w:r>
    </w:p>
  </w:footnote>
  <w:footnote w:id="0" w:type="continuationSeparator">
    <w:p w:rsidRDefault="00076A99" w:rsidP="00357C73" w:rsidR="00076A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752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E61C9">
          <w:rPr>
            <w:rFonts w:cs="Times New Roman" w:hAnsi="Times New Roman" w:ascii="Times New Roman"/>
            <w:sz w:val="24"/>
            <w:szCs w:val="24"/>
          </w:rPr>
          <w:t xml:space="preserve"> St-392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76A99"/>
    <w:rsid w:val="000A1E8B"/>
    <w:rsid w:val="001131FA"/>
    <w:rsid w:val="00162D94"/>
    <w:rsid w:val="00194D69"/>
    <w:rsid w:val="001B1CEA"/>
    <w:rsid w:val="00237AD7"/>
    <w:rsid w:val="002A6BAD"/>
    <w:rsid w:val="00310D54"/>
    <w:rsid w:val="003326DE"/>
    <w:rsid w:val="00346E3E"/>
    <w:rsid w:val="00357C73"/>
    <w:rsid w:val="003763E7"/>
    <w:rsid w:val="0046333F"/>
    <w:rsid w:val="004B7D8A"/>
    <w:rsid w:val="004E7522"/>
    <w:rsid w:val="0051153D"/>
    <w:rsid w:val="006B5018"/>
    <w:rsid w:val="00713F97"/>
    <w:rsid w:val="00727B8E"/>
    <w:rsid w:val="00815F51"/>
    <w:rsid w:val="008243A2"/>
    <w:rsid w:val="008E61C9"/>
    <w:rsid w:val="00921990"/>
    <w:rsid w:val="00981546"/>
    <w:rsid w:val="009E1918"/>
    <w:rsid w:val="009F5C94"/>
    <w:rsid w:val="00C13E5B"/>
    <w:rsid w:val="00D544F9"/>
    <w:rsid w:val="00D933F6"/>
    <w:rsid w:val="00DA23AC"/>
    <w:rsid w:val="00DE70C0"/>
    <w:rsid w:val="00E6626A"/>
    <w:rsid w:val="00F61FF7"/>
    <w:rsid w:val="00F80B23"/>
    <w:rsid w:val="00F95605"/>
    <w:rsid w:val="00FA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E1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9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91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9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9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E1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9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91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9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9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St-392/2015</izvorni_sadrzaj>
    <derivirana_varijabla naziv="DomainObject.Predmet.OznakaBroj_1">St-392/2015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PASAT-VJETAR društvo s ograničenom odgovornošću za proizvodnju električne energije</izvorni_sadrzaj>
    <derivirana_varijabla naziv="DomainObject.Predmet.ProtustrankaFormated_1">  PASAT-VJETAR društvo s ograničenom odgovornošću za proizvodnju električne energije</derivirana_varijabla>
  </DomainObject.Predmet.ProtustrankaFormated>
  <DomainObject.Predmet.ProtustrankaFormatedOIB>
    <izvorni_sadrzaj>  PASAT-VJETAR društvo s ograničenom odgovornošću za proizvodnju električne energije, OIB 78704407189</izvorni_sadrzaj>
    <derivirana_varijabla naziv="DomainObject.Predmet.ProtustrankaFormatedOIB_1">  PASAT-VJETAR društvo s ograničenom odgovornošću za proizvodnju električne energije, OIB 78704407189</derivirana_varijabla>
  </DomainObject.Predmet.ProtustrankaFormatedOIB>
  <DomainObject.Predmet.ProtustrankaFormatedWithAdress>
    <izvorni_sadrzaj> PASAT-VJETAR društvo s ograničenom odgovornošću za proizvodnju električne energije, Put Gradine 3, 22222 Skradin</izvorni_sadrzaj>
    <derivirana_varijabla naziv="DomainObject.Predmet.ProtustrankaFormatedWithAdress_1"> PASAT-VJETAR društvo s ograničenom odgovornošću za proizvodnju električne energije, Put Gradine 3, 22222 Skradin</derivirana_varijabla>
  </DomainObject.Predmet.ProtustrankaFormatedWithAdress>
  <DomainObject.Predmet.ProtustrankaFormatedWithAdressOIB>
    <izvorni_sadrzaj> PASAT-VJETAR društvo s ograničenom odgovornošću za proizvodnju električne energije, OIB 78704407189, Put Gradine 3, 22222 Skradin</izvorni_sadrzaj>
    <derivirana_varijabla naziv="DomainObject.Predmet.ProtustrankaFormatedWithAdressOIB_1"> PASAT-VJETAR društvo s ograničenom odgovornošću za proizvodnju električne energije, OIB 78704407189, Put Gradine 3, 22222 Skradin</derivirana_varijabla>
  </DomainObject.Predmet.ProtustrankaFormatedWithAdressOIB>
  <DomainObject.Predmet.ProtustrankaWithAdress>
    <izvorni_sadrzaj>PASAT-VJETAR društvo s ograničenom odgovornošću za proizvodnju električne energije Put Gradine 3, 22222 Skradin</izvorni_sadrzaj>
    <derivirana_varijabla naziv="DomainObject.Predmet.ProtustrankaWithAdress_1">PASAT-VJETAR društvo s ograničenom odgovornošću za proizvodnju električne energije Put Gradine 3, 22222 Skradin</derivirana_varijabla>
  </DomainObject.Predmet.ProtustrankaWithAdress>
  <DomainObject.Predmet.ProtustrankaWithAdressOIB>
    <izvorni_sadrzaj>PASAT-VJETAR društvo s ograničenom odgovornošću za proizvodnju električne energije, OIB 78704407189, Put Gradine 3, 22222 Skradin</izvorni_sadrzaj>
    <derivirana_varijabla naziv="DomainObject.Predmet.ProtustrankaWithAdressOIB_1">PASAT-VJETAR društvo s ograničenom odgovornošću za proizvodnju električne energije, OIB 78704407189, Put Gradine 3, 22222 Skradin</derivirana_varijabla>
  </DomainObject.Predmet.ProtustrankaWithAdressOIB>
  <DomainObject.Predmet.ProtustrankaNazivFormated>
    <izvorni_sadrzaj>PASAT-VJETAR društvo s ograničenom odgovornošću za proizvodnju električne energije</izvorni_sadrzaj>
    <derivirana_varijabla naziv="DomainObject.Predmet.ProtustrankaNazivFormated_1">PASAT-VJETAR društvo s ograničenom odgovornošću za proizvodnju električne energije</derivirana_varijabla>
  </DomainObject.Predmet.ProtustrankaNazivFormated>
  <DomainObject.Predmet.ProtustrankaNazivFormatedOIB>
    <izvorni_sadrzaj>PASAT-VJETAR društvo s ograničenom odgovornošću za proizvodnju električne energije, OIB 78704407189</izvorni_sadrzaj>
    <derivirana_varijabla naziv="DomainObject.Predmet.ProtustrankaNazivFormatedOIB_1">PASAT-VJETAR društvo s ograničenom odgovornošću za proizvodnju električne energije, OIB 78704407189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PASAT-VJETAR društvo s ograničenom odgovornošću za proizvodnju električne energije</item>
    </izvorni_sadrzaj>
    <derivirana_varijabla naziv="DomainObject.Predmet.ProtuStrankaListFormated_1">
      <item>PASAT-VJETAR društvo s ograničenom odgovornošću za proizvodnju električne energije</item>
    </derivirana_varijabla>
  </DomainObject.Predmet.ProtuStrankaListFormated>
  <DomainObject.Predmet.ProtuStrankaListFormatedOIB>
    <izvorni_sadrzaj>
      <item>PASAT-VJETAR društvo s ograničenom odgovornošću za proizvodnju električne energije, OIB 78704407189</item>
    </izvorni_sadrzaj>
    <derivirana_varijabla naziv="DomainObject.Predmet.ProtuStrankaListFormatedOIB_1">
      <item>PASAT-VJETAR društvo s ograničenom odgovornošću za proizvodnju električne energije, OIB 78704407189</item>
    </derivirana_varijabla>
  </DomainObject.Predmet.ProtuStrankaListFormatedOIB>
  <DomainObject.Predmet.ProtuStrankaListFormatedWithAdress>
    <izvorni_sadrzaj>
      <item>PASAT-VJETAR društvo s ograničenom odgovornošću za proizvodnju električne energije, Put Gradine 3, 22222 Skradin</item>
    </izvorni_sadrzaj>
    <derivirana_varijabla naziv="DomainObject.Predmet.ProtuStrankaListFormatedWithAdress_1">
      <item>PASAT-VJETAR društvo s ograničenom odgovornošću za proizvodnju električne energije, Put Gradine 3, 22222 Skradin</item>
    </derivirana_varijabla>
  </DomainObject.Predmet.ProtuStrankaListFormatedWithAdress>
  <DomainObject.Predmet.ProtuStrankaListFormatedWithAdressOIB>
    <izvorni_sadrzaj>
      <item>PASAT-VJETAR društvo s ograničenom odgovornošću za proizvodnju električne energije, OIB 78704407189, Put Gradine 3, 22222 Skradin</item>
    </izvorni_sadrzaj>
    <derivirana_varijabla naziv="DomainObject.Predmet.ProtuStrankaListFormatedWithAdressOIB_1">
      <item>PASAT-VJETAR društvo s ograničenom odgovornošću za proizvodnju električne energije, OIB 78704407189, Put Gradine 3, 22222 Skradin</item>
    </derivirana_varijabla>
  </DomainObject.Predmet.ProtuStrankaListFormatedWithAdressOIB>
  <DomainObject.Predmet.ProtuStrankaListNazivFormated>
    <izvorni_sadrzaj>
      <item>PASAT-VJETAR društvo s ograničenom odgovornošću za proizvodnju električne energije</item>
    </izvorni_sadrzaj>
    <derivirana_varijabla naziv="DomainObject.Predmet.ProtuStrankaListNazivFormated_1">
      <item>PASAT-VJETAR društvo s ograničenom odgovornošću za proizvodnju električne energije</item>
    </derivirana_varijabla>
  </DomainObject.Predmet.ProtuStrankaListNazivFormated>
  <DomainObject.Predmet.ProtuStrankaListNazivFormatedOIB>
    <izvorni_sadrzaj>
      <item>PASAT-VJETAR društvo s ograničenom odgovornošću za proizvodnju električne energije, OIB 78704407189</item>
    </izvorni_sadrzaj>
    <derivirana_varijabla naziv="DomainObject.Predmet.ProtuStrankaListNazivFormatedOIB_1">
      <item>PASAT-VJETAR društvo s ograničenom odgovornošću za proizvodnju električne energije, OIB 78704407189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PASAT-VJETAR društvo s ograničenom odgovornošću za proizvodnju električne energije</izvorni_sadrzaj>
    <derivirana_varijabla naziv="DomainObject.Predmet.ProtustrankaIDrugi_1">PASAT-VJETAR društvo s ograničenom odgovornošću za proizvodnju električne energije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PASAT-VJETAR društvo s ograničenom odgovornošću za proizvodnju električne energije, OIB 78704407189, Put Gradine 3, 22222 Skradin</izvorni_sadrzaj>
    <derivirana_varijabla naziv="DomainObject.Predmet.ProtustrankaIDrugiAdressOIB_1">PASAT-VJETAR društvo s ograničenom odgovornošću za proizvodnju električne energije, OIB 78704407189, Put Gradine 3,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PASAT-VJETAR društvo s ograničenom odgovornošću za proizvodnju električne energije</item>
    </izvorni_sadrzaj>
    <derivirana_varijabla naziv="DomainObject.Predmet.SudioniciListNaziv_1">
      <item>FINA - RC Split</item>
      <item>PASAT-VJETAR društvo s ograničenom odgovornošću za proizvodnju električne energije</item>
    </derivirana_varijabla>
  </DomainObject.Predmet.SudioniciListNaziv>
  <DomainObject.Predmet.SudioniciListAdressOIB>
    <izvorni_sadrzaj>
      <item>FINA - RC Split, OIB 85821130368, Mažuranićevo šetalište 24b,21000 Split</item>
      <item>PASAT-VJETAR društvo s ograničenom odgovornošću za proizvodnju električne energije, OIB 78704407189, Put Gradine 3,22222 Skradin</item>
    </izvorni_sadrzaj>
    <derivirana_varijabla naziv="DomainObject.Predmet.SudioniciListAdressOIB_1">
      <item>FINA - RC Split, OIB 85821130368, Mažuranićevo šetalište 24b,21000 Split</item>
      <item>PASAT-VJETAR društvo s ograničenom odgovornošću za proizvodnju električne energije, OIB 78704407189,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78704407189</item>
    </izvorni_sadrzaj>
    <derivirana_varijabla naziv="DomainObject.Predmet.SudioniciListNazivOIB_1">
      <item>, OIB 85821130368</item>
      <item>, OIB 78704407189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2274</properties:Characters>
  <properties:Lines>72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2015-11-03T11:57:00Z</cp:lastPrinted>
  <dcterms:modified xmlns:xsi="http://www.w3.org/2001/XMLSchema-instance" xsi:type="dcterms:W3CDTF">2015-11-03T11:57:00Z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