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359a1" w14:paraId="10359a1" w:rsidRDefault="00A140C6" w:rsidP="0033778C" w:rsidR="005F3621">
      <w:pPr>
        <w:pStyle w:val="Tijeloteksta"/>
        <w:jc w:val="both"/>
        <w:outlineLvl w:val="0"/>
        <w15:collapsed w:val="false"/>
        <w:rPr>
          <w:b/>
          <w:bCs/>
          <w:sz w:val="24"/>
        </w:rPr>
      </w:pPr>
      <w:bookmarkStart w:name="_GoBack" w:id="0"/>
      <w:bookmarkEnd w:id="0"/>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0B118B" w:rsidP="000B118B" w:rsidR="000B118B" w:rsidRPr="005F3621">
      <w:pPr>
        <w:pStyle w:val="Naslov2"/>
        <w:jc w:val="left"/>
        <w:rPr>
          <w:b w:val="false"/>
          <w:bCs w:val="false"/>
          <w:sz w:val="24"/>
        </w:rPr>
      </w:pPr>
      <w:r w:rsidRPr="005F3621">
        <w:rPr>
          <w:b w:val="false"/>
          <w:bCs w:val="false"/>
          <w:sz w:val="24"/>
        </w:rPr>
        <w:t>REPUBLIKA HRVATSKA</w:t>
      </w:r>
    </w:p>
    <w:p w:rsidRDefault="000B118B" w:rsidP="000B118B" w:rsidR="000B118B" w:rsidRPr="005F3621">
      <w:pPr>
        <w:jc w:val="both"/>
      </w:pPr>
      <w:r w:rsidRPr="005F3621">
        <w:t>Trgovački sud u Zagrebu</w:t>
      </w:r>
    </w:p>
    <w:p w:rsidRDefault="000B118B" w:rsidP="000B118B" w:rsidR="000B118B" w:rsidRPr="005F3621">
      <w:pPr>
        <w:jc w:val="both"/>
      </w:pPr>
      <w:r w:rsidRPr="005F3621">
        <w:t>Zagreb, Amruševa 2/II</w:t>
      </w:r>
    </w:p>
    <w:p w:rsidRDefault="000B118B" w:rsidP="000B118B" w:rsidR="000B118B">
      <w:pPr>
        <w:jc w:val="right"/>
      </w:pPr>
      <w:r w:rsidRPr="005F3621">
        <w:rPr>
          <w:b/>
        </w:rPr>
        <w:tab/>
      </w:r>
      <w:r w:rsidR="008A21F0">
        <w:t>72.St</w:t>
      </w:r>
      <w:r w:rsidRPr="005F3621">
        <w:t>-</w:t>
      </w:r>
      <w:r w:rsidR="008A21F0">
        <w:t>1693/2013</w:t>
      </w:r>
      <w:r w:rsidR="00086860">
        <w:t>-140</w:t>
      </w:r>
    </w:p>
    <w:p w:rsidRDefault="00B654E9" w:rsidP="00B654E9" w:rsidR="00B654E9" w:rsidRPr="005F3621">
      <w:pPr>
        <w:jc w:val="center"/>
        <w:rPr>
          <w:b/>
        </w:rPr>
      </w:pPr>
      <w:r>
        <w:t>R E P U B L I K A  H R V A T S K A</w:t>
      </w:r>
    </w:p>
    <w:p w:rsidRDefault="000B118B" w:rsidP="000B118B" w:rsidR="000B118B" w:rsidRPr="00B654E9">
      <w:pPr>
        <w:jc w:val="center"/>
      </w:pPr>
      <w:r w:rsidRPr="00B654E9">
        <w:t>R J E Š E NJ E</w:t>
      </w:r>
    </w:p>
    <w:p w:rsidRDefault="000B118B" w:rsidP="000B118B" w:rsidR="000B118B" w:rsidRPr="005F3621">
      <w:pPr>
        <w:jc w:val="center"/>
        <w:rPr>
          <w:b/>
        </w:rPr>
      </w:pPr>
    </w:p>
    <w:p w:rsidRDefault="000B118B" w:rsidP="008A21F0" w:rsidR="008A21F0" w:rsidRPr="006B578C">
      <w:pPr>
        <w:jc w:val="both"/>
      </w:pPr>
      <w:r w:rsidRPr="005F3621">
        <w:t xml:space="preserve">  </w:t>
      </w:r>
      <w:r w:rsidRPr="005F3621">
        <w:tab/>
      </w:r>
      <w:r w:rsidR="008A21F0" w:rsidRPr="00DD0196">
        <w:rPr>
          <w:lang w:val="pt-BR"/>
        </w:rPr>
        <w:t xml:space="preserve">Trgovački sud u Zagrebu, po sucu Nikoli Ribariću, kao stečajnom sucu, u stečajnom predmetu nad stečajnim dužnikom VILINSKE POLJANE d.o.o. u stečaju, Donja Stubica (Grad Donja Stubica), Dvorac Stubički Golubovec, Golubovečka 42, OIB: 99874651208, MBS: 080518382, </w:t>
      </w:r>
      <w:r w:rsidR="003B7790">
        <w:rPr>
          <w:lang w:val="pt-BR"/>
        </w:rPr>
        <w:t>dana 2</w:t>
      </w:r>
      <w:r w:rsidR="007E5302">
        <w:rPr>
          <w:lang w:val="pt-BR"/>
        </w:rPr>
        <w:t>2</w:t>
      </w:r>
      <w:r w:rsidR="008A21F0">
        <w:rPr>
          <w:lang w:val="pt-BR"/>
        </w:rPr>
        <w:t>.</w:t>
      </w:r>
      <w:r w:rsidR="007E5302">
        <w:rPr>
          <w:lang w:val="pt-BR"/>
        </w:rPr>
        <w:t xml:space="preserve"> svibnja</w:t>
      </w:r>
      <w:r w:rsidR="008A21F0">
        <w:rPr>
          <w:lang w:val="pt-BR"/>
        </w:rPr>
        <w:t xml:space="preserve"> 2018. godine</w:t>
      </w:r>
      <w:r w:rsidR="008A21F0" w:rsidRPr="00DD0196">
        <w:rPr>
          <w:lang w:val="pt-BR"/>
        </w:rPr>
        <w:t xml:space="preserve">.,   </w:t>
      </w:r>
    </w:p>
    <w:p w:rsidRDefault="000B118B" w:rsidP="008A21F0" w:rsidR="000B118B" w:rsidRPr="005F3621">
      <w:pPr>
        <w:rPr>
          <w:sz w:val="40"/>
          <w:szCs w:val="40"/>
        </w:rPr>
      </w:pPr>
    </w:p>
    <w:p w:rsidRDefault="000D433A" w:rsidP="000D433A" w:rsidR="000D433A" w:rsidRPr="00086860">
      <w:pPr>
        <w:pStyle w:val="Tijeloteksta"/>
        <w:jc w:val="center"/>
        <w:rPr>
          <w:rFonts w:cs="Times New Roman" w:hAnsi="Times New Roman" w:ascii="Times New Roman"/>
          <w:sz w:val="24"/>
        </w:rPr>
      </w:pPr>
      <w:r w:rsidRPr="00086860">
        <w:rPr>
          <w:rFonts w:cs="Times New Roman" w:hAnsi="Times New Roman" w:ascii="Times New Roman"/>
          <w:sz w:val="24"/>
        </w:rPr>
        <w:t>r i j e š i o    j e</w:t>
      </w:r>
    </w:p>
    <w:p w:rsidRDefault="000D433A" w:rsidP="000D433A" w:rsidR="000D433A" w:rsidRPr="005F3621">
      <w:pPr>
        <w:jc w:val="both"/>
      </w:pPr>
    </w:p>
    <w:p w:rsidRDefault="000D433A" w:rsidP="009E5511" w:rsidR="008A21F0">
      <w:pPr>
        <w:ind w:firstLine="680"/>
        <w:jc w:val="both"/>
      </w:pPr>
      <w:r w:rsidRPr="005F3621">
        <w:t xml:space="preserve">I </w:t>
      </w:r>
      <w:r w:rsidR="00124A94" w:rsidRPr="005F3621">
        <w:t>Utvrđuje se da je udovoljeno uvjetima za pravovaljanost prodaje, te se k</w:t>
      </w:r>
      <w:r w:rsidRPr="005F3621">
        <w:t>upcu</w:t>
      </w:r>
      <w:r w:rsidR="00AF01EE">
        <w:t>:</w:t>
      </w:r>
    </w:p>
    <w:p w:rsidRDefault="00AF01EE" w:rsidP="009E5511" w:rsidR="00AF01EE">
      <w:pPr>
        <w:ind w:firstLine="680"/>
        <w:jc w:val="both"/>
      </w:pPr>
    </w:p>
    <w:p w:rsidRDefault="003D51B1" w:rsidP="007E5302" w:rsidR="00AF01EE">
      <w:pPr>
        <w:jc w:val="both"/>
      </w:pPr>
      <w:r>
        <w:t>KRAPINSKO-ZAGORSKA ŽUPANIJA, Krapina, Magistra</w:t>
      </w:r>
      <w:r w:rsidR="007E5302">
        <w:t>tska ulica 1, OIB: 20042466298</w:t>
      </w:r>
    </w:p>
    <w:p w:rsidRDefault="00AF01EE" w:rsidP="008A21F0" w:rsidR="00AF01EE">
      <w:pPr>
        <w:jc w:val="both"/>
      </w:pPr>
    </w:p>
    <w:p w:rsidRDefault="00AF01EE" w:rsidP="008A21F0" w:rsidR="000B118B">
      <w:pPr>
        <w:jc w:val="both"/>
      </w:pPr>
      <w:r>
        <w:t>d</w:t>
      </w:r>
      <w:r w:rsidR="00A10CCA">
        <w:t>o</w:t>
      </w:r>
      <w:r w:rsidR="00124A94" w:rsidRPr="005F3621">
        <w:t>suđuje nekretnina</w:t>
      </w:r>
      <w:r w:rsidR="000D433A" w:rsidRPr="005F3621">
        <w:t xml:space="preserve"> stečajnog dužnika  </w:t>
      </w:r>
      <w:r w:rsidRPr="00DD0196">
        <w:rPr>
          <w:lang w:val="pt-BR"/>
        </w:rPr>
        <w:t>VILINSKE POLJANE d.o.o. u stečaju, Donja Stubica (Grad Donja Stubica), Dvorac Stubički Golubovec, Golubovečka 42, OIB: 99874651208, MBS: 080518382</w:t>
      </w:r>
      <w:r w:rsidR="00B654E9">
        <w:t>,</w:t>
      </w:r>
      <w:r w:rsidR="00CA6E40">
        <w:t xml:space="preserve"> za iznos od </w:t>
      </w:r>
      <w:r w:rsidR="00627F6E">
        <w:t>790.</w:t>
      </w:r>
      <w:r w:rsidR="00CA6E40">
        <w:t xml:space="preserve">000,00 kuna, </w:t>
      </w:r>
      <w:r>
        <w:t xml:space="preserve"> </w:t>
      </w:r>
      <w:r w:rsidR="00D92622" w:rsidRPr="005F3621">
        <w:t xml:space="preserve">i to: </w:t>
      </w:r>
    </w:p>
    <w:p w:rsidRDefault="00AF01EE" w:rsidP="00AF01EE" w:rsidR="00AF01EE">
      <w:pPr>
        <w:ind w:left="705"/>
        <w:jc w:val="both"/>
      </w:pPr>
    </w:p>
    <w:p w:rsidRDefault="00D56786" w:rsidP="00AF01EE" w:rsidR="00AF01EE" w:rsidRPr="006B578C">
      <w:pPr>
        <w:ind w:left="705"/>
        <w:jc w:val="both"/>
      </w:pPr>
      <w:r>
        <w:t xml:space="preserve">nekretnina </w:t>
      </w:r>
      <w:r w:rsidR="00AF01EE">
        <w:t>upisana</w:t>
      </w:r>
      <w:r w:rsidR="00AF01EE" w:rsidRPr="006B578C">
        <w:t xml:space="preserve"> u zemljišnim knjigama Zemljišnoknjižnog odjela </w:t>
      </w:r>
      <w:r w:rsidR="00AF01EE">
        <w:t>Donja Stubica, Općinskog suda u Zlataru</w:t>
      </w:r>
      <w:r w:rsidR="00AF01EE" w:rsidRPr="006B578C">
        <w:t xml:space="preserve"> i to:</w:t>
      </w:r>
    </w:p>
    <w:p w:rsidRDefault="00AF01EE" w:rsidP="00AF01EE" w:rsidR="00AF01EE" w:rsidRPr="006B578C"/>
    <w:p w:rsidRDefault="00AF01EE" w:rsidP="00AF01EE" w:rsidR="00AF01EE">
      <w:pPr>
        <w:pStyle w:val="Odlomakpopisa"/>
        <w:numPr>
          <w:ilvl w:val="0"/>
          <w:numId w:val="11"/>
        </w:numPr>
      </w:pPr>
      <w:r>
        <w:t>½ suvlasničkog dijela:</w:t>
      </w:r>
    </w:p>
    <w:p w:rsidRDefault="00AF01EE" w:rsidP="00AF01EE" w:rsidR="00AF01EE" w:rsidRPr="006B578C">
      <w:pPr>
        <w:pStyle w:val="Odlomakpopisa"/>
      </w:pPr>
      <w:r w:rsidRPr="006B578C">
        <w:t xml:space="preserve">k.č.br: </w:t>
      </w:r>
      <w:r>
        <w:t xml:space="preserve">16, Dvorac u Golubovcu, </w:t>
      </w:r>
      <w:r w:rsidRPr="006B578C">
        <w:t xml:space="preserve">površine </w:t>
      </w:r>
      <w:r>
        <w:t xml:space="preserve">250 čhv,  i k.č.br.: 18, Dvorac i parku u Golubovcu, površine 2 jutra, 1538 čhv, </w:t>
      </w:r>
      <w:r w:rsidRPr="006B578C">
        <w:t xml:space="preserve">odnosno sveukupne površine </w:t>
      </w:r>
      <w:r>
        <w:t xml:space="preserve">2 jutra, 1788 čhv, a </w:t>
      </w:r>
      <w:r w:rsidRPr="006B578C">
        <w:t xml:space="preserve">sve upisano u zk.ul. broj: </w:t>
      </w:r>
      <w:r>
        <w:t>1601</w:t>
      </w:r>
      <w:r w:rsidRPr="006B578C">
        <w:t xml:space="preserve"> k.o. </w:t>
      </w:r>
      <w:r>
        <w:t>Stubičko Podgorje</w:t>
      </w:r>
    </w:p>
    <w:p w:rsidRDefault="00AF01EE" w:rsidP="00AF01EE" w:rsidR="00AF01EE" w:rsidRPr="006B578C"/>
    <w:p w:rsidRDefault="00B654E9" w:rsidP="00B654E9" w:rsidR="00B654E9">
      <w:pPr>
        <w:jc w:val="both"/>
      </w:pPr>
      <w:r w:rsidRPr="00645508">
        <w:tab/>
      </w:r>
    </w:p>
    <w:p w:rsidRDefault="008E7B11" w:rsidP="00D05468" w:rsidR="001463A4">
      <w:pPr>
        <w:jc w:val="both"/>
      </w:pPr>
      <w:r w:rsidRPr="005F3621">
        <w:tab/>
      </w:r>
      <w:r w:rsidR="000D433A" w:rsidRPr="005F3621">
        <w:t xml:space="preserve">II Kupac </w:t>
      </w:r>
      <w:r w:rsidR="001A2831">
        <w:t xml:space="preserve">KRAPINSKO-ZAGORSKA ŽUPANIJA, Krapina, Magistratska ulica 1, OIB: 20042466298, </w:t>
      </w:r>
      <w:r w:rsidR="001A2831" w:rsidRPr="00776680">
        <w:t>dužan je položiti kupovninu</w:t>
      </w:r>
      <w:r w:rsidR="002254A8">
        <w:t xml:space="preserve"> u ukupnom iznosu od </w:t>
      </w:r>
      <w:r w:rsidR="007457F1">
        <w:t>79</w:t>
      </w:r>
      <w:r w:rsidR="00CA6E40">
        <w:t>0.000,00 kuna</w:t>
      </w:r>
      <w:r w:rsidR="001A2831" w:rsidRPr="00776680">
        <w:t xml:space="preserve">, u roku od </w:t>
      </w:r>
      <w:r w:rsidR="00DD5E68">
        <w:t>15</w:t>
      </w:r>
      <w:r w:rsidR="001A2831" w:rsidRPr="00776680">
        <w:t xml:space="preserve"> dana od dana pravomoćnosti rješenja o dosudi na depozitni račun ovoga suda broj: 2390001-1300000460, IBAN: HR9223900011300000460, s pozivom na broj 05</w:t>
      </w:r>
      <w:r w:rsidR="00DD5E68">
        <w:t xml:space="preserve"> </w:t>
      </w:r>
      <w:r w:rsidR="007C36EC">
        <w:t>1693/2013</w:t>
      </w:r>
      <w:r w:rsidR="001A2831" w:rsidRPr="00776680">
        <w:t xml:space="preserve">. </w:t>
      </w:r>
    </w:p>
    <w:p w:rsidRDefault="00B14C5D" w:rsidP="00D05468" w:rsidR="00B14C5D">
      <w:pPr>
        <w:jc w:val="both"/>
      </w:pPr>
    </w:p>
    <w:p w:rsidRDefault="00B14C5D" w:rsidP="0074004F" w:rsidR="00B14C5D" w:rsidRPr="00E204C2">
      <w:pPr>
        <w:ind w:firstLine="680"/>
        <w:jc w:val="both"/>
      </w:pPr>
      <w:r w:rsidRPr="0001438F">
        <w:t xml:space="preserve">Ako </w:t>
      </w:r>
      <w:r>
        <w:t>kupac KRAPINSKO-ZAGORSKA ŽUPANIJA, Krapina, Magistratska ulica 1, OIB: 20042466298</w:t>
      </w:r>
      <w:r w:rsidRPr="0001438F">
        <w:t xml:space="preserve">, u roku 15 dana od dana pravomoćnosti ovog rješenja ne položi kupovninu, sud će nekretninu dosuditi </w:t>
      </w:r>
      <w:r w:rsidR="00486E46">
        <w:t xml:space="preserve">ponuđaču </w:t>
      </w:r>
      <w:r w:rsidR="00486E46" w:rsidRPr="00486E46">
        <w:t>MOSOR PROJEKT d.o.o. za usluge, Zagreb (Grad Zagreb), Ilica 93, OIB:24310112551</w:t>
      </w:r>
      <w:r w:rsidR="0074004F">
        <w:t xml:space="preserve">. </w:t>
      </w:r>
      <w:r w:rsidRPr="00B261E6">
        <w:t xml:space="preserve">U tom slučaju sud će donijeti posebno rješenje o dosudi svakom sljedećem kupcu koji je ispunio uvjete da mu </w:t>
      </w:r>
      <w:r w:rsidRPr="00B261E6">
        <w:lastRenderedPageBreak/>
        <w:t>se nekretnina dosudi, u kojem će odrediti rok za polaganje kupovnine. Sud će u tom rješenju najprije oglasiti nevažećom dosudu kupcu koji je ponudio višu cijenu.</w:t>
      </w:r>
    </w:p>
    <w:p w:rsidRDefault="00B14C5D" w:rsidP="00D05468" w:rsidR="00B14C5D">
      <w:pPr>
        <w:jc w:val="both"/>
      </w:pPr>
    </w:p>
    <w:p w:rsidRDefault="008D1F56" w:rsidP="008E7B11" w:rsidR="008D1F56" w:rsidRPr="005F3621">
      <w:pPr>
        <w:ind w:firstLine="708"/>
        <w:jc w:val="both"/>
        <w:rPr>
          <w:i/>
        </w:rPr>
      </w:pPr>
    </w:p>
    <w:p w:rsidRDefault="000D433A" w:rsidP="003C1728" w:rsidR="00B23158" w:rsidRPr="005F3621">
      <w:pPr>
        <w:ind w:firstLine="708"/>
        <w:jc w:val="both"/>
      </w:pPr>
      <w:r w:rsidRPr="005F3621">
        <w:t>I</w:t>
      </w:r>
      <w:r w:rsidR="0009747A">
        <w:t>II</w:t>
      </w:r>
      <w:r w:rsidRPr="005F3621">
        <w:t xml:space="preserve"> Određuje se upis prava vlasništva</w:t>
      </w:r>
      <w:r w:rsidRPr="005F3621">
        <w:rPr>
          <w:b/>
        </w:rPr>
        <w:t xml:space="preserve"> </w:t>
      </w:r>
      <w:r w:rsidR="00C172BF" w:rsidRPr="005F3621">
        <w:t>za</w:t>
      </w:r>
      <w:r w:rsidRPr="005F3621">
        <w:t xml:space="preserve"> korist kupca </w:t>
      </w:r>
      <w:r w:rsidR="003C1728">
        <w:t xml:space="preserve">KRAPINSKO-ZAGORSKA ŽUPANIJA, Krapina, Magistratska ulica 1, OIB: 20042466298 </w:t>
      </w:r>
      <w:r w:rsidRPr="005F3621">
        <w:t>na dosuđen</w:t>
      </w:r>
      <w:r w:rsidR="000B118B" w:rsidRPr="005F3621">
        <w:t>oj</w:t>
      </w:r>
      <w:r w:rsidRPr="005F3621">
        <w:t xml:space="preserve"> nekretnin</w:t>
      </w:r>
      <w:r w:rsidR="000B118B" w:rsidRPr="005F3621">
        <w:t>i</w:t>
      </w:r>
      <w:r w:rsidRPr="005F3621">
        <w:t>,</w:t>
      </w:r>
      <w:r w:rsidR="003C1728">
        <w:t xml:space="preserve"> </w:t>
      </w:r>
      <w:r w:rsidR="002254A8">
        <w:t xml:space="preserve">sve </w:t>
      </w:r>
      <w:r w:rsidRPr="005F3621">
        <w:t>nakon pravomoćnosti ovog rješenja</w:t>
      </w:r>
      <w:r w:rsidR="00B23158" w:rsidRPr="005F3621">
        <w:t xml:space="preserve"> i nakon što kupac uplati </w:t>
      </w:r>
      <w:r w:rsidR="002254A8">
        <w:t>kupovninu opisano u točki I</w:t>
      </w:r>
      <w:r w:rsidR="004757BB">
        <w:t>I</w:t>
      </w:r>
      <w:r w:rsidR="002254A8">
        <w:t xml:space="preserve"> izreke.</w:t>
      </w:r>
    </w:p>
    <w:p w:rsidRDefault="006D4DB7" w:rsidP="006D4DB7" w:rsidR="006D4DB7" w:rsidRPr="005F3621">
      <w:pPr>
        <w:jc w:val="both"/>
      </w:pPr>
    </w:p>
    <w:p w:rsidRDefault="004163F9" w:rsidP="0087771C" w:rsidR="004163F9">
      <w:pPr>
        <w:ind w:firstLine="708"/>
        <w:jc w:val="both"/>
      </w:pPr>
    </w:p>
    <w:p w:rsidRDefault="004757BB" w:rsidP="0087771C" w:rsidR="0087771C">
      <w:pPr>
        <w:ind w:firstLine="708"/>
        <w:jc w:val="both"/>
      </w:pPr>
      <w:r>
        <w:t>I</w:t>
      </w:r>
      <w:r w:rsidR="0087771C" w:rsidRPr="005F3621">
        <w:t>V Određuje se</w:t>
      </w:r>
      <w:r w:rsidR="00237959">
        <w:t xml:space="preserve">, nakon pravomoćnosti ovog rješenja, </w:t>
      </w:r>
      <w:r w:rsidR="0087771C" w:rsidRPr="005F3621">
        <w:t>brisanje</w:t>
      </w:r>
      <w:r w:rsidR="00032B34">
        <w:t xml:space="preserve"> zabilježbi,</w:t>
      </w:r>
      <w:r w:rsidR="0087771C" w:rsidRPr="005F3621">
        <w:t xml:space="preserve"> prava i tereta koji prestaju prodajom i to:</w:t>
      </w:r>
    </w:p>
    <w:p w:rsidRDefault="00032B34" w:rsidP="0087771C" w:rsidR="00032B34">
      <w:pPr>
        <w:ind w:firstLine="708"/>
        <w:jc w:val="both"/>
      </w:pPr>
    </w:p>
    <w:p w:rsidRDefault="00032B34" w:rsidP="0087771C" w:rsidR="00032B34">
      <w:pPr>
        <w:ind w:firstLine="708"/>
        <w:jc w:val="both"/>
        <w:rPr>
          <w:b/>
        </w:rPr>
      </w:pPr>
    </w:p>
    <w:p w:rsidRDefault="00032B34" w:rsidP="0087771C" w:rsidR="00032B34">
      <w:pPr>
        <w:ind w:firstLine="708"/>
        <w:jc w:val="both"/>
        <w:rPr>
          <w:b/>
        </w:rPr>
      </w:pPr>
      <w:r>
        <w:rPr>
          <w:b/>
        </w:rPr>
        <w:t>LIST B (vlastovnica)</w:t>
      </w:r>
      <w:r w:rsidR="004163F9">
        <w:rPr>
          <w:b/>
        </w:rPr>
        <w:t>:</w:t>
      </w:r>
    </w:p>
    <w:p w:rsidRDefault="00032B34" w:rsidP="0087771C" w:rsidR="00032B34" w:rsidRPr="00032B34">
      <w:pPr>
        <w:ind w:firstLine="708"/>
        <w:jc w:val="both"/>
        <w:rPr>
          <w:b/>
        </w:rPr>
      </w:pPr>
    </w:p>
    <w:p w:rsidRDefault="00032B34" w:rsidP="00032B34" w:rsidR="00032B34">
      <w:pPr>
        <w:ind w:firstLine="708"/>
        <w:jc w:val="both"/>
      </w:pPr>
      <w:r>
        <w:t>-5.1 Zaprimljeno 02.10.2014. broj Z-1569/14</w:t>
      </w:r>
    </w:p>
    <w:p w:rsidRDefault="00032B34" w:rsidP="00032B34" w:rsidR="00032B34">
      <w:pPr>
        <w:ind w:firstLine="708"/>
        <w:jc w:val="both"/>
      </w:pPr>
      <w:r>
        <w:t xml:space="preserve">Na temelju zaključka Trgovačkog suda u Zagrebu br. ST-1693/2013 od 17. rujna 2014. god. i rješenja istog suda br.St-1693/2013 od 02. srpnja 2014. god. zabilježuje se otvaranja stečajnog postupka na nekretninama stečajnog dužnika VILINSKE POLJANE d.o.o.   </w:t>
      </w:r>
    </w:p>
    <w:p w:rsidRDefault="00032B34" w:rsidP="00032B34" w:rsidR="00032B34">
      <w:pPr>
        <w:ind w:firstLine="708"/>
        <w:jc w:val="both"/>
      </w:pPr>
      <w:r>
        <w:t xml:space="preserve">   </w:t>
      </w:r>
    </w:p>
    <w:p w:rsidRDefault="00032B34" w:rsidP="00032B34" w:rsidR="00032B34">
      <w:pPr>
        <w:ind w:firstLine="708"/>
        <w:jc w:val="both"/>
      </w:pPr>
      <w:r>
        <w:t xml:space="preserve"> -2.3 Zaprimljeno 27.01.2016.g. pod brojem Z-819/2016</w:t>
      </w:r>
    </w:p>
    <w:p w:rsidRDefault="00032B34" w:rsidP="00032B34" w:rsidR="00032B34">
      <w:pPr>
        <w:ind w:firstLine="708"/>
        <w:jc w:val="both"/>
      </w:pPr>
      <w:r>
        <w:t>ZABILJEŽBA, zabilježuje se postojanje rješenja Trgovačkog suda u Zagrebu posl.br. St-1693/2013-54 od 20. siječnja 2016. godine o prodaji suvlasničkog dijela nekretnina stečajnog dužnika VILINSKE POLJANE d.o.o.</w:t>
      </w:r>
    </w:p>
    <w:p w:rsidRDefault="00032B34" w:rsidP="0087771C" w:rsidR="00032B34">
      <w:pPr>
        <w:ind w:firstLine="708"/>
        <w:jc w:val="both"/>
      </w:pPr>
    </w:p>
    <w:p w:rsidRDefault="00234AD7" w:rsidP="0087771C" w:rsidR="00234AD7">
      <w:pPr>
        <w:ind w:firstLine="708"/>
        <w:jc w:val="both"/>
      </w:pPr>
    </w:p>
    <w:p w:rsidRDefault="00234AD7" w:rsidP="0087771C" w:rsidR="00234AD7" w:rsidRPr="00032B34">
      <w:pPr>
        <w:ind w:firstLine="708"/>
        <w:jc w:val="both"/>
        <w:rPr>
          <w:b/>
        </w:rPr>
      </w:pPr>
      <w:r w:rsidRPr="00032B34">
        <w:rPr>
          <w:b/>
        </w:rPr>
        <w:t>LIST C (TERETOVNICA):</w:t>
      </w:r>
    </w:p>
    <w:p w:rsidRDefault="00234AD7" w:rsidP="0087771C" w:rsidR="00234AD7">
      <w:pPr>
        <w:ind w:firstLine="708"/>
        <w:jc w:val="both"/>
      </w:pPr>
    </w:p>
    <w:p w:rsidRDefault="000B4E3F" w:rsidP="000B4E3F" w:rsidR="000B4E3F">
      <w:pPr>
        <w:ind w:firstLine="708"/>
        <w:jc w:val="both"/>
      </w:pPr>
      <w:r>
        <w:t xml:space="preserve">-1.  Na suvlasnički dio: 2 (1/2)  </w:t>
      </w:r>
    </w:p>
    <w:p w:rsidRDefault="00234AD7" w:rsidP="00234AD7" w:rsidR="00234AD7">
      <w:pPr>
        <w:ind w:firstLine="708"/>
        <w:jc w:val="both"/>
      </w:pPr>
      <w:r>
        <w:t>1.1 Primlj. 30. studenog 2006. Z-2066</w:t>
      </w:r>
    </w:p>
    <w:p w:rsidRDefault="00234AD7" w:rsidP="00234AD7" w:rsidR="00234AD7">
      <w:pPr>
        <w:ind w:firstLine="708"/>
        <w:jc w:val="both"/>
      </w:pPr>
      <w:r>
        <w:t xml:space="preserve">Na temelju dodatka br. 1 ugovoru o kratkoročnom kreditu br. 50012000-78/06. od 23. studenog 2006 i Ugovora o kratkoročnom kreditu od 24. srpnja 2006. br. 5001200-78/06 koji se nalazi u zbirci isprava ovoga suda pod br. Z-1253/2006. uknjižuje se pravo zaloga na teret nekretnina Vilinske poljane d.o.o. D. Stubica radi osiguranja kredita u iznosu od sedammilijunapetstotisućakuna s kamatom po stopi od 9,5% godišnje-promjenjivom, zateznom kamatom i naknadama sukladno odluci Banke i rokom povrata 5 mjeseci od dana plasmana sredstava, odnosno u rokovima utvrđenim eventualnim dodacima Ugovoru, za korist:   </w:t>
      </w:r>
    </w:p>
    <w:p w:rsidRDefault="00234AD7" w:rsidP="00234AD7" w:rsidR="00234AD7">
      <w:pPr>
        <w:ind w:firstLine="708"/>
        <w:jc w:val="both"/>
      </w:pPr>
      <w:r>
        <w:t xml:space="preserve">  KARLOVAČKA BANKA D.D., KARLOVAC, I.G. KOVAČIĆA 1    </w:t>
      </w:r>
    </w:p>
    <w:p w:rsidRDefault="00234AD7" w:rsidP="00234AD7" w:rsidR="00234AD7">
      <w:pPr>
        <w:ind w:firstLine="708"/>
        <w:jc w:val="both"/>
      </w:pPr>
      <w:r>
        <w:t xml:space="preserve">   </w:t>
      </w:r>
    </w:p>
    <w:p w:rsidRDefault="00234AD7" w:rsidP="00234AD7" w:rsidR="00234AD7">
      <w:pPr>
        <w:ind w:firstLine="708"/>
        <w:jc w:val="both"/>
      </w:pPr>
      <w:r>
        <w:t xml:space="preserve">- 2. Na suvlasnički dio: 2 (1/2)  </w:t>
      </w:r>
    </w:p>
    <w:p w:rsidRDefault="00234AD7" w:rsidP="00234AD7" w:rsidR="00234AD7">
      <w:pPr>
        <w:ind w:firstLine="708"/>
        <w:jc w:val="both"/>
      </w:pPr>
      <w:r>
        <w:t xml:space="preserve"> 2.1 Zaprimljeno 04.09.2008. broj Z-1595/08 GLAVNA HIPOTEKA </w:t>
      </w:r>
    </w:p>
    <w:p w:rsidRDefault="00234AD7" w:rsidP="00234AD7" w:rsidR="00234AD7">
      <w:pPr>
        <w:ind w:firstLine="708"/>
        <w:jc w:val="both"/>
      </w:pPr>
      <w:r>
        <w:t xml:space="preserve">Na temelju Sporazuma br. 246/08 o zasnivanju zajedničkog založnog prava (simultane hipoteke) na nekretninama radi osiguranja, solemniziranog po javnom bilježniku dana 29.08.2008. uknjižuje se pravo zaloga radi osiguranja tražbine Fonda za razvoj i zapošljavanje prema komitentu EKO GRAD d.o.o. u iznosu od četrnaestmilijuna kuna, s korištenjem kroz najviše 6 zahtjeva za povlačenje s krajnjim rokom dana 31.05.2009. koji je ujedno i dan prijenosa kredita u otplatu, s počekom od 3 godine, koji se računa od dana prve isplate kredita, te povratom od 28 jednakih </w:t>
      </w:r>
      <w:r>
        <w:lastRenderedPageBreak/>
        <w:t xml:space="preserve">uzastopnih tromjesečnih anuiteta, od kojih prvi dospijeva na naplatu nakon isteka počeka, uvečana za kamatu po stopi od 3% godišnje, obračunava se tromjesečno i pripisuje glavnici za vrijeme počeka, a za vrijeme otplate sadržana je unutar anuiteta, te uvečana za interkalarnu kamatu u visini ugovorene kamate, obračunava se tromjesečno i pripisuje glavnici do prijenosa kredita u otplatu, eventalne zakonske zatezne kamate - promjenjive, kao i za eventualne troškove utvrđene u Ugovoru o dugoročnom kreditu br. 38/2008-FRZ, sa klauzulom ovrhe, za korist: </w:t>
      </w:r>
    </w:p>
    <w:p w:rsidRDefault="00234AD7" w:rsidP="00234AD7" w:rsidR="00234AD7">
      <w:pPr>
        <w:ind w:firstLine="708"/>
        <w:jc w:val="both"/>
      </w:pPr>
      <w:r>
        <w:t xml:space="preserve">  FOND ZA RAZVOJ I ZAPOŠLJAVANJE, ZAGREB, FRANKOPANSKA 11/III    </w:t>
      </w:r>
    </w:p>
    <w:p w:rsidRDefault="00234AD7" w:rsidP="00234AD7" w:rsidR="00234AD7">
      <w:pPr>
        <w:ind w:firstLine="708"/>
        <w:jc w:val="both"/>
      </w:pPr>
      <w:r>
        <w:t xml:space="preserve">   </w:t>
      </w:r>
    </w:p>
    <w:p w:rsidRDefault="000B4E3F" w:rsidP="00234AD7" w:rsidR="000B4E3F">
      <w:pPr>
        <w:ind w:firstLine="708"/>
        <w:jc w:val="both"/>
      </w:pPr>
    </w:p>
    <w:p w:rsidRDefault="000B4E3F" w:rsidP="00234AD7" w:rsidR="00234AD7">
      <w:pPr>
        <w:ind w:firstLine="708"/>
        <w:jc w:val="both"/>
      </w:pPr>
      <w:r>
        <w:t>-</w:t>
      </w:r>
      <w:r w:rsidR="00234AD7">
        <w:t xml:space="preserve"> 3. Na suvlasnički dio: 2 (1/2)  </w:t>
      </w:r>
    </w:p>
    <w:p w:rsidRDefault="00234AD7" w:rsidP="00234AD7" w:rsidR="00234AD7">
      <w:pPr>
        <w:ind w:firstLine="708"/>
        <w:jc w:val="both"/>
      </w:pPr>
      <w:r>
        <w:t xml:space="preserve"> 3.1 Zaprimljeno 05.11.2010. broj Z-1914/10</w:t>
      </w:r>
    </w:p>
    <w:p w:rsidRDefault="00234AD7" w:rsidP="00234AD7" w:rsidR="00234AD7">
      <w:pPr>
        <w:ind w:firstLine="708"/>
        <w:jc w:val="both"/>
      </w:pPr>
      <w:r>
        <w:t xml:space="preserve">Na temelju rješenja o ovrsi ovog suda br. Ovr- 961/10 od 04.11.10. i prijedloga Vaba d.d. banka Varaždin, Aleja kralja Zvonimira 1, Varaždin uknjižuje se ovršno pravo zaloga na nekretninama u A radi osiguranja duga u iznosu od 940.988,52 EUR-a sa svim redovnim i zateznim kamatama te svim ostalim troškovima za korist:  VABA D.D. BANKA VARAŽDIN, OIB: 38182927268, VARAŽDIN, ALEJA KRALJA ZVONIMIRA 1    </w:t>
      </w:r>
    </w:p>
    <w:p w:rsidRDefault="00234AD7" w:rsidP="00234AD7" w:rsidR="00234AD7">
      <w:pPr>
        <w:ind w:firstLine="708"/>
        <w:jc w:val="both"/>
      </w:pPr>
      <w:r>
        <w:t xml:space="preserve"> 3.2 zatim se zabilježuje ovršnost gornje tražbine.    </w:t>
      </w:r>
    </w:p>
    <w:p w:rsidRDefault="00234AD7" w:rsidP="00234AD7" w:rsidR="00234AD7">
      <w:pPr>
        <w:ind w:firstLine="708"/>
        <w:jc w:val="both"/>
      </w:pPr>
      <w:r>
        <w:t xml:space="preserve">   </w:t>
      </w:r>
    </w:p>
    <w:p w:rsidRDefault="00234AD7" w:rsidP="00234AD7" w:rsidR="00234AD7">
      <w:pPr>
        <w:ind w:firstLine="708"/>
        <w:jc w:val="both"/>
      </w:pPr>
      <w:r>
        <w:t xml:space="preserve"> </w:t>
      </w:r>
      <w:r w:rsidR="00032B34">
        <w:t>-</w:t>
      </w:r>
      <w:r>
        <w:t xml:space="preserve">7. Na suvlasnički dio: 2 (1/2)  </w:t>
      </w:r>
    </w:p>
    <w:p w:rsidRDefault="00234AD7" w:rsidP="00234AD7" w:rsidR="00234AD7">
      <w:pPr>
        <w:ind w:firstLine="708"/>
        <w:jc w:val="both"/>
      </w:pPr>
      <w:r>
        <w:t xml:space="preserve"> 7.1 Zaprimljeno 18.10.2011. broj Z-1598/11</w:t>
      </w:r>
    </w:p>
    <w:p w:rsidRDefault="00234AD7" w:rsidP="00234AD7" w:rsidR="00234AD7">
      <w:pPr>
        <w:ind w:firstLine="708"/>
        <w:jc w:val="both"/>
      </w:pPr>
      <w:r>
        <w:t xml:space="preserve">Na temelju rješenja o osiguranju Općinskog suda u Zlataru br. Ovr-764/11 od 07.10.2011.g. i prijedloga za osiguranje novčane tražbine prisilnim zasnivanjem založnog prava na nekretninama Općinskog državnog odvjetništva u Zlataru br. O-DO-471/11 od 14.09.2011.g. uknjižuje se ovršno pravo zaloga na teret nekretnina u A radi osiguranja novčane tražbine u iznosu od 180.944,35 kn sa zakonskim zateznim kamatama, kao i troškova ovršnog postupka također sa zakonskim zateznim kamatama od dana donošenja ovršnog rješenja pa do namirenja za korist: </w:t>
      </w:r>
    </w:p>
    <w:p w:rsidRDefault="00234AD7" w:rsidP="00234AD7" w:rsidR="00234AD7">
      <w:pPr>
        <w:ind w:firstLine="708"/>
        <w:jc w:val="both"/>
      </w:pPr>
      <w:r>
        <w:t xml:space="preserve">  REPUBLIKA HRVATSKA -  MINISTARSTVO FINANCIJA, POREZNA UPRAVA, PODRUČNI URED KRAPINA    </w:t>
      </w:r>
    </w:p>
    <w:p w:rsidRDefault="00234AD7" w:rsidP="00234AD7" w:rsidR="00234AD7" w:rsidRPr="005F3621">
      <w:pPr>
        <w:ind w:firstLine="708"/>
        <w:jc w:val="both"/>
      </w:pPr>
      <w:r>
        <w:t xml:space="preserve"> 7.2 zatim se zabilježuje ovršnost gornje tražbine</w:t>
      </w:r>
    </w:p>
    <w:p w:rsidRDefault="00234AD7" w:rsidP="0087771C" w:rsidR="00234AD7">
      <w:pPr>
        <w:ind w:firstLine="708"/>
        <w:jc w:val="both"/>
      </w:pPr>
    </w:p>
    <w:p w:rsidRDefault="00234AD7" w:rsidP="0087771C" w:rsidR="00234AD7">
      <w:pPr>
        <w:ind w:firstLine="708"/>
        <w:jc w:val="both"/>
      </w:pPr>
    </w:p>
    <w:p w:rsidRDefault="000D433A" w:rsidP="000D433A" w:rsidR="000D433A" w:rsidRPr="00BD27B4">
      <w:pPr>
        <w:tabs>
          <w:tab w:pos="0" w:val="num"/>
        </w:tabs>
        <w:ind w:hanging="1080"/>
        <w:jc w:val="both"/>
      </w:pPr>
      <w:r w:rsidRPr="005F3621">
        <w:tab/>
      </w:r>
      <w:r w:rsidRPr="005F3621">
        <w:tab/>
        <w:t xml:space="preserve">V  Nalaže se zemljišno knjižnom </w:t>
      </w:r>
      <w:r w:rsidR="0007340C" w:rsidRPr="005F3621">
        <w:t xml:space="preserve">odjelu </w:t>
      </w:r>
      <w:r w:rsidR="003D72D7">
        <w:t>Općinskog suda u Zlataru, Zemljišnoknjižni odjel Zlatar,</w:t>
      </w:r>
      <w:r w:rsidR="0087771C">
        <w:t xml:space="preserve"> </w:t>
      </w:r>
      <w:r w:rsidR="00767103" w:rsidRPr="005F3621">
        <w:t>provesti</w:t>
      </w:r>
      <w:r w:rsidRPr="005F3621">
        <w:t xml:space="preserve"> upis prava vlasništva</w:t>
      </w:r>
      <w:r w:rsidR="003D72D7">
        <w:t xml:space="preserve"> kako je navedeno u točki I</w:t>
      </w:r>
      <w:r w:rsidR="00E2044A">
        <w:t>II</w:t>
      </w:r>
      <w:r w:rsidR="0024403D">
        <w:t xml:space="preserve"> izreke</w:t>
      </w:r>
      <w:r w:rsidR="0007340C" w:rsidRPr="005F3621">
        <w:t>,</w:t>
      </w:r>
      <w:r w:rsidRPr="005F3621">
        <w:t xml:space="preserve"> te brisanje</w:t>
      </w:r>
      <w:r w:rsidR="00E2044A">
        <w:t xml:space="preserve"> zabilježbi,</w:t>
      </w:r>
      <w:r w:rsidRPr="005F3621">
        <w:t xml:space="preserve"> prava i tereta na temelju pravomoćnog</w:t>
      </w:r>
      <w:r w:rsidR="000230C2" w:rsidRPr="005F3621">
        <w:t xml:space="preserve"> rješenja o dosudi</w:t>
      </w:r>
      <w:r w:rsidR="00B23158" w:rsidRPr="005F3621">
        <w:t xml:space="preserve"> </w:t>
      </w:r>
      <w:r w:rsidR="00B23158" w:rsidRPr="00BD27B4">
        <w:t xml:space="preserve">i potvrde ovog suda da je kupac uplatio iznos </w:t>
      </w:r>
      <w:r w:rsidR="003D72D7" w:rsidRPr="00BD27B4">
        <w:t>kupovnine</w:t>
      </w:r>
      <w:r w:rsidR="00124A94" w:rsidRPr="00BD27B4">
        <w:t>.</w:t>
      </w:r>
    </w:p>
    <w:p w:rsidRDefault="000D433A" w:rsidP="000D433A" w:rsidR="000D433A" w:rsidRPr="005F3621">
      <w:pPr>
        <w:tabs>
          <w:tab w:pos="0" w:val="num"/>
        </w:tabs>
        <w:ind w:hanging="1080"/>
        <w:jc w:val="both"/>
      </w:pPr>
    </w:p>
    <w:p w:rsidRDefault="000D433A" w:rsidP="000D433A" w:rsidR="000D433A" w:rsidRPr="005F3621">
      <w:pPr>
        <w:tabs>
          <w:tab w:pos="0" w:val="num"/>
        </w:tabs>
        <w:ind w:hanging="1080"/>
        <w:jc w:val="both"/>
      </w:pPr>
      <w:r w:rsidRPr="005F3621">
        <w:tab/>
      </w:r>
      <w:r w:rsidRPr="005F3621">
        <w:tab/>
        <w:t>V</w:t>
      </w:r>
      <w:r w:rsidR="00400B55" w:rsidRPr="005F3621">
        <w:t>I</w:t>
      </w:r>
      <w:r w:rsidR="00D45B56" w:rsidRPr="005F3621">
        <w:t xml:space="preserve">  </w:t>
      </w:r>
      <w:r w:rsidRPr="005F3621">
        <w:t>Nekretnine iz točke I ovog rješenja predat će se kupcu zaključkom o predaji nekretnina nakon što ovo rješenje postane pravomoćno</w:t>
      </w:r>
      <w:r w:rsidR="000230C2" w:rsidRPr="005F3621">
        <w:t xml:space="preserve"> </w:t>
      </w:r>
      <w:r w:rsidRPr="005F3621">
        <w:t xml:space="preserve">i nakon što kupac uplati </w:t>
      </w:r>
      <w:r w:rsidR="00366195">
        <w:t>kupovninu.</w:t>
      </w:r>
    </w:p>
    <w:p w:rsidRDefault="000D433A" w:rsidP="000D433A" w:rsidR="000D433A" w:rsidRPr="005F3621">
      <w:pPr>
        <w:tabs>
          <w:tab w:pos="0" w:val="num"/>
        </w:tabs>
        <w:jc w:val="both"/>
      </w:pPr>
    </w:p>
    <w:p w:rsidRDefault="000D433A" w:rsidP="000D433A" w:rsidR="000D433A" w:rsidRPr="005F3621">
      <w:pPr>
        <w:tabs>
          <w:tab w:pos="0" w:val="num"/>
        </w:tabs>
        <w:jc w:val="both"/>
      </w:pPr>
      <w:r w:rsidRPr="005F3621">
        <w:tab/>
      </w:r>
      <w:r w:rsidR="00C172BF" w:rsidRPr="005F3621">
        <w:t>VI</w:t>
      </w:r>
      <w:r w:rsidR="00400B55" w:rsidRPr="005F3621">
        <w:t>I</w:t>
      </w:r>
      <w:r w:rsidRPr="005F3621">
        <w:rPr>
          <w:b/>
        </w:rPr>
        <w:t xml:space="preserve">  </w:t>
      </w:r>
      <w:r w:rsidRPr="005F3621">
        <w:t>Ovo</w:t>
      </w:r>
      <w:r w:rsidRPr="005F3621">
        <w:rPr>
          <w:b/>
        </w:rPr>
        <w:t xml:space="preserve"> </w:t>
      </w:r>
      <w:r w:rsidRPr="005F3621">
        <w:t>će se rješenje objaviti na</w:t>
      </w:r>
      <w:r w:rsidR="0087771C">
        <w:t xml:space="preserve"> e-</w:t>
      </w:r>
      <w:r w:rsidRPr="005F3621">
        <w:t xml:space="preserve">oglasnoj ploči </w:t>
      </w:r>
      <w:r w:rsidR="0007340C" w:rsidRPr="005F3621">
        <w:t>Trgovačkog suda u Zagrebu</w:t>
      </w:r>
      <w:r w:rsidR="00C172BF" w:rsidRPr="005F3621">
        <w:t>,</w:t>
      </w:r>
      <w:r w:rsidR="0007340C" w:rsidRPr="005F3621">
        <w:t xml:space="preserve"> </w:t>
      </w:r>
      <w:r w:rsidRPr="005F3621">
        <w:t xml:space="preserve">te se smatra da je isto dostavljeno svim osobama kojima je dostavljen i zaključak o prodaji, istekom trećeg dana od dana njegova isticanja na oglasnoj ploči. </w:t>
      </w:r>
    </w:p>
    <w:p w:rsidRDefault="000D433A" w:rsidP="00325588" w:rsidR="00325588">
      <w:pPr>
        <w:tabs>
          <w:tab w:pos="0" w:val="num"/>
        </w:tabs>
        <w:jc w:val="both"/>
      </w:pPr>
      <w:r w:rsidRPr="005F3621">
        <w:tab/>
      </w:r>
    </w:p>
    <w:p w:rsidRDefault="00325588" w:rsidP="00325588" w:rsidR="00325588" w:rsidRPr="005F3621">
      <w:pPr>
        <w:tabs>
          <w:tab w:pos="0" w:val="num"/>
        </w:tabs>
        <w:jc w:val="both"/>
      </w:pPr>
      <w:r>
        <w:t>VIII</w:t>
      </w:r>
      <w:r w:rsidRPr="005F3621">
        <w:rPr>
          <w:b/>
        </w:rPr>
        <w:t xml:space="preserve"> </w:t>
      </w:r>
      <w:r w:rsidRPr="005F3621">
        <w:t xml:space="preserve"> Nalaže se zemljišno knjižnom odjelu Općinskog </w:t>
      </w:r>
      <w:r>
        <w:t xml:space="preserve">suda u Zlataru, Zemljišnoknjižni odjel Donja Stubica, </w:t>
      </w:r>
      <w:r w:rsidRPr="005F3621">
        <w:t>zabilježiti u zemljišnim knjigama dosudu nekretnina navedenih u točci I ovog rješenja.</w:t>
      </w:r>
    </w:p>
    <w:p w:rsidRDefault="00325588" w:rsidP="00325588" w:rsidR="00325588">
      <w:pPr>
        <w:pStyle w:val="Tijeloteksta"/>
        <w:jc w:val="both"/>
        <w:rPr>
          <w:rFonts w:cs="Times New Roman" w:hAnsi="Times New Roman" w:ascii="Times New Roman"/>
          <w:sz w:val="24"/>
        </w:rPr>
      </w:pPr>
      <w:r w:rsidRPr="005F3621">
        <w:rPr>
          <w:rFonts w:cs="Times New Roman" w:hAnsi="Times New Roman" w:ascii="Times New Roman"/>
          <w:sz w:val="24"/>
        </w:rPr>
        <w:lastRenderedPageBreak/>
        <w:t xml:space="preserve"> </w:t>
      </w:r>
    </w:p>
    <w:p w:rsidRDefault="000D433A" w:rsidP="000D433A" w:rsidR="000D433A" w:rsidRPr="005F3621">
      <w:pPr>
        <w:tabs>
          <w:tab w:pos="0" w:val="num"/>
        </w:tabs>
        <w:jc w:val="both"/>
      </w:pPr>
    </w:p>
    <w:p w:rsidRDefault="000D433A" w:rsidP="00444A46" w:rsidR="001A0199">
      <w:pPr>
        <w:pStyle w:val="Tijeloteksta"/>
        <w:jc w:val="both"/>
        <w:rPr>
          <w:rFonts w:cs="Times New Roman" w:hAnsi="Times New Roman" w:ascii="Times New Roman"/>
          <w:sz w:val="24"/>
        </w:rPr>
      </w:pPr>
      <w:r w:rsidRPr="005F3621">
        <w:rPr>
          <w:rFonts w:cs="Times New Roman" w:hAnsi="Times New Roman" w:ascii="Times New Roman"/>
          <w:sz w:val="24"/>
        </w:rPr>
        <w:t xml:space="preserve"> </w:t>
      </w:r>
    </w:p>
    <w:p w:rsidRDefault="00A806E8" w:rsidP="001A0199" w:rsidR="00A806E8" w:rsidRPr="00CB7B30">
      <w:pPr>
        <w:jc w:val="center"/>
      </w:pPr>
      <w:r w:rsidRPr="00CB7B30">
        <w:t>Obrazloženje</w:t>
      </w:r>
    </w:p>
    <w:p w:rsidRDefault="00A806E8" w:rsidP="001A0199" w:rsidR="00A806E8">
      <w:pPr>
        <w:jc w:val="both"/>
      </w:pPr>
    </w:p>
    <w:p w:rsidRDefault="00B114C4" w:rsidP="00B114C4" w:rsidR="00B114C4" w:rsidRPr="006B578C">
      <w:pPr>
        <w:ind w:firstLine="708"/>
        <w:jc w:val="both"/>
      </w:pPr>
      <w:r w:rsidRPr="006B578C">
        <w:t>Rješenjem ovog suda broj St-</w:t>
      </w:r>
      <w:r>
        <w:t>1693/2013 od 2. srpnja 2014</w:t>
      </w:r>
      <w:r w:rsidRPr="006B578C">
        <w:t>. godine otvoren je stečajni postupak nad dužnikom, a stečajnu masu čin</w:t>
      </w:r>
      <w:r w:rsidR="007A737B">
        <w:t>e i nekretnine</w:t>
      </w:r>
      <w:r w:rsidRPr="006B578C">
        <w:t xml:space="preserve"> koj</w:t>
      </w:r>
      <w:r w:rsidR="007A737B">
        <w:t>e</w:t>
      </w:r>
      <w:r w:rsidR="00686332">
        <w:t xml:space="preserve"> </w:t>
      </w:r>
      <w:r w:rsidR="007A737B">
        <w:t>su</w:t>
      </w:r>
      <w:r w:rsidRPr="006B578C">
        <w:t xml:space="preserve"> predmet ove prodaje.</w:t>
      </w:r>
    </w:p>
    <w:p w:rsidRDefault="00B114C4" w:rsidP="00B114C4" w:rsidR="00B114C4" w:rsidRPr="006B578C">
      <w:pPr>
        <w:jc w:val="both"/>
      </w:pPr>
    </w:p>
    <w:p w:rsidRDefault="00B114C4" w:rsidP="00B114C4" w:rsidR="00B114C4" w:rsidRPr="006B578C">
      <w:pPr>
        <w:jc w:val="both"/>
      </w:pPr>
      <w:r w:rsidRPr="006B578C">
        <w:tab/>
        <w:t>Stečajni upravitelj</w:t>
      </w:r>
      <w:r>
        <w:t xml:space="preserve"> </w:t>
      </w:r>
      <w:r w:rsidRPr="006B578C">
        <w:t xml:space="preserve">podnio </w:t>
      </w:r>
      <w:r w:rsidR="003D41F3">
        <w:t xml:space="preserve">je </w:t>
      </w:r>
      <w:r w:rsidRPr="006B578C">
        <w:t>prijedlog da se nekretnin</w:t>
      </w:r>
      <w:r w:rsidR="007A737B">
        <w:t>e</w:t>
      </w:r>
      <w:r w:rsidRPr="006B578C">
        <w:t xml:space="preserve"> opisan</w:t>
      </w:r>
      <w:r w:rsidR="007A737B">
        <w:t>e</w:t>
      </w:r>
      <w:r w:rsidRPr="006B578C">
        <w:t xml:space="preserve"> u točci I </w:t>
      </w:r>
      <w:r w:rsidR="00147BE9">
        <w:t xml:space="preserve">izreke </w:t>
      </w:r>
      <w:r w:rsidRPr="006B578C">
        <w:t>ovog rješenja, a na koj</w:t>
      </w:r>
      <w:r w:rsidR="007A737B">
        <w:t>ima</w:t>
      </w:r>
      <w:r w:rsidR="0016058E">
        <w:t xml:space="preserve"> postoji razlučno pravo, prodaj</w:t>
      </w:r>
      <w:r w:rsidR="007A737B">
        <w:t>u</w:t>
      </w:r>
      <w:r w:rsidRPr="006B578C">
        <w:t xml:space="preserve"> u stečajnom postupku uz odgovarajuću primjenu pravila o ovrsi na nekretninama, sukladno čl.164.st.1. Stečajnog zakona ( NN 44/96, 29/99, 129/00, 123/03, 82/06, 116/10, 25/12 i 133/12; dalje SZ.)</w:t>
      </w:r>
    </w:p>
    <w:p w:rsidRDefault="00B114C4" w:rsidP="00B114C4" w:rsidR="00B114C4" w:rsidRPr="006B578C">
      <w:pPr>
        <w:jc w:val="both"/>
      </w:pPr>
    </w:p>
    <w:p w:rsidRDefault="00B114C4" w:rsidP="00B114C4" w:rsidR="00B114C4">
      <w:pPr>
        <w:ind w:firstLine="708"/>
        <w:jc w:val="both"/>
      </w:pPr>
      <w:r w:rsidRPr="006B578C">
        <w:t>Razlučni vjerovnik nije pokrenuo postupak ovrhe na naveden</w:t>
      </w:r>
      <w:r w:rsidR="007A737B">
        <w:t>im</w:t>
      </w:r>
      <w:r w:rsidRPr="006B578C">
        <w:t xml:space="preserve"> nekretnin</w:t>
      </w:r>
      <w:r w:rsidR="007A737B">
        <w:t>ama</w:t>
      </w:r>
      <w:r w:rsidRPr="006B578C">
        <w:t xml:space="preserve"> radi prisilnog namirenja svoje tražbine.</w:t>
      </w:r>
    </w:p>
    <w:p w:rsidRDefault="00B114C4" w:rsidP="00B114C4" w:rsidR="00B114C4">
      <w:pPr>
        <w:ind w:firstLine="708"/>
        <w:jc w:val="both"/>
      </w:pPr>
    </w:p>
    <w:p w:rsidRDefault="00B114C4" w:rsidP="00B114C4" w:rsidR="00B114C4">
      <w:pPr>
        <w:ind w:firstLine="708"/>
        <w:jc w:val="both"/>
      </w:pPr>
      <w:r>
        <w:t>Uvidom u izvadak iz zemljišnih knjiga</w:t>
      </w:r>
      <w:r w:rsidR="00D85235">
        <w:t xml:space="preserve"> sud je utvrdio kako na naveden</w:t>
      </w:r>
      <w:r w:rsidR="007A737B">
        <w:t>im</w:t>
      </w:r>
      <w:r w:rsidR="00D85235">
        <w:t xml:space="preserve"> nekretnin</w:t>
      </w:r>
      <w:r w:rsidR="007A737B">
        <w:t>ama</w:t>
      </w:r>
      <w:r>
        <w:t xml:space="preserve"> postoji zabilježba:</w:t>
      </w:r>
    </w:p>
    <w:p w:rsidRDefault="00B114C4" w:rsidP="00B114C4" w:rsidR="00B114C4">
      <w:pPr>
        <w:ind w:firstLine="708"/>
        <w:jc w:val="both"/>
      </w:pPr>
    </w:p>
    <w:p w:rsidRDefault="00B114C4" w:rsidP="00B114C4" w:rsidR="00B114C4">
      <w:pPr>
        <w:ind w:firstLine="708"/>
        <w:jc w:val="both"/>
      </w:pPr>
      <w:r>
        <w:t>-</w:t>
      </w:r>
      <w:r>
        <w:tab/>
      </w:r>
      <w:r w:rsidR="00751E6F">
        <w:t>da kč.br. 16 ima svojstvo zaštić</w:t>
      </w:r>
      <w:r>
        <w:t>enog objekta prirode kao spomenik prirode - spomenik vrtne arhitekture.</w:t>
      </w:r>
    </w:p>
    <w:p w:rsidRDefault="00B114C4" w:rsidP="00B114C4" w:rsidR="00B114C4">
      <w:pPr>
        <w:ind w:firstLine="708"/>
        <w:jc w:val="both"/>
      </w:pPr>
    </w:p>
    <w:p w:rsidRDefault="00B114C4" w:rsidP="00B114C4" w:rsidR="00B114C4" w:rsidRPr="006B578C">
      <w:pPr>
        <w:ind w:firstLine="708"/>
        <w:jc w:val="both"/>
      </w:pPr>
      <w:r>
        <w:t>-</w:t>
      </w:r>
      <w:r>
        <w:tab/>
        <w:t>na temelju rješenja Ministarstva kulture, Ureda za zaštitu kulturne baštine br. Up-I-612-08/04-01-06/208 od 20.12.1005. zabilježuje se da je dvorac Stubički Golubovec</w:t>
      </w:r>
      <w:r w:rsidR="00751E6F">
        <w:t>, sagrađen na k.č.br. 16, zaštić</w:t>
      </w:r>
      <w:r>
        <w:t>eni spomenik kulture i ima svojstvo kulturnog dobra.</w:t>
      </w:r>
    </w:p>
    <w:p w:rsidRDefault="003D41F3" w:rsidP="00B114C4" w:rsidR="003D41F3">
      <w:pPr>
        <w:ind w:firstLine="708"/>
        <w:jc w:val="both"/>
      </w:pPr>
    </w:p>
    <w:p w:rsidRDefault="003D41F3" w:rsidP="00B114C4" w:rsidR="00B114C4">
      <w:pPr>
        <w:ind w:firstLine="708"/>
        <w:jc w:val="both"/>
      </w:pPr>
      <w:r>
        <w:t>T</w:t>
      </w:r>
      <w:r w:rsidR="00B114C4">
        <w:t xml:space="preserve">emeljem </w:t>
      </w:r>
      <w:r w:rsidR="00823FA1">
        <w:t xml:space="preserve">članka </w:t>
      </w:r>
      <w:r w:rsidR="00B114C4" w:rsidRPr="005C52A2">
        <w:t>Zakon</w:t>
      </w:r>
      <w:r w:rsidR="00823FA1">
        <w:t>a</w:t>
      </w:r>
      <w:r w:rsidR="00B114C4" w:rsidRPr="005C52A2">
        <w:t xml:space="preserve"> o zaštiti i očuvanju kulturnih dobara</w:t>
      </w:r>
      <w:r w:rsidR="00B114C4">
        <w:t xml:space="preserve"> („Narodne novine“ broj: </w:t>
      </w:r>
      <w:r w:rsidR="00B114C4" w:rsidRPr="005C52A2">
        <w:t>69/1999, 151/2003, 157/2003, 100/2004, 87/2009, 88/2010, 61/2011, 25/2012, 136/2012, 157/2013, 152/2014, 98/2015</w:t>
      </w:r>
      <w:r w:rsidR="00B114C4">
        <w:t>) prodavatelj je dužan kulturno dobro prije prodaje ponuditi Republici Hrvatskoj, županiji, Gradu Zagrebu, gradu ili općini na čijem se području to kulturno dobro nalazi, navodeći cijenu i druge uvjete prodaje. Prvenstvo u ostvarenju prava prvokupa ima grad ili općina u odnosu na županiju i Grad Zagreb, pa Republika Hrvatska.</w:t>
      </w:r>
    </w:p>
    <w:p w:rsidRDefault="00B114C4" w:rsidP="00B114C4" w:rsidR="00B114C4">
      <w:pPr>
        <w:ind w:firstLine="708"/>
        <w:jc w:val="both"/>
      </w:pPr>
    </w:p>
    <w:p w:rsidRDefault="00054AF9" w:rsidP="00054AF9" w:rsidR="00054AF9">
      <w:pPr>
        <w:ind w:firstLine="708"/>
        <w:jc w:val="both"/>
      </w:pPr>
      <w:r>
        <w:t>Pravomoćnim rješenjem ovog suda od 20. siječnja 2016. određenja je prodaja nekretnina stečajnog dužnika opisanih toč.</w:t>
      </w:r>
      <w:r w:rsidR="00751E6F">
        <w:t xml:space="preserve"> </w:t>
      </w:r>
      <w:r>
        <w:t>I ovog zaključka u stečajnom postupku, uz odgovarajuću primjenu odredaba OZ-a.</w:t>
      </w:r>
    </w:p>
    <w:p w:rsidRDefault="00054AF9" w:rsidP="00054AF9" w:rsidR="00054AF9">
      <w:pPr>
        <w:ind w:firstLine="708"/>
        <w:jc w:val="both"/>
      </w:pPr>
    </w:p>
    <w:p w:rsidRDefault="00054AF9" w:rsidP="00054AF9" w:rsidR="00054AF9">
      <w:pPr>
        <w:jc w:val="both"/>
      </w:pPr>
      <w:r>
        <w:tab/>
        <w:t>Procjena nekretnina izrađena je po sudskom vještaku mr. Mario Čutura.</w:t>
      </w:r>
    </w:p>
    <w:p w:rsidRDefault="00054AF9" w:rsidP="00054AF9" w:rsidR="00054AF9">
      <w:pPr>
        <w:jc w:val="both"/>
      </w:pPr>
    </w:p>
    <w:p w:rsidRDefault="00054AF9" w:rsidP="00EC6752" w:rsidR="00054AF9">
      <w:pPr>
        <w:ind w:firstLine="708"/>
        <w:jc w:val="both"/>
      </w:pPr>
      <w:r>
        <w:t xml:space="preserve">Zaključkom suda od 16. siječnja 2018. </w:t>
      </w:r>
      <w:r w:rsidR="00017AA4" w:rsidRPr="00017AA4">
        <w:t>stečajni sudac</w:t>
      </w:r>
      <w:r w:rsidR="00017AA4">
        <w:t xml:space="preserve"> utvrdio je </w:t>
      </w:r>
      <w:r w:rsidR="00017AA4" w:rsidRPr="00017AA4">
        <w:t>vrijednost nekretnine, način prodaje i uvjete prodaje.</w:t>
      </w:r>
    </w:p>
    <w:p w:rsidRDefault="00017AA4" w:rsidP="00054AF9" w:rsidR="00017AA4">
      <w:pPr>
        <w:ind w:firstLine="708"/>
      </w:pPr>
    </w:p>
    <w:p w:rsidRDefault="00017AA4" w:rsidP="00D23223" w:rsidR="001F18DD">
      <w:pPr>
        <w:ind w:firstLine="708"/>
        <w:jc w:val="both"/>
      </w:pPr>
      <w:r>
        <w:t xml:space="preserve">Na javnoj dražbi održanoj dana 20. ožujka 2018. godine </w:t>
      </w:r>
      <w:r w:rsidR="00D23223">
        <w:t>p</w:t>
      </w:r>
      <w:r w:rsidR="001F18DD" w:rsidRPr="001F18DD">
        <w:t>onuđač MOSOR PROJEKT d.o.o., Zagreb</w:t>
      </w:r>
      <w:r w:rsidR="00D23223">
        <w:t xml:space="preserve">, OIB: 24310112551, ponudio je najviši iznos od </w:t>
      </w:r>
      <w:r w:rsidR="001F18DD" w:rsidRPr="001F18DD">
        <w:t>790.000,00 kn</w:t>
      </w:r>
      <w:r w:rsidR="00D23223">
        <w:t xml:space="preserve"> za predmetnu nekretninu.</w:t>
      </w:r>
    </w:p>
    <w:p w:rsidRDefault="00D37838" w:rsidP="00D23223" w:rsidR="00D37838">
      <w:pPr>
        <w:ind w:firstLine="708"/>
        <w:jc w:val="both"/>
      </w:pPr>
    </w:p>
    <w:p w:rsidRDefault="00D37838" w:rsidP="00D23223" w:rsidR="00083FF4">
      <w:pPr>
        <w:ind w:firstLine="708"/>
        <w:jc w:val="both"/>
      </w:pPr>
      <w:r>
        <w:lastRenderedPageBreak/>
        <w:t xml:space="preserve">Međutim, na samom ročištu za javnu dražbu, temeljem </w:t>
      </w:r>
      <w:r w:rsidR="00083FF4" w:rsidRPr="00083FF4">
        <w:t>članka 38. Zakona o zaštiti i očuvanju kulturnih dobara u vezi članka 96. Ovr</w:t>
      </w:r>
      <w:r w:rsidR="00083FF4">
        <w:t>šnog zakona, Krapinsko-zagorska županije navela je kako će u ovom predmetu koristiti pravo prvokupa.</w:t>
      </w:r>
    </w:p>
    <w:p w:rsidRDefault="00083FF4" w:rsidP="00D23223" w:rsidR="00083FF4">
      <w:pPr>
        <w:ind w:firstLine="708"/>
        <w:jc w:val="both"/>
      </w:pPr>
    </w:p>
    <w:p w:rsidRDefault="00083FF4" w:rsidP="00D23223" w:rsidR="00302C39">
      <w:pPr>
        <w:ind w:firstLine="708"/>
        <w:jc w:val="both"/>
      </w:pPr>
      <w:r>
        <w:t xml:space="preserve">Podneskom </w:t>
      </w:r>
      <w:r w:rsidR="00C403AE">
        <w:t>22.3.2018. godine, Grad Donja Stubica obavijestio je sud o postojanju Sporazuma o zajedni</w:t>
      </w:r>
      <w:r w:rsidR="00751E6F">
        <w:t>čkom korištenju prava prvokupa D</w:t>
      </w:r>
      <w:r w:rsidR="00C403AE">
        <w:t xml:space="preserve">vorca </w:t>
      </w:r>
      <w:r w:rsidR="001D4FE5">
        <w:t xml:space="preserve">Stubičkki </w:t>
      </w:r>
      <w:r w:rsidR="00C403AE">
        <w:t xml:space="preserve">Golubovec, a u skladu s člankom 96. Ovršnog zakona, </w:t>
      </w:r>
      <w:r w:rsidR="00302C39">
        <w:t>po kojem osoba koja ima zakonsko pravo prvokupa ima prednost pred najpovoljnijim ponuditeljem ako sudu u roku od 3 dana o</w:t>
      </w:r>
      <w:r w:rsidR="00833770">
        <w:t>d</w:t>
      </w:r>
      <w:r w:rsidR="00302C39">
        <w:t xml:space="preserve"> zaključenju dražbe izjavi da nekretninu kupuje uz iste uvjete.</w:t>
      </w:r>
    </w:p>
    <w:p w:rsidRDefault="00302C39" w:rsidP="00D23223" w:rsidR="00302C39">
      <w:pPr>
        <w:ind w:firstLine="708"/>
        <w:jc w:val="both"/>
      </w:pPr>
    </w:p>
    <w:p w:rsidRDefault="00DD258C" w:rsidP="00D23223" w:rsidR="00D37838">
      <w:pPr>
        <w:ind w:firstLine="708"/>
        <w:jc w:val="both"/>
      </w:pPr>
      <w:r>
        <w:t xml:space="preserve">Uvidom u Sporazum o zajedničkom korištenju </w:t>
      </w:r>
      <w:r w:rsidR="00751E6F">
        <w:t>prava prvokupa dvorca Stubički G</w:t>
      </w:r>
      <w:r>
        <w:t>olubovec od 21.3.2018. sud je utvrdio kako će zajednički koristiti zakonsko pravo prvokupa Grad Donja Stubica i Krapinsko</w:t>
      </w:r>
      <w:r w:rsidR="0072559D">
        <w:t>-z</w:t>
      </w:r>
      <w:r>
        <w:t xml:space="preserve">agorska županija na način </w:t>
      </w:r>
      <w:r w:rsidR="0072559D">
        <w:t xml:space="preserve">da će svaka strana steći vlasništvo na predmetnoj nekretnini u jednakom omjeru, odnosno u ½ dijela. </w:t>
      </w:r>
    </w:p>
    <w:p w:rsidRDefault="001F18DD" w:rsidP="001F18DD" w:rsidR="001F18DD">
      <w:pPr>
        <w:ind w:firstLine="708"/>
      </w:pPr>
    </w:p>
    <w:p w:rsidRDefault="00861186" w:rsidP="00314D53" w:rsidR="00512693">
      <w:pPr>
        <w:ind w:firstLine="680"/>
        <w:jc w:val="both"/>
      </w:pPr>
      <w:r w:rsidRPr="007457F1">
        <w:t xml:space="preserve">Imajući u vidu da je odmah na javnoj dražbi imatelj zakonskog prava prvokupa Krapinsko-zagorska županija izjavila da koristi svoje pravo prvokupa, te </w:t>
      </w:r>
      <w:r w:rsidR="001D4FE5">
        <w:t xml:space="preserve">imajući u vidu </w:t>
      </w:r>
      <w:r w:rsidRPr="007457F1">
        <w:t xml:space="preserve">podnesak od 22.3.2018., zajedno sa Sporazumom o zajedničkom </w:t>
      </w:r>
      <w:r w:rsidR="00513A7D" w:rsidRPr="007457F1">
        <w:t>korištenju</w:t>
      </w:r>
      <w:r w:rsidRPr="007457F1">
        <w:t xml:space="preserve"> prava prvokupa dvorca </w:t>
      </w:r>
      <w:r w:rsidR="007675CF" w:rsidRPr="007457F1">
        <w:t xml:space="preserve">Stubički </w:t>
      </w:r>
      <w:r w:rsidRPr="007457F1">
        <w:t xml:space="preserve">Golubovec </w:t>
      </w:r>
      <w:r w:rsidR="007675CF" w:rsidRPr="007457F1">
        <w:t>(</w:t>
      </w:r>
      <w:r w:rsidR="00512693" w:rsidRPr="007457F1">
        <w:t>članak 96. stavak 1. OZ)</w:t>
      </w:r>
      <w:r w:rsidR="007675CF" w:rsidRPr="007457F1">
        <w:t xml:space="preserve">, sud nije prihvatio najvišu ponudu ponuđača Mosor Projekt d.o.o., danu na javnoj dražbi održanoj </w:t>
      </w:r>
      <w:r w:rsidR="00627F6E" w:rsidRPr="007457F1">
        <w:t>20.3.2018., u</w:t>
      </w:r>
      <w:r w:rsidR="002A5539">
        <w:t xml:space="preserve"> iznosu od 790.000,00 kuna, već</w:t>
      </w:r>
      <w:r w:rsidR="00627F6E" w:rsidRPr="007457F1">
        <w:t xml:space="preserve"> </w:t>
      </w:r>
      <w:r w:rsidR="001D4FE5">
        <w:t xml:space="preserve">je </w:t>
      </w:r>
      <w:r w:rsidR="00627F6E" w:rsidRPr="007457F1">
        <w:t xml:space="preserve">po istim uvjetima nekretninu dosudio osobama koje imaju zakonsko pravo prvokupa, slijedom čega je </w:t>
      </w:r>
      <w:r w:rsidR="00513A7D">
        <w:t>sud donio Rješenje o dosudi 20. travnja 2018. godine.</w:t>
      </w:r>
    </w:p>
    <w:p w:rsidRDefault="00513A7D" w:rsidP="00314D53" w:rsidR="00513A7D">
      <w:pPr>
        <w:ind w:firstLine="680"/>
        <w:jc w:val="both"/>
      </w:pPr>
    </w:p>
    <w:p w:rsidRDefault="00EC3DCD" w:rsidP="00EC3DCD" w:rsidR="00EC3DCD">
      <w:pPr>
        <w:ind w:firstLine="680"/>
        <w:jc w:val="both"/>
      </w:pPr>
      <w:r>
        <w:t>Na Rješenje suda od 20. travnja 2018. godine žalbu je izjavio ponuđač MOSOR PROJEKT d.o.o..</w:t>
      </w:r>
    </w:p>
    <w:p w:rsidRDefault="00EC3DCD" w:rsidP="00EC3DCD" w:rsidR="00EC3DCD">
      <w:pPr>
        <w:ind w:firstLine="680"/>
        <w:jc w:val="both"/>
      </w:pPr>
    </w:p>
    <w:p w:rsidRDefault="00EC3DCD" w:rsidP="00EC3DCD" w:rsidR="00EC3DCD">
      <w:pPr>
        <w:ind w:firstLine="680"/>
        <w:jc w:val="both"/>
      </w:pPr>
      <w:r>
        <w:t xml:space="preserve">Odlučujući povodom žalbe, Visoki trgovački sud Republike Hrvatske, donio je Rješenje poslovnog broja Pž-2998/2018 </w:t>
      </w:r>
      <w:r w:rsidR="000942FB">
        <w:t xml:space="preserve">od 10. svibnja 2018. </w:t>
      </w:r>
      <w:r>
        <w:t>godine kojim je uvažio žalbu ponuditelja MOSOR PROJEKT d.o.o., i ukinuo je Rješenje Trgovačkog suda u Zagrebu poslovnog broja St-1693/2013-128 od 20. travnja 2018. godine te je predmet vratio na ponovni postupak.</w:t>
      </w:r>
    </w:p>
    <w:p w:rsidRDefault="00743DE3" w:rsidP="00314D53" w:rsidR="00743DE3">
      <w:pPr>
        <w:ind w:firstLine="680"/>
        <w:jc w:val="both"/>
      </w:pPr>
    </w:p>
    <w:p w:rsidRDefault="00EC3DCD" w:rsidP="00B21F90" w:rsidR="00B21F90">
      <w:pPr>
        <w:ind w:firstLine="708"/>
        <w:jc w:val="both"/>
      </w:pPr>
      <w:r>
        <w:t xml:space="preserve">U ponovljenom postupku, prvostupanjski je sud utvrdio kako je </w:t>
      </w:r>
      <w:r w:rsidR="005823F7">
        <w:t xml:space="preserve">Krapinsko-zagorska županija iskoristila svoje pravo prvokupa, slijedom čega je, u skladu s odredbom članka </w:t>
      </w:r>
      <w:r w:rsidR="00B21F90" w:rsidRPr="00083FF4">
        <w:t>38. Zakona o zaštiti i očuvanju kulturnih dobara u vezi članka 96. Ovr</w:t>
      </w:r>
      <w:r w:rsidR="00B21F90">
        <w:t>šnog zakona, odlučeno kao u izreci.</w:t>
      </w:r>
    </w:p>
    <w:p w:rsidRDefault="00B21F90" w:rsidP="00B21F90" w:rsidR="00B21F90">
      <w:pPr>
        <w:ind w:firstLine="708"/>
        <w:jc w:val="both"/>
      </w:pPr>
    </w:p>
    <w:p w:rsidRDefault="00B21F90" w:rsidP="000E4263" w:rsidR="000E4263">
      <w:pPr>
        <w:ind w:firstLine="708"/>
        <w:jc w:val="both"/>
      </w:pPr>
      <w:r>
        <w:t>U pogledu Sporazuma koji je dostavljen u predmet, a u skladu s Obrazloženjem iz Rješenja Visokog trgovačkog suda Republike Hrvatske,</w:t>
      </w:r>
      <w:r w:rsidR="000942FB">
        <w:t xml:space="preserve"> poslovnog broja Pž-2998/2018 od 10. svibnja 2018. godine, </w:t>
      </w:r>
      <w:r w:rsidR="00D4771D">
        <w:t xml:space="preserve">isti je bez pravnog učinka u pogledu prava na prvokup predmetne nekretnine. </w:t>
      </w:r>
      <w:r w:rsidR="000E4263">
        <w:t xml:space="preserve">Naime, Grad Donja Stubica je svoje pravo prvokupa konzumirao svojim odustajanjem slijedom čega to njegovo pravo ne može više oživjeti. To odustajanje učinjeno je po gradonačelniku koji je zakonski zastupnik grada Donje Stubice i takva je njegova izjava proizvela pravni učinak. Ništa ne sprječava Krapinsko-zagorsku županiju da svojim suvlasničkim dijelom kupljene nekretnine raspolaže, ako se za to ostvare pretpostavke, ali to ne ulazi u ostvarenje prava prvokupa i kupnju na dražbi.  </w:t>
      </w:r>
    </w:p>
    <w:p w:rsidRDefault="00C76CDC" w:rsidP="000E4263" w:rsidR="00C76CDC">
      <w:pPr>
        <w:ind w:firstLine="708"/>
        <w:jc w:val="both"/>
      </w:pPr>
    </w:p>
    <w:p w:rsidRDefault="00C76CDC" w:rsidP="00C76CDC" w:rsidR="00C76CDC" w:rsidRPr="007457F1">
      <w:pPr>
        <w:ind w:firstLine="680"/>
        <w:jc w:val="both"/>
      </w:pPr>
      <w:r>
        <w:lastRenderedPageBreak/>
        <w:t>Potrebno je napomenuti kako je Mosor projekt d.o.o. ponudio iznos od 850.000,00 kuna, za predmetnu nekretninu, ali nakon što je sudac javnu dražbu zaključio, slijedom čega je ta ponuda bez pravnog učinka, a kako je to vidljivo i iz Obrazloženja Rješenja Visokog trgovačkog suda Republike Hrvatske, poslovnog broja Pž-2998/2018 od 10. svibnja 2018. godine.</w:t>
      </w:r>
    </w:p>
    <w:p w:rsidRDefault="00C76CDC" w:rsidP="00C76CDC" w:rsidR="00C76CDC">
      <w:pPr>
        <w:pStyle w:val="Tijeloteksta"/>
        <w:ind w:firstLine="708"/>
        <w:jc w:val="both"/>
        <w:outlineLvl w:val="0"/>
        <w:rPr>
          <w:rFonts w:cs="Times New Roman" w:hAnsi="Times New Roman" w:ascii="Times New Roman"/>
          <w:sz w:val="24"/>
        </w:rPr>
      </w:pPr>
    </w:p>
    <w:p w:rsidRDefault="00342745" w:rsidP="00342745" w:rsidR="00342745" w:rsidRPr="005F3621">
      <w:pPr>
        <w:pStyle w:val="Tijeloteksta"/>
        <w:ind w:firstLine="708"/>
        <w:jc w:val="both"/>
        <w:outlineLvl w:val="0"/>
        <w:rPr>
          <w:rFonts w:cs="Times New Roman" w:hAnsi="Times New Roman" w:ascii="Times New Roman"/>
          <w:sz w:val="24"/>
        </w:rPr>
      </w:pPr>
      <w:r w:rsidRPr="005F3621">
        <w:rPr>
          <w:rFonts w:cs="Times New Roman" w:hAnsi="Times New Roman" w:ascii="Times New Roman"/>
          <w:sz w:val="24"/>
        </w:rPr>
        <w:t>Temeljem odredbi članka 164. SZ-a a u skladu sa odredbom članka 1</w:t>
      </w:r>
      <w:r w:rsidR="0060342A">
        <w:rPr>
          <w:rFonts w:cs="Times New Roman" w:hAnsi="Times New Roman" w:ascii="Times New Roman"/>
          <w:sz w:val="24"/>
        </w:rPr>
        <w:t xml:space="preserve">08. OZ-a </w:t>
      </w:r>
      <w:r w:rsidRPr="005F3621">
        <w:rPr>
          <w:rFonts w:cs="Times New Roman" w:hAnsi="Times New Roman" w:ascii="Times New Roman"/>
          <w:sz w:val="24"/>
        </w:rPr>
        <w:t>stečajni je suda</w:t>
      </w:r>
      <w:r w:rsidR="00672CEB">
        <w:rPr>
          <w:rFonts w:cs="Times New Roman" w:hAnsi="Times New Roman" w:ascii="Times New Roman"/>
          <w:sz w:val="24"/>
        </w:rPr>
        <w:t>c</w:t>
      </w:r>
      <w:r w:rsidRPr="005F3621">
        <w:rPr>
          <w:rFonts w:cs="Times New Roman" w:hAnsi="Times New Roman" w:ascii="Times New Roman"/>
          <w:sz w:val="24"/>
        </w:rPr>
        <w:t xml:space="preserve"> donio rješenje o dosudi.</w:t>
      </w:r>
    </w:p>
    <w:p w:rsidRDefault="00342745" w:rsidP="00342745" w:rsidR="00342745">
      <w:pPr>
        <w:pStyle w:val="Tijeloteksta"/>
        <w:ind w:firstLine="708"/>
        <w:jc w:val="both"/>
        <w:outlineLvl w:val="0"/>
        <w:rPr>
          <w:rFonts w:cs="Times New Roman" w:hAnsi="Times New Roman" w:ascii="Times New Roman"/>
          <w:sz w:val="24"/>
        </w:rPr>
      </w:pPr>
    </w:p>
    <w:p w:rsidRDefault="00325588" w:rsidP="00325588" w:rsidR="00325588" w:rsidRPr="005F3621">
      <w:pPr>
        <w:pStyle w:val="Tijeloteksta"/>
        <w:ind w:firstLine="708"/>
        <w:jc w:val="both"/>
        <w:outlineLvl w:val="0"/>
        <w:rPr>
          <w:rFonts w:cs="Times New Roman" w:hAnsi="Times New Roman" w:ascii="Times New Roman"/>
          <w:sz w:val="24"/>
        </w:rPr>
      </w:pPr>
      <w:r w:rsidRPr="005F3621">
        <w:rPr>
          <w:rFonts w:cs="Times New Roman" w:hAnsi="Times New Roman" w:ascii="Times New Roman"/>
          <w:sz w:val="24"/>
        </w:rPr>
        <w:t xml:space="preserve">Zabilježba dosude u zemljišnim knjigama određena je temeljem članka 98. stavak 1. Zakona o zemljišnim knjigama. </w:t>
      </w:r>
    </w:p>
    <w:p w:rsidRDefault="00034FAB" w:rsidP="00342745" w:rsidR="00034FAB" w:rsidRPr="005F3621">
      <w:pPr>
        <w:pStyle w:val="Tijeloteksta"/>
        <w:ind w:firstLine="708"/>
        <w:jc w:val="both"/>
        <w:outlineLvl w:val="0"/>
        <w:rPr>
          <w:rFonts w:cs="Times New Roman" w:hAnsi="Times New Roman" w:ascii="Times New Roman"/>
          <w:sz w:val="24"/>
        </w:rPr>
      </w:pPr>
    </w:p>
    <w:p w:rsidRDefault="00342745" w:rsidP="00C172BF" w:rsidR="00342745" w:rsidRPr="005F3621">
      <w:pPr>
        <w:ind w:firstLine="708"/>
        <w:jc w:val="both"/>
      </w:pPr>
    </w:p>
    <w:p w:rsidRDefault="0007340C" w:rsidP="0033778C" w:rsidR="0033778C">
      <w:pPr>
        <w:pStyle w:val="Tijeloteksta2"/>
        <w:jc w:val="right"/>
      </w:pPr>
      <w:r w:rsidRPr="005F3621">
        <w:tab/>
      </w:r>
      <w:r w:rsidRPr="005F3621">
        <w:tab/>
      </w:r>
      <w:r w:rsidRPr="005F3621">
        <w:tab/>
      </w:r>
      <w:r w:rsidRPr="005F3621">
        <w:tab/>
        <w:t xml:space="preserve"> Zagreb</w:t>
      </w:r>
      <w:r w:rsidR="00342745" w:rsidRPr="005F3621">
        <w:t xml:space="preserve">, </w:t>
      </w:r>
      <w:r w:rsidR="000E4263">
        <w:t>22</w:t>
      </w:r>
      <w:r w:rsidR="00BE31E2">
        <w:t>.</w:t>
      </w:r>
      <w:r w:rsidR="000E4263">
        <w:t xml:space="preserve"> svibnja</w:t>
      </w:r>
      <w:r w:rsidR="00BE31E2">
        <w:t xml:space="preserve"> 201</w:t>
      </w:r>
      <w:r w:rsidR="00034FAB">
        <w:t>8</w:t>
      </w:r>
      <w:r w:rsidR="00BE31E2">
        <w:t>.</w:t>
      </w:r>
      <w:r w:rsidR="00563B94" w:rsidRPr="005F3621">
        <w:tab/>
      </w:r>
      <w:r w:rsidR="00563B94" w:rsidRPr="005F3621">
        <w:tab/>
      </w:r>
      <w:r w:rsidR="00563B94" w:rsidRPr="005F3621">
        <w:tab/>
      </w:r>
      <w:r w:rsidR="00563B94" w:rsidRPr="005F3621">
        <w:tab/>
      </w:r>
      <w:r w:rsidR="00563B94" w:rsidRPr="005F3621">
        <w:tab/>
      </w:r>
    </w:p>
    <w:p w:rsidRDefault="00563B94" w:rsidP="00086860" w:rsidR="00086860">
      <w:pPr>
        <w:pStyle w:val="Podnaslov"/>
        <w:ind w:left="5664"/>
        <w:rPr>
          <w:rFonts w:hAnsi="Times New Roman" w:ascii="Times New Roman"/>
          <w:b w:val="false"/>
          <w:color w:val="auto"/>
          <w:szCs w:val="24"/>
        </w:rPr>
      </w:pPr>
      <w:r w:rsidRPr="005F3621">
        <w:tab/>
      </w:r>
      <w:r w:rsidRPr="005F3621">
        <w:tab/>
      </w:r>
      <w:r w:rsidRPr="005F3621">
        <w:tab/>
        <w:t xml:space="preserve">  </w:t>
      </w:r>
      <w:r w:rsidR="00086860">
        <w:rPr>
          <w:rFonts w:hAnsi="Times New Roman" w:ascii="Times New Roman"/>
          <w:b w:val="false"/>
          <w:color w:val="auto"/>
          <w:szCs w:val="24"/>
        </w:rPr>
        <w:t>Stečajni sudac:</w:t>
      </w:r>
    </w:p>
    <w:p w:rsidRDefault="00086860" w:rsidP="00E91121" w:rsidR="00086860">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086860" w:rsidP="00E91121" w:rsidR="00086860">
      <w:pPr>
        <w:pStyle w:val="Podnaslov"/>
        <w:ind w:firstLine="720" w:left="4320"/>
        <w:rPr>
          <w:rFonts w:hAnsi="Times New Roman" w:ascii="Times New Roman"/>
          <w:b w:val="false"/>
          <w:color w:val="auto"/>
          <w:szCs w:val="24"/>
        </w:rPr>
      </w:pPr>
    </w:p>
    <w:p w:rsidRDefault="00086860" w:rsidP="00E91121" w:rsidR="00086860">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086860" w:rsidP="00E91121" w:rsidR="00086860"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CF0A23" w:rsidP="00086860" w:rsidR="00CF0A23">
      <w:pPr>
        <w:pStyle w:val="Podnaslov"/>
        <w:ind w:left="5664"/>
        <w:rPr>
          <w:rFonts w:hAnsi="Times New Roman" w:ascii="Times New Roman"/>
          <w:b w:val="false"/>
          <w:color w:val="auto"/>
          <w:szCs w:val="24"/>
        </w:rPr>
      </w:pPr>
    </w:p>
    <w:p w:rsidRDefault="00CF0A23" w:rsidP="00CF0A23" w:rsidR="00CF0A23" w:rsidRPr="00FC1355">
      <w:pPr>
        <w:pStyle w:val="Podnaslov"/>
        <w:ind w:firstLine="708" w:left="4956"/>
        <w:rPr>
          <w:rFonts w:hAnsi="Times New Roman" w:ascii="Times New Roman"/>
          <w:b w:val="false"/>
          <w:color w:val="auto"/>
          <w:szCs w:val="24"/>
        </w:rPr>
      </w:pPr>
    </w:p>
    <w:p w:rsidRDefault="00124A94" w:rsidP="00CF0A23" w:rsidR="00124A94" w:rsidRPr="005F3621">
      <w:pPr>
        <w:pStyle w:val="Tijeloteksta2"/>
        <w:spacing w:lineRule="auto" w:line="240"/>
        <w:jc w:val="right"/>
      </w:pPr>
    </w:p>
    <w:p w:rsidRDefault="0007340C" w:rsidP="0007340C" w:rsidR="0007340C" w:rsidRPr="005F3621">
      <w:pPr>
        <w:pStyle w:val="Tijeloteksta"/>
        <w:jc w:val="both"/>
        <w:outlineLvl w:val="0"/>
        <w:rPr>
          <w:rFonts w:cs="Times New Roman" w:hAnsi="Times New Roman" w:ascii="Times New Roman"/>
          <w:sz w:val="24"/>
        </w:rPr>
      </w:pP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r w:rsidRPr="005F3621">
        <w:rPr>
          <w:rFonts w:cs="Times New Roman" w:hAnsi="Times New Roman" w:ascii="Times New Roman"/>
          <w:sz w:val="24"/>
        </w:rPr>
        <w:tab/>
      </w:r>
    </w:p>
    <w:p w:rsidRDefault="00124A94" w:rsidP="0007340C" w:rsidR="00124A94" w:rsidRPr="005F3621">
      <w:pPr>
        <w:jc w:val="both"/>
      </w:pPr>
    </w:p>
    <w:p w:rsidRDefault="0007340C" w:rsidP="0007340C" w:rsidR="0007340C" w:rsidRPr="005F3621">
      <w:pPr>
        <w:jc w:val="both"/>
      </w:pPr>
      <w:r w:rsidRPr="005F3621">
        <w:t>UPUTA O PRAVNOM LIJEKU:</w:t>
      </w:r>
    </w:p>
    <w:p w:rsidRDefault="0007340C" w:rsidP="0007340C" w:rsidR="0007340C" w:rsidRPr="005F3621">
      <w:pPr>
        <w:jc w:val="both"/>
      </w:pPr>
      <w:r w:rsidRPr="005F3621">
        <w:t xml:space="preserve">Protiv ovog rješenja može se uložiti žalba Visokom trgovačkom sudu Republike Hrvatske u roku od 8 dana. Žalba  se ulaže  putem ovog suda u 2 primjerka. </w:t>
      </w:r>
    </w:p>
    <w:p w:rsidRDefault="00124A94" w:rsidP="0007340C" w:rsidR="00124A94">
      <w:pPr>
        <w:jc w:val="both"/>
      </w:pPr>
    </w:p>
    <w:p w:rsidRDefault="0033778C" w:rsidP="0007340C" w:rsidR="0033778C">
      <w:pPr>
        <w:jc w:val="both"/>
      </w:pPr>
    </w:p>
    <w:p w:rsidRDefault="00086860" w:rsidP="00034FAB" w:rsidR="00086860">
      <w:pPr>
        <w:jc w:val="both"/>
      </w:pPr>
    </w:p>
    <w:p w:rsidRDefault="00086860" w:rsidP="00034FAB" w:rsidR="00086860">
      <w:pPr>
        <w:jc w:val="both"/>
      </w:pPr>
    </w:p>
    <w:p w:rsidRDefault="00086860" w:rsidP="00034FAB" w:rsidR="00086860">
      <w:pPr>
        <w:jc w:val="both"/>
      </w:pPr>
    </w:p>
    <w:p w:rsidRDefault="00086860" w:rsidP="00034FAB" w:rsidR="00086860">
      <w:pPr>
        <w:jc w:val="both"/>
      </w:pPr>
    </w:p>
    <w:p w:rsidRDefault="00086860" w:rsidP="00034FAB" w:rsidR="00086860">
      <w:pPr>
        <w:jc w:val="both"/>
      </w:pPr>
    </w:p>
    <w:p w:rsidRDefault="00086860" w:rsidP="00034FAB" w:rsidR="00086860">
      <w:pPr>
        <w:jc w:val="both"/>
      </w:pPr>
    </w:p>
    <w:p w:rsidRDefault="00086860" w:rsidP="00034FAB" w:rsidR="00086860">
      <w:pPr>
        <w:jc w:val="both"/>
      </w:pPr>
    </w:p>
    <w:p w:rsidRDefault="00086860" w:rsidP="00034FAB" w:rsidR="00086860">
      <w:pPr>
        <w:jc w:val="both"/>
      </w:pPr>
    </w:p>
    <w:p w:rsidRDefault="00086860" w:rsidP="00034FAB" w:rsidR="00086860">
      <w:pPr>
        <w:jc w:val="both"/>
      </w:pPr>
    </w:p>
    <w:p w:rsidRDefault="00086860" w:rsidP="00034FAB" w:rsidR="00086860">
      <w:pPr>
        <w:jc w:val="both"/>
      </w:pPr>
    </w:p>
    <w:p w:rsidRDefault="00086860" w:rsidP="00034FAB" w:rsidR="00086860">
      <w:pPr>
        <w:jc w:val="both"/>
      </w:pPr>
    </w:p>
    <w:p w:rsidRDefault="00086860" w:rsidP="00034FAB" w:rsidR="00086860">
      <w:pPr>
        <w:jc w:val="both"/>
      </w:pPr>
    </w:p>
    <w:p w:rsidRDefault="00086860" w:rsidP="00034FAB" w:rsidR="00086860">
      <w:pPr>
        <w:jc w:val="both"/>
      </w:pPr>
    </w:p>
    <w:p w:rsidRDefault="00086860" w:rsidP="00034FAB" w:rsidR="00086860">
      <w:pPr>
        <w:jc w:val="both"/>
      </w:pPr>
    </w:p>
    <w:p w:rsidRDefault="00086860" w:rsidP="00034FAB" w:rsidR="00086860">
      <w:pPr>
        <w:jc w:val="both"/>
      </w:pPr>
    </w:p>
    <w:p w:rsidRDefault="00086860" w:rsidP="00034FAB" w:rsidR="00086860">
      <w:pPr>
        <w:jc w:val="both"/>
      </w:pPr>
    </w:p>
    <w:p w:rsidRDefault="00086860" w:rsidP="00034FAB" w:rsidR="00086860">
      <w:pPr>
        <w:jc w:val="both"/>
      </w:pPr>
    </w:p>
    <w:p w:rsidRDefault="00086860" w:rsidP="00034FAB" w:rsidR="00086860">
      <w:pPr>
        <w:jc w:val="both"/>
      </w:pPr>
    </w:p>
    <w:p w:rsidRDefault="00086860" w:rsidP="00034FAB" w:rsidR="00086860">
      <w:pPr>
        <w:jc w:val="both"/>
      </w:pPr>
    </w:p>
    <w:p w:rsidRDefault="00086860" w:rsidP="00034FAB" w:rsidR="00086860">
      <w:pPr>
        <w:jc w:val="both"/>
      </w:pPr>
    </w:p>
    <w:p w:rsidRDefault="00086860" w:rsidP="00034FAB" w:rsidR="00086860">
      <w:pPr>
        <w:jc w:val="both"/>
      </w:pPr>
    </w:p>
    <w:p w:rsidRDefault="00086860" w:rsidP="00034FAB" w:rsidR="00086860">
      <w:pPr>
        <w:jc w:val="both"/>
      </w:pPr>
    </w:p>
    <w:p w:rsidRDefault="00086860" w:rsidP="00034FAB" w:rsidR="00086860">
      <w:pPr>
        <w:jc w:val="both"/>
      </w:pPr>
    </w:p>
    <w:p w:rsidRDefault="00EB0E50" w:rsidP="00034FAB" w:rsidR="00EB0E50" w:rsidRPr="005F3621">
      <w:pPr>
        <w:jc w:val="both"/>
      </w:pPr>
    </w:p>
    <w:sectPr w:rsidSect="00167C21" w:rsidR="00EB0E50" w:rsidRPr="005F3621">
      <w:headerReference w:type="even" r:id="rId10"/>
      <w:headerReference w:type="default" r:id="rId11"/>
      <w:pgSz w:h="16838" w:w="11906"/>
      <w:pgMar w:gutter="0" w:footer="709" w:header="709" w:left="1985" w:bottom="1134" w:right="1418"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142B" w:rsidR="00C3142B">
      <w:r>
        <w:separator/>
      </w:r>
    </w:p>
  </w:endnote>
  <w:endnote w:id="0" w:type="continuationSeparator">
    <w:p w:rsidRDefault="00C3142B" w:rsidR="00C3142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142B" w:rsidR="00C3142B">
      <w:r>
        <w:separator/>
      </w:r>
    </w:p>
  </w:footnote>
  <w:footnote w:id="0" w:type="continuationSeparator">
    <w:p w:rsidRDefault="00C3142B" w:rsidR="00C3142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5A5" w:rsidP="00A12C3D" w:rsidR="002365A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2365A5" w:rsidR="002365A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5A5" w:rsidP="00A12C3D" w:rsidR="002365A5">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7B59EA">
      <w:rPr>
        <w:rStyle w:val="Brojstranice"/>
        <w:noProof/>
      </w:rPr>
      <w:t>7</w:t>
    </w:r>
    <w:r>
      <w:rPr>
        <w:rStyle w:val="Brojstranice"/>
      </w:rPr>
      <w:fldChar w:fldCharType="end"/>
    </w:r>
  </w:p>
  <w:p w:rsidRDefault="008A21F0" w:rsidP="006B3A4D" w:rsidR="002365A5" w:rsidRPr="005F3621">
    <w:pPr>
      <w:ind w:firstLine="708" w:left="3540"/>
      <w:jc w:val="right"/>
      <w:rPr>
        <w:b/>
      </w:rPr>
    </w:pPr>
    <w:r>
      <w:t>72.</w:t>
    </w:r>
    <w:r w:rsidR="002365A5" w:rsidRPr="005F3621">
      <w:t>St-</w:t>
    </w:r>
    <w:r>
      <w:t>1693/2013</w:t>
    </w:r>
  </w:p>
  <w:p w:rsidRDefault="002365A5" w:rsidP="00A12C3D" w:rsidR="002365A5" w:rsidRPr="00A12C3D">
    <w:pPr>
      <w:pStyle w:val="Zaglavlje"/>
      <w:jc w:val="right"/>
    </w:pPr>
    <w: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7338D"/>
    <w:multiLevelType w:val="hybridMultilevel"/>
    <w:tmpl w:val="A8E60CE0"/>
    <w:lvl w:tplc="86BC6066"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B04758B"/>
    <w:multiLevelType w:val="hybridMultilevel"/>
    <w:tmpl w:val="68120960"/>
    <w:lvl w:tplc="7C900404" w:ilvl="0">
      <w:start w:val="4"/>
      <w:numFmt w:val="upperRoman"/>
      <w:lvlText w:val="%1."/>
      <w:lvlJc w:val="left"/>
      <w:pPr>
        <w:tabs>
          <w:tab w:pos="1400" w:val="num"/>
        </w:tabs>
        <w:ind w:hanging="720" w:left="140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3">
    <w:nsid w:val="349324E7"/>
    <w:multiLevelType w:val="hybridMultilevel"/>
    <w:tmpl w:val="25F44D46"/>
    <w:lvl w:tplc="D38C5ECC" w:ilvl="0">
      <w:numFmt w:val="bullet"/>
      <w:lvlText w:val="-"/>
      <w:lvlJc w:val="left"/>
      <w:pPr>
        <w:ind w:hanging="360" w:left="644"/>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50E9410B"/>
    <w:multiLevelType w:val="hybridMultilevel"/>
    <w:tmpl w:val="6BFC126A"/>
    <w:lvl w:tplc="A1522DA4" w:ilvl="0">
      <w:start w:val="4"/>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B6B313D"/>
    <w:multiLevelType w:val="hybridMultilevel"/>
    <w:tmpl w:val="B3E030AC"/>
    <w:lvl w:tplc="DF2AE0B2"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73BD7339"/>
    <w:multiLevelType w:val="hybridMultilevel"/>
    <w:tmpl w:val="5BC88BDE"/>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74C16E9D"/>
    <w:multiLevelType w:val="hybridMultilevel"/>
    <w:tmpl w:val="D2F45F74"/>
    <w:lvl w:tplc="27566A8C" w:ilvl="0">
      <w:start w:val="4"/>
      <w:numFmt w:val="upperRoman"/>
      <w:lvlText w:val="%1."/>
      <w:lvlJc w:val="left"/>
      <w:pPr>
        <w:tabs>
          <w:tab w:pos="1400" w:val="num"/>
        </w:tabs>
        <w:ind w:hanging="720" w:left="1400"/>
      </w:pPr>
      <w:rPr>
        <w:rFonts w:hint="default"/>
      </w:rPr>
    </w:lvl>
    <w:lvl w:tentative="true" w:tplc="041A0019" w:ilvl="1">
      <w:start w:val="1"/>
      <w:numFmt w:val="lowerLetter"/>
      <w:lvlText w:val="%2."/>
      <w:lvlJc w:val="left"/>
      <w:pPr>
        <w:tabs>
          <w:tab w:pos="1760" w:val="num"/>
        </w:tabs>
        <w:ind w:hanging="360" w:left="1760"/>
      </w:pPr>
    </w:lvl>
    <w:lvl w:tentative="true" w:tplc="041A001B" w:ilvl="2">
      <w:start w:val="1"/>
      <w:numFmt w:val="lowerRoman"/>
      <w:lvlText w:val="%3."/>
      <w:lvlJc w:val="right"/>
      <w:pPr>
        <w:tabs>
          <w:tab w:pos="2480" w:val="num"/>
        </w:tabs>
        <w:ind w:hanging="180" w:left="2480"/>
      </w:pPr>
    </w:lvl>
    <w:lvl w:tentative="true" w:tplc="041A000F" w:ilvl="3">
      <w:start w:val="1"/>
      <w:numFmt w:val="decimal"/>
      <w:lvlText w:val="%4."/>
      <w:lvlJc w:val="left"/>
      <w:pPr>
        <w:tabs>
          <w:tab w:pos="3200" w:val="num"/>
        </w:tabs>
        <w:ind w:hanging="360" w:left="3200"/>
      </w:pPr>
    </w:lvl>
    <w:lvl w:tentative="true" w:tplc="041A0019" w:ilvl="4">
      <w:start w:val="1"/>
      <w:numFmt w:val="lowerLetter"/>
      <w:lvlText w:val="%5."/>
      <w:lvlJc w:val="left"/>
      <w:pPr>
        <w:tabs>
          <w:tab w:pos="3920" w:val="num"/>
        </w:tabs>
        <w:ind w:hanging="360" w:left="3920"/>
      </w:pPr>
    </w:lvl>
    <w:lvl w:tentative="true" w:tplc="041A001B" w:ilvl="5">
      <w:start w:val="1"/>
      <w:numFmt w:val="lowerRoman"/>
      <w:lvlText w:val="%6."/>
      <w:lvlJc w:val="right"/>
      <w:pPr>
        <w:tabs>
          <w:tab w:pos="4640" w:val="num"/>
        </w:tabs>
        <w:ind w:hanging="180" w:left="4640"/>
      </w:pPr>
    </w:lvl>
    <w:lvl w:tentative="true" w:tplc="041A000F" w:ilvl="6">
      <w:start w:val="1"/>
      <w:numFmt w:val="decimal"/>
      <w:lvlText w:val="%7."/>
      <w:lvlJc w:val="left"/>
      <w:pPr>
        <w:tabs>
          <w:tab w:pos="5360" w:val="num"/>
        </w:tabs>
        <w:ind w:hanging="360" w:left="5360"/>
      </w:pPr>
    </w:lvl>
    <w:lvl w:tentative="true" w:tplc="041A0019" w:ilvl="7">
      <w:start w:val="1"/>
      <w:numFmt w:val="lowerLetter"/>
      <w:lvlText w:val="%8."/>
      <w:lvlJc w:val="left"/>
      <w:pPr>
        <w:tabs>
          <w:tab w:pos="6080" w:val="num"/>
        </w:tabs>
        <w:ind w:hanging="360" w:left="6080"/>
      </w:pPr>
    </w:lvl>
    <w:lvl w:tentative="true" w:tplc="041A001B" w:ilvl="8">
      <w:start w:val="1"/>
      <w:numFmt w:val="lowerRoman"/>
      <w:lvlText w:val="%9."/>
      <w:lvlJc w:val="right"/>
      <w:pPr>
        <w:tabs>
          <w:tab w:pos="6800" w:val="num"/>
        </w:tabs>
        <w:ind w:hanging="180" w:left="6800"/>
      </w:pPr>
    </w:lvl>
  </w:abstractNum>
  <w:abstractNum w:abstractNumId="10">
    <w:nsid w:val="7A350AB8"/>
    <w:multiLevelType w:val="singleLevel"/>
    <w:tmpl w:val="D9703ECA"/>
    <w:lvl w:ilvl="0">
      <w:start w:val="1"/>
      <w:numFmt w:val="decimal"/>
      <w:lvlText w:val="%1."/>
      <w:legacy w:legacyIndent="360" w:legacySpace="120" w:legacy="true"/>
      <w:lvlJc w:val="left"/>
      <w:pPr>
        <w:ind w:hanging="360" w:left="720"/>
      </w:pPr>
    </w:lvl>
  </w:abstractNum>
  <w:num w:numId="1">
    <w:abstractNumId w:val="1"/>
  </w:num>
  <w:num w:numId="2">
    <w:abstractNumId w:val="5"/>
  </w:num>
  <w:num w:numId="3">
    <w:abstractNumId w:val="6"/>
  </w:num>
  <w:num w:numId="4">
    <w:abstractNumId w:val="0"/>
  </w:num>
  <w:num w:numId="5">
    <w:abstractNumId w:val="7"/>
  </w:num>
  <w:num w:numId="6">
    <w:abstractNumId w:val="4"/>
  </w:num>
  <w:num w:numId="7">
    <w:abstractNumId w:val="9"/>
  </w:num>
  <w:num w:numId="8">
    <w:abstractNumId w:val="2"/>
  </w:num>
  <w:num w:numId="9">
    <w:abstractNumId w:val="10"/>
  </w:num>
  <w:num w:numId="10">
    <w:abstractNumId w:val="8"/>
  </w:num>
  <w:num w:numId="11">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17AA4"/>
    <w:rsid w:val="000230C2"/>
    <w:rsid w:val="00032B34"/>
    <w:rsid w:val="00034FAB"/>
    <w:rsid w:val="00054AF9"/>
    <w:rsid w:val="0006775A"/>
    <w:rsid w:val="0007340C"/>
    <w:rsid w:val="00083FF4"/>
    <w:rsid w:val="0008428F"/>
    <w:rsid w:val="00086860"/>
    <w:rsid w:val="000942FB"/>
    <w:rsid w:val="0009747A"/>
    <w:rsid w:val="000B118B"/>
    <w:rsid w:val="000B4E3F"/>
    <w:rsid w:val="000C44C8"/>
    <w:rsid w:val="000D433A"/>
    <w:rsid w:val="000E4263"/>
    <w:rsid w:val="000F00A7"/>
    <w:rsid w:val="000F2AA5"/>
    <w:rsid w:val="00105DED"/>
    <w:rsid w:val="00124A94"/>
    <w:rsid w:val="00142ECC"/>
    <w:rsid w:val="001463A4"/>
    <w:rsid w:val="00147BE9"/>
    <w:rsid w:val="0016058E"/>
    <w:rsid w:val="00167C21"/>
    <w:rsid w:val="00185CCC"/>
    <w:rsid w:val="001A0199"/>
    <w:rsid w:val="001A2831"/>
    <w:rsid w:val="001D4FE5"/>
    <w:rsid w:val="001F18DD"/>
    <w:rsid w:val="002048C5"/>
    <w:rsid w:val="002254A8"/>
    <w:rsid w:val="00232160"/>
    <w:rsid w:val="00234AD7"/>
    <w:rsid w:val="002365A5"/>
    <w:rsid w:val="00237959"/>
    <w:rsid w:val="00241494"/>
    <w:rsid w:val="0024403D"/>
    <w:rsid w:val="002809DD"/>
    <w:rsid w:val="002829A7"/>
    <w:rsid w:val="002A5539"/>
    <w:rsid w:val="002B215D"/>
    <w:rsid w:val="002B7936"/>
    <w:rsid w:val="002E2883"/>
    <w:rsid w:val="002F0020"/>
    <w:rsid w:val="002F15B8"/>
    <w:rsid w:val="00302C39"/>
    <w:rsid w:val="00314D53"/>
    <w:rsid w:val="00316D33"/>
    <w:rsid w:val="00325588"/>
    <w:rsid w:val="00333139"/>
    <w:rsid w:val="0033778C"/>
    <w:rsid w:val="00342745"/>
    <w:rsid w:val="00366195"/>
    <w:rsid w:val="00374D53"/>
    <w:rsid w:val="00392362"/>
    <w:rsid w:val="003A2E45"/>
    <w:rsid w:val="003B7790"/>
    <w:rsid w:val="003C1728"/>
    <w:rsid w:val="003D41F3"/>
    <w:rsid w:val="003D51B1"/>
    <w:rsid w:val="003D72D7"/>
    <w:rsid w:val="00400B55"/>
    <w:rsid w:val="00412E3F"/>
    <w:rsid w:val="004148B7"/>
    <w:rsid w:val="004153F5"/>
    <w:rsid w:val="004163F9"/>
    <w:rsid w:val="004270F7"/>
    <w:rsid w:val="00444A46"/>
    <w:rsid w:val="004451EF"/>
    <w:rsid w:val="0045250C"/>
    <w:rsid w:val="00466525"/>
    <w:rsid w:val="004757BB"/>
    <w:rsid w:val="00486E46"/>
    <w:rsid w:val="0049211F"/>
    <w:rsid w:val="004B0809"/>
    <w:rsid w:val="004B2C85"/>
    <w:rsid w:val="004D5CA7"/>
    <w:rsid w:val="004D73BC"/>
    <w:rsid w:val="004D7CF5"/>
    <w:rsid w:val="00503BE3"/>
    <w:rsid w:val="00506B19"/>
    <w:rsid w:val="00512693"/>
    <w:rsid w:val="00513A7D"/>
    <w:rsid w:val="00542B62"/>
    <w:rsid w:val="00563B94"/>
    <w:rsid w:val="0058023A"/>
    <w:rsid w:val="005823F7"/>
    <w:rsid w:val="00592CB5"/>
    <w:rsid w:val="005F3621"/>
    <w:rsid w:val="0060342A"/>
    <w:rsid w:val="00622282"/>
    <w:rsid w:val="00627F6E"/>
    <w:rsid w:val="00633709"/>
    <w:rsid w:val="006546B8"/>
    <w:rsid w:val="006605F2"/>
    <w:rsid w:val="00672CEB"/>
    <w:rsid w:val="00685199"/>
    <w:rsid w:val="00686332"/>
    <w:rsid w:val="00691E8E"/>
    <w:rsid w:val="006A48C8"/>
    <w:rsid w:val="006B1643"/>
    <w:rsid w:val="006B3A4D"/>
    <w:rsid w:val="006C2827"/>
    <w:rsid w:val="006C75CA"/>
    <w:rsid w:val="006D4DB7"/>
    <w:rsid w:val="006F38F5"/>
    <w:rsid w:val="006F77C4"/>
    <w:rsid w:val="007025E0"/>
    <w:rsid w:val="007167AE"/>
    <w:rsid w:val="0072559D"/>
    <w:rsid w:val="0074004F"/>
    <w:rsid w:val="00743DE3"/>
    <w:rsid w:val="007457F1"/>
    <w:rsid w:val="00751E6F"/>
    <w:rsid w:val="00767103"/>
    <w:rsid w:val="007675CF"/>
    <w:rsid w:val="007678A2"/>
    <w:rsid w:val="007A0250"/>
    <w:rsid w:val="007A0ABD"/>
    <w:rsid w:val="007A737B"/>
    <w:rsid w:val="007B59EA"/>
    <w:rsid w:val="007C36EC"/>
    <w:rsid w:val="007D25D9"/>
    <w:rsid w:val="007E5302"/>
    <w:rsid w:val="008230E3"/>
    <w:rsid w:val="00823FA1"/>
    <w:rsid w:val="00830E98"/>
    <w:rsid w:val="00833770"/>
    <w:rsid w:val="00861186"/>
    <w:rsid w:val="0087771C"/>
    <w:rsid w:val="008A21F0"/>
    <w:rsid w:val="008C61CE"/>
    <w:rsid w:val="008D0264"/>
    <w:rsid w:val="008D1F56"/>
    <w:rsid w:val="008E7B11"/>
    <w:rsid w:val="00923C68"/>
    <w:rsid w:val="009515ED"/>
    <w:rsid w:val="009C3B39"/>
    <w:rsid w:val="009E5511"/>
    <w:rsid w:val="00A10CCA"/>
    <w:rsid w:val="00A12C3D"/>
    <w:rsid w:val="00A140C6"/>
    <w:rsid w:val="00A31CB4"/>
    <w:rsid w:val="00A53CB8"/>
    <w:rsid w:val="00A806E8"/>
    <w:rsid w:val="00A80BF5"/>
    <w:rsid w:val="00AE28C7"/>
    <w:rsid w:val="00AF01EE"/>
    <w:rsid w:val="00AF4F34"/>
    <w:rsid w:val="00B01320"/>
    <w:rsid w:val="00B114C4"/>
    <w:rsid w:val="00B14C5D"/>
    <w:rsid w:val="00B21F90"/>
    <w:rsid w:val="00B23158"/>
    <w:rsid w:val="00B31A63"/>
    <w:rsid w:val="00B3642F"/>
    <w:rsid w:val="00B47343"/>
    <w:rsid w:val="00B50989"/>
    <w:rsid w:val="00B571B6"/>
    <w:rsid w:val="00B654E9"/>
    <w:rsid w:val="00B8765B"/>
    <w:rsid w:val="00B929EE"/>
    <w:rsid w:val="00BA159B"/>
    <w:rsid w:val="00BA198C"/>
    <w:rsid w:val="00BA698F"/>
    <w:rsid w:val="00BC2753"/>
    <w:rsid w:val="00BC2D70"/>
    <w:rsid w:val="00BD27B4"/>
    <w:rsid w:val="00BE3191"/>
    <w:rsid w:val="00BE31E2"/>
    <w:rsid w:val="00BF42EC"/>
    <w:rsid w:val="00C172BF"/>
    <w:rsid w:val="00C21015"/>
    <w:rsid w:val="00C3142B"/>
    <w:rsid w:val="00C31D80"/>
    <w:rsid w:val="00C403AE"/>
    <w:rsid w:val="00C41D74"/>
    <w:rsid w:val="00C42687"/>
    <w:rsid w:val="00C46A70"/>
    <w:rsid w:val="00C7388D"/>
    <w:rsid w:val="00C76CDC"/>
    <w:rsid w:val="00C7731C"/>
    <w:rsid w:val="00C81737"/>
    <w:rsid w:val="00C841C3"/>
    <w:rsid w:val="00C955C4"/>
    <w:rsid w:val="00CA0CA4"/>
    <w:rsid w:val="00CA6E40"/>
    <w:rsid w:val="00CB1E77"/>
    <w:rsid w:val="00CB452B"/>
    <w:rsid w:val="00CB7B30"/>
    <w:rsid w:val="00CE350D"/>
    <w:rsid w:val="00CE4AD0"/>
    <w:rsid w:val="00CF0A23"/>
    <w:rsid w:val="00CF7962"/>
    <w:rsid w:val="00D05468"/>
    <w:rsid w:val="00D2100F"/>
    <w:rsid w:val="00D23223"/>
    <w:rsid w:val="00D27E4F"/>
    <w:rsid w:val="00D37838"/>
    <w:rsid w:val="00D45B56"/>
    <w:rsid w:val="00D4771D"/>
    <w:rsid w:val="00D56786"/>
    <w:rsid w:val="00D5779B"/>
    <w:rsid w:val="00D84D4E"/>
    <w:rsid w:val="00D85235"/>
    <w:rsid w:val="00D8523B"/>
    <w:rsid w:val="00D92622"/>
    <w:rsid w:val="00DA488D"/>
    <w:rsid w:val="00DB57AB"/>
    <w:rsid w:val="00DB6978"/>
    <w:rsid w:val="00DC073E"/>
    <w:rsid w:val="00DD1ABE"/>
    <w:rsid w:val="00DD258C"/>
    <w:rsid w:val="00DD5E68"/>
    <w:rsid w:val="00DF4DE0"/>
    <w:rsid w:val="00E2044A"/>
    <w:rsid w:val="00E403AC"/>
    <w:rsid w:val="00E66974"/>
    <w:rsid w:val="00EB0E50"/>
    <w:rsid w:val="00EC0FC1"/>
    <w:rsid w:val="00EC396C"/>
    <w:rsid w:val="00EC3DCD"/>
    <w:rsid w:val="00EC6752"/>
    <w:rsid w:val="00F25969"/>
    <w:rsid w:val="00F3024F"/>
    <w:rsid w:val="00F464A3"/>
    <w:rsid w:val="00F53DE5"/>
    <w:rsid w:val="00F82CEF"/>
    <w:rsid w:val="00F86E5D"/>
    <w:rsid w:val="00F92F05"/>
    <w:rsid w:val="00FA7D65"/>
    <w:rsid w:val="00FC10F8"/>
    <w:rsid w:val="00FE2F1D"/>
    <w:rsid w:val="00FE6B68"/>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47343"/>
    <w:rPr>
      <w:sz w:val="24"/>
      <w:szCs w:val="24"/>
    </w:rPr>
  </w:style>
  <w:style w:styleId="Naslov2" w:type="paragraph">
    <w:name w:val="heading 2"/>
    <w:basedOn w:val="Normal"/>
    <w:next w:val="Normal"/>
    <w:qFormat/>
    <w:rsid w:val="000B118B"/>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ijeloteksta2" w:type="paragraph">
    <w:name w:val="Body Text 2"/>
    <w:basedOn w:val="Normal"/>
    <w:rsid w:val="0007340C"/>
    <w:pPr>
      <w:spacing w:lineRule="auto" w:line="480" w:after="120"/>
    </w:pPr>
  </w:style>
  <w:style w:styleId="Tekstbalonia" w:type="paragraph">
    <w:name w:val="Balloon Text"/>
    <w:basedOn w:val="Normal"/>
    <w:semiHidden/>
    <w:rsid w:val="00412E3F"/>
    <w:rPr>
      <w:rFonts w:cs="Tahoma" w:hAnsi="Tahoma" w:ascii="Tahoma"/>
      <w:sz w:val="16"/>
      <w:szCs w:val="16"/>
    </w:rPr>
  </w:style>
  <w:style w:styleId="Tekstrezerviranogmjesta" w:type="character">
    <w:name w:val="Placeholder Text"/>
    <w:basedOn w:val="Zadanifontodlomka"/>
    <w:uiPriority w:val="99"/>
    <w:semiHidden/>
    <w:rsid w:val="002829A7"/>
    <w:rPr>
      <w:color w:val="808080"/>
      <w:bdr w:space="0" w:sz="0" w:color="auto" w:val="none"/>
      <w:shd w:fill="auto" w:color="auto" w:val="clear"/>
    </w:rPr>
  </w:style>
  <w:style w:customStyle="true" w:styleId="eSPISCCParagraphDefaultFont" w:type="character">
    <w:name w:val="eSPIS_CC_Paragraph Default Font"/>
    <w:basedOn w:val="Zadanifontodlomka"/>
    <w:rsid w:val="002829A7"/>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2829A7"/>
    <w:rPr>
      <w:noProof/>
      <w:bdr w:space="0" w:sz="0" w:color="auto" w:val="none"/>
      <w:shd w:fill="FFFFCC" w:color="auto" w:val="clear"/>
      <w:lang w:val="hr-HR"/>
    </w:rPr>
  </w:style>
  <w:style w:customStyle="true" w:styleId="PozadinaSvijetloCrvena" w:type="character">
    <w:name w:val="Pozadina_SvijetloCrvena"/>
    <w:basedOn w:val="eSPISCCParagraphDefaultFont"/>
    <w:rsid w:val="002829A7"/>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2829A7"/>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AF01EE"/>
    <w:pPr>
      <w:ind w:left="720"/>
      <w:contextualSpacing/>
    </w:pPr>
  </w:style>
  <w:style w:styleId="Podnaslov" w:type="paragraph">
    <w:name w:val="Subtitle"/>
    <w:basedOn w:val="Normal"/>
    <w:link w:val="PodnaslovChar"/>
    <w:qFormat/>
    <w:rsid w:val="00CF0A23"/>
    <w:pPr>
      <w:jc w:val="both"/>
    </w:pPr>
    <w:rPr>
      <w:rFonts w:hAnsi="Tahoma" w:ascii="Tahoma"/>
      <w:b/>
      <w:color w:val="0000FF"/>
      <w:szCs w:val="20"/>
    </w:rPr>
  </w:style>
  <w:style w:customStyle="true" w:styleId="PodnaslovChar" w:type="character">
    <w:name w:val="Podnaslov Char"/>
    <w:basedOn w:val="Zadanifontodlomka"/>
    <w:link w:val="Podnaslov"/>
    <w:rsid w:val="00CF0A23"/>
    <w:rPr>
      <w:rFonts w:hAnsi="Tahoma" w:ascii="Tahoma"/>
      <w:b/>
      <w:color w:val="0000FF"/>
      <w:sz w:val="24"/>
    </w:rPr>
  </w:style>
  <w:style w:customStyle="true" w:styleId="komperdodano" w:type="character">
    <w:name w:val="komperdodano"/>
    <w:basedOn w:val="Zadanifontodlomka"/>
    <w:rsid w:val="001463A4"/>
    <w:rPr>
      <w:b/>
      <w:bCs/>
      <w:color w:val="336633"/>
    </w:rPr>
  </w:style>
  <w:style w:customStyle="true" w:styleId="TijelotekstaChar" w:type="character">
    <w:name w:val="Tijelo teksta Char"/>
    <w:basedOn w:val="Zadanifontodlomka"/>
    <w:link w:val="Tijeloteksta"/>
    <w:rsid w:val="00C76CDC"/>
    <w:rPr>
      <w:rFonts w:cs="Arial" w:hAnsi="Arial" w:ascii="Arial"/>
      <w:sz w:val="22"/>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47343"/>
    <w:rPr>
      <w:sz w:val="24"/>
      <w:szCs w:val="24"/>
    </w:rPr>
  </w:style>
  <w:style w:styleId="Naslov2" w:type="paragraph">
    <w:name w:val="heading 2"/>
    <w:basedOn w:val="Normal"/>
    <w:next w:val="Normal"/>
    <w:qFormat/>
    <w:rsid w:val="000B118B"/>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ijeloteksta2" w:type="paragraph">
    <w:name w:val="Body Text 2"/>
    <w:basedOn w:val="Normal"/>
    <w:rsid w:val="0007340C"/>
    <w:pPr>
      <w:spacing w:after="120" w:line="480" w:lineRule="auto"/>
    </w:pPr>
  </w:style>
  <w:style w:styleId="Tekstbalonia" w:type="paragraph">
    <w:name w:val="Balloon Text"/>
    <w:basedOn w:val="Normal"/>
    <w:semiHidden/>
    <w:rsid w:val="00412E3F"/>
    <w:rPr>
      <w:rFonts w:ascii="Tahoma" w:cs="Tahoma" w:hAnsi="Tahoma"/>
      <w:sz w:val="16"/>
      <w:szCs w:val="16"/>
    </w:rPr>
  </w:style>
  <w:style w:styleId="Tekstrezerviranogmjesta" w:type="character">
    <w:name w:val="Placeholder Text"/>
    <w:basedOn w:val="Zadanifontodlomka"/>
    <w:uiPriority w:val="99"/>
    <w:semiHidden/>
    <w:rsid w:val="002829A7"/>
    <w:rPr>
      <w:color w:val="808080"/>
      <w:bdr w:color="auto" w:space="0" w:sz="0" w:val="none"/>
      <w:shd w:color="auto" w:fill="auto" w:val="clear"/>
    </w:rPr>
  </w:style>
  <w:style w:customStyle="1" w:styleId="eSPISCCParagraphDefaultFont" w:type="character">
    <w:name w:val="eSPIS_CC_Paragraph Default Font"/>
    <w:basedOn w:val="Zadanifontodlomka"/>
    <w:rsid w:val="002829A7"/>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2829A7"/>
    <w:rPr>
      <w:noProof/>
      <w:bdr w:color="auto" w:space="0" w:sz="0" w:val="none"/>
      <w:shd w:color="auto" w:fill="FFFFCC" w:val="clear"/>
      <w:lang w:val="hr-HR"/>
    </w:rPr>
  </w:style>
  <w:style w:customStyle="1" w:styleId="PozadinaSvijetloCrvena" w:type="character">
    <w:name w:val="Pozadina_SvijetloCrvena"/>
    <w:basedOn w:val="eSPISCCParagraphDefaultFont"/>
    <w:rsid w:val="002829A7"/>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2829A7"/>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AF01EE"/>
    <w:pPr>
      <w:ind w:left="720"/>
      <w:contextualSpacing/>
    </w:pPr>
  </w:style>
  <w:style w:styleId="Podnaslov" w:type="paragraph">
    <w:name w:val="Subtitle"/>
    <w:basedOn w:val="Normal"/>
    <w:link w:val="PodnaslovChar"/>
    <w:qFormat/>
    <w:rsid w:val="00CF0A23"/>
    <w:pPr>
      <w:jc w:val="both"/>
    </w:pPr>
    <w:rPr>
      <w:rFonts w:ascii="Tahoma" w:hAnsi="Tahoma"/>
      <w:b/>
      <w:color w:val="0000FF"/>
      <w:szCs w:val="20"/>
    </w:rPr>
  </w:style>
  <w:style w:customStyle="1" w:styleId="PodnaslovChar" w:type="character">
    <w:name w:val="Podnaslov Char"/>
    <w:basedOn w:val="Zadanifontodlomka"/>
    <w:link w:val="Podnaslov"/>
    <w:rsid w:val="00CF0A23"/>
    <w:rPr>
      <w:rFonts w:ascii="Tahoma" w:hAnsi="Tahoma"/>
      <w:b/>
      <w:color w:val="0000FF"/>
      <w:sz w:val="24"/>
    </w:rPr>
  </w:style>
  <w:style w:customStyle="1" w:styleId="komperdodano" w:type="character">
    <w:name w:val="komperdodano"/>
    <w:basedOn w:val="Zadanifontodlomka"/>
    <w:rsid w:val="001463A4"/>
    <w:rPr>
      <w:b/>
      <w:bCs/>
      <w:color w:val="336633"/>
    </w:rPr>
  </w:style>
  <w:style w:customStyle="1" w:styleId="TijelotekstaChar" w:type="character">
    <w:name w:val="Tijelo teksta Char"/>
    <w:basedOn w:val="Zadanifontodlomka"/>
    <w:link w:val="Tijeloteksta"/>
    <w:rsid w:val="00C76CDC"/>
    <w:rPr>
      <w:rFonts w:ascii="Arial" w:cs="Arial" w:hAnsi="Arial"/>
      <w:sz w:val="22"/>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7195910">
      <w:bodyDiv w:val="true"/>
      <w:marLeft w:val="0"/>
      <w:marRight w:val="0"/>
      <w:marTop w:val="0"/>
      <w:marBottom w:val="0"/>
      <w:divBdr>
        <w:top w:space="0" w:sz="0" w:color="auto" w:val="none"/>
        <w:left w:space="0" w:sz="0" w:color="auto" w:val="none"/>
        <w:bottom w:space="0" w:sz="0" w:color="auto" w:val="none"/>
        <w:right w:space="0" w:sz="0" w:color="auto" w:val="none"/>
      </w:divBdr>
      <w:divsChild>
        <w:div w:id="694817991">
          <w:marLeft w:val="0"/>
          <w:marRight w:val="0"/>
          <w:marTop w:val="0"/>
          <w:marBottom w:val="0"/>
          <w:divBdr>
            <w:top w:space="0" w:sz="0" w:color="auto" w:val="none"/>
            <w:left w:space="0" w:sz="0" w:color="auto" w:val="none"/>
            <w:bottom w:space="0" w:sz="0" w:color="auto" w:val="none"/>
            <w:right w:space="0" w:sz="0" w:color="auto" w:val="none"/>
          </w:divBdr>
          <w:divsChild>
            <w:div w:id="1030565102">
              <w:marLeft w:val="0"/>
              <w:marRight w:val="0"/>
              <w:marTop w:val="0"/>
              <w:marBottom w:val="0"/>
              <w:divBdr>
                <w:top w:space="0" w:sz="6" w:color="DDDDDD" w:val="single"/>
                <w:left w:space="0" w:sz="6" w:color="DDDDDD" w:val="single"/>
                <w:bottom w:space="0" w:sz="6" w:color="DDDDDD" w:val="single"/>
                <w:right w:space="0" w:sz="6" w:color="DDDDDD" w:val="single"/>
              </w:divBdr>
              <w:divsChild>
                <w:div w:id="1841038948">
                  <w:marLeft w:val="150"/>
                  <w:marRight w:val="150"/>
                  <w:marTop w:val="0"/>
                  <w:marBottom w:val="150"/>
                  <w:divBdr>
                    <w:top w:space="0" w:sz="0" w:color="auto" w:val="none"/>
                    <w:left w:space="0" w:sz="0" w:color="auto" w:val="none"/>
                    <w:bottom w:space="0" w:sz="0" w:color="auto" w:val="none"/>
                    <w:right w:space="0" w:sz="0" w:color="auto" w:val="none"/>
                  </w:divBdr>
                  <w:divsChild>
                    <w:div w:id="3751386">
                      <w:marLeft w:val="0"/>
                      <w:marRight w:val="0"/>
                      <w:marTop w:val="0"/>
                      <w:marBottom w:val="0"/>
                      <w:divBdr>
                        <w:top w:space="0" w:sz="0" w:color="auto" w:val="none"/>
                        <w:left w:space="0" w:sz="0" w:color="auto" w:val="none"/>
                        <w:bottom w:space="0" w:sz="0" w:color="auto" w:val="none"/>
                        <w:right w:space="0" w:sz="0" w:color="auto" w:val="none"/>
                      </w:divBdr>
                      <w:divsChild>
                        <w:div w:id="1004094158">
                          <w:marLeft w:val="0"/>
                          <w:marRight w:val="0"/>
                          <w:marTop w:val="0"/>
                          <w:marBottom w:val="0"/>
                          <w:divBdr>
                            <w:top w:space="0" w:sz="0" w:color="auto" w:val="none"/>
                            <w:left w:space="0" w:sz="0" w:color="auto" w:val="none"/>
                            <w:bottom w:space="0" w:sz="0" w:color="auto" w:val="none"/>
                            <w:right w:space="0" w:sz="0" w:color="auto" w:val="none"/>
                          </w:divBdr>
                          <w:divsChild>
                            <w:div w:id="1561361852">
                              <w:marLeft w:val="0"/>
                              <w:marRight w:val="0"/>
                              <w:marTop w:val="0"/>
                              <w:marBottom w:val="0"/>
                              <w:divBdr>
                                <w:top w:space="0" w:sz="0" w:color="auto" w:val="none"/>
                                <w:left w:space="0" w:sz="0" w:color="auto" w:val="none"/>
                                <w:bottom w:space="0" w:sz="0" w:color="auto" w:val="none"/>
                                <w:right w:space="0" w:sz="0" w:color="auto" w:val="none"/>
                              </w:divBdr>
                              <w:divsChild>
                                <w:div w:id="1055468406">
                                  <w:marLeft w:val="0"/>
                                  <w:marRight w:val="0"/>
                                  <w:marTop w:val="0"/>
                                  <w:marBottom w:val="0"/>
                                  <w:divBdr>
                                    <w:top w:space="0" w:sz="0" w:color="auto" w:val="none"/>
                                    <w:left w:space="0" w:sz="0" w:color="auto" w:val="none"/>
                                    <w:bottom w:space="0" w:sz="0" w:color="auto" w:val="none"/>
                                    <w:right w:space="0" w:sz="0" w:color="auto" w:val="none"/>
                                  </w:divBdr>
                                  <w:divsChild>
                                    <w:div w:id="208344674">
                                      <w:marLeft w:val="0"/>
                                      <w:marRight w:val="0"/>
                                      <w:marTop w:val="0"/>
                                      <w:marBottom w:val="0"/>
                                      <w:divBdr>
                                        <w:top w:space="0" w:sz="0" w:color="auto" w:val="none"/>
                                        <w:left w:space="0" w:sz="0" w:color="auto" w:val="none"/>
                                        <w:bottom w:space="0" w:sz="0" w:color="auto" w:val="none"/>
                                        <w:right w:space="0" w:sz="0" w:color="auto" w:val="none"/>
                                      </w:divBdr>
                                      <w:divsChild>
                                        <w:div w:id="92657604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899750911">
      <w:bodyDiv w:val="true"/>
      <w:marLeft w:val="0"/>
      <w:marRight w:val="0"/>
      <w:marTop w:val="0"/>
      <w:marBottom w:val="0"/>
      <w:divBdr>
        <w:top w:space="0" w:sz="0" w:color="auto" w:val="none"/>
        <w:left w:space="0" w:sz="0" w:color="auto" w:val="none"/>
        <w:bottom w:space="0" w:sz="0" w:color="auto" w:val="none"/>
        <w:right w:space="0" w:sz="0" w:color="auto" w:val="none"/>
      </w:divBdr>
    </w:div>
    <w:div w:id="1357384851">
      <w:bodyDiv w:val="true"/>
      <w:marLeft w:val="0"/>
      <w:marRight w:val="0"/>
      <w:marTop w:val="0"/>
      <w:marBottom w:val="0"/>
      <w:divBdr>
        <w:top w:space="0" w:sz="0" w:color="auto" w:val="none"/>
        <w:left w:space="0" w:sz="0" w:color="auto" w:val="none"/>
        <w:bottom w:space="0" w:sz="0" w:color="auto" w:val="none"/>
        <w:right w:space="0" w:sz="0" w:color="auto" w:val="none"/>
      </w:divBdr>
      <w:divsChild>
        <w:div w:id="379481942">
          <w:marLeft w:val="0"/>
          <w:marRight w:val="0"/>
          <w:marTop w:val="0"/>
          <w:marBottom w:val="0"/>
          <w:divBdr>
            <w:top w:space="0" w:sz="0" w:color="auto" w:val="none"/>
            <w:left w:space="0" w:sz="0" w:color="auto" w:val="none"/>
            <w:bottom w:space="0" w:sz="0" w:color="auto" w:val="none"/>
            <w:right w:space="0" w:sz="0" w:color="auto" w:val="none"/>
          </w:divBdr>
          <w:divsChild>
            <w:div w:id="1445491828">
              <w:marLeft w:val="0"/>
              <w:marRight w:val="0"/>
              <w:marTop w:val="0"/>
              <w:marBottom w:val="0"/>
              <w:divBdr>
                <w:top w:space="0" w:sz="0" w:color="auto" w:val="none"/>
                <w:left w:space="0" w:sz="0" w:color="auto" w:val="none"/>
                <w:bottom w:space="0" w:sz="0" w:color="auto" w:val="none"/>
                <w:right w:space="0" w:sz="0" w:color="auto" w:val="none"/>
              </w:divBdr>
              <w:divsChild>
                <w:div w:id="1517038400">
                  <w:marLeft w:val="0"/>
                  <w:marRight w:val="0"/>
                  <w:marTop w:val="0"/>
                  <w:marBottom w:val="0"/>
                  <w:divBdr>
                    <w:top w:space="0" w:sz="0" w:color="auto" w:val="none"/>
                    <w:left w:space="0" w:sz="0" w:color="auto" w:val="none"/>
                    <w:bottom w:space="0" w:sz="0" w:color="auto" w:val="none"/>
                    <w:right w:space="0" w:sz="0" w:color="auto" w:val="none"/>
                  </w:divBdr>
                  <w:divsChild>
                    <w:div w:id="394666716">
                      <w:marLeft w:val="0"/>
                      <w:marRight w:val="0"/>
                      <w:marTop w:val="0"/>
                      <w:marBottom w:val="0"/>
                      <w:divBdr>
                        <w:top w:space="0" w:sz="0" w:color="auto" w:val="none"/>
                        <w:left w:space="0" w:sz="0" w:color="auto" w:val="none"/>
                        <w:bottom w:space="0" w:sz="0" w:color="auto" w:val="none"/>
                        <w:right w:space="0" w:sz="0" w:color="auto" w:val="none"/>
                      </w:divBdr>
                      <w:divsChild>
                        <w:div w:id="585649575">
                          <w:marLeft w:val="0"/>
                          <w:marRight w:val="0"/>
                          <w:marTop w:val="0"/>
                          <w:marBottom w:val="0"/>
                          <w:divBdr>
                            <w:top w:space="0" w:sz="0" w:color="auto" w:val="none"/>
                            <w:left w:space="0" w:sz="0" w:color="auto" w:val="none"/>
                            <w:bottom w:space="0" w:sz="0" w:color="auto" w:val="none"/>
                            <w:right w:space="0" w:sz="0" w:color="auto" w:val="none"/>
                          </w:divBdr>
                          <w:divsChild>
                            <w:div w:id="37820005">
                              <w:marLeft w:val="0"/>
                              <w:marRight w:val="0"/>
                              <w:marTop w:val="0"/>
                              <w:marBottom w:val="0"/>
                              <w:divBdr>
                                <w:top w:space="0" w:sz="0" w:color="auto" w:val="none"/>
                                <w:left w:space="0" w:sz="0" w:color="auto" w:val="none"/>
                                <w:bottom w:space="0" w:sz="0" w:color="auto" w:val="none"/>
                                <w:right w:space="0" w:sz="0" w:color="auto" w:val="none"/>
                              </w:divBdr>
                              <w:divsChild>
                                <w:div w:id="309796763">
                                  <w:marLeft w:val="0"/>
                                  <w:marRight w:val="0"/>
                                  <w:marTop w:val="0"/>
                                  <w:marBottom w:val="0"/>
                                  <w:divBdr>
                                    <w:top w:space="0" w:sz="0" w:color="auto" w:val="none"/>
                                    <w:left w:space="0" w:sz="0" w:color="auto" w:val="none"/>
                                    <w:bottom w:space="0" w:sz="0" w:color="auto" w:val="none"/>
                                    <w:right w:space="0" w:sz="0" w:color="auto" w:val="none"/>
                                  </w:divBdr>
                                  <w:divsChild>
                                    <w:div w:id="597909928">
                                      <w:marLeft w:val="0"/>
                                      <w:marRight w:val="0"/>
                                      <w:marTop w:val="0"/>
                                      <w:marBottom w:val="0"/>
                                      <w:divBdr>
                                        <w:top w:space="0" w:sz="0" w:color="auto" w:val="none"/>
                                        <w:left w:space="0" w:sz="0" w:color="auto" w:val="none"/>
                                        <w:bottom w:space="0" w:sz="0" w:color="auto" w:val="none"/>
                                        <w:right w:space="0" w:sz="0" w:color="auto" w:val="none"/>
                                      </w:divBdr>
                                      <w:divsChild>
                                        <w:div w:id="2029209592">
                                          <w:marLeft w:val="0"/>
                                          <w:marRight w:val="0"/>
                                          <w:marTop w:val="0"/>
                                          <w:marBottom w:val="0"/>
                                          <w:divBdr>
                                            <w:top w:space="0" w:sz="0" w:color="auto" w:val="none"/>
                                            <w:left w:space="0" w:sz="0" w:color="auto" w:val="none"/>
                                            <w:bottom w:space="0" w:sz="0" w:color="auto" w:val="none"/>
                                            <w:right w:space="0" w:sz="0" w:color="auto" w:val="none"/>
                                          </w:divBdr>
                                          <w:divsChild>
                                            <w:div w:id="123640314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320804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svibnja 2018.</izvorni_sadrzaj>
    <derivirana_varijabla naziv="DomainObject.DatumDonosenjaOdluke_1">22.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1693</izvorni_sadrzaj>
    <derivirana_varijabla naziv="DomainObject.Predmet.Broj_1">1693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2013.</izvorni_sadrzaj>
    <derivirana_varijabla naziv="DomainObject.Predmet.DatumOsnivanja_1">26. kolovoza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St-1693/2013</izvorni_sadrzaj>
    <derivirana_varijabla naziv="DomainObject.Predmet.OznakaBroj_1">St-1693/2013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VILINSKE POLJANE d.o.o za turizam i usluge</izvorni_sadrzaj>
    <derivirana_varijabla naziv="DomainObject.Predmet.ProtustrankaFormated_1">  VILINSKE POLJANE d.o.o za turizam i usluge</derivirana_varijabla>
  </DomainObject.Predmet.ProtustrankaFormated>
  <DomainObject.Predmet.ProtustrankaFormatedOIB>
    <izvorni_sadrzaj>  VILINSKE POLJANE d.o.o za turizam i usluge, OIB 99874651208</izvorni_sadrzaj>
    <derivirana_varijabla naziv="DomainObject.Predmet.ProtustrankaFormatedOIB_1">  VILINSKE POLJANE d.o.o za turizam i usluge, OIB 99874651208</derivirana_varijabla>
  </DomainObject.Predmet.ProtustrankaFormatedOIB>
  <DomainObject.Predmet.ProtustrankaFormatedWithAdress>
    <izvorni_sadrzaj> VILINSKE POLJANE d.o.o za turizam i usluge, GOLUBOVEČKA 42, DVORAC STUBIČKI GOLUBOVEC, 49240 Donja Stubica</izvorni_sadrzaj>
    <derivirana_varijabla naziv="DomainObject.Predmet.ProtustrankaFormatedWithAdress_1"> VILINSKE POLJANE d.o.o za turizam i usluge, GOLUBOVEČKA 42, DVORAC STUBIČKI GOLUBOVEC, 49240 Donja Stubica</derivirana_varijabla>
  </DomainObject.Predmet.ProtustrankaFormatedWithAdress>
  <DomainObject.Predmet.ProtustrankaFormatedWithAdressOIB>
    <izvorni_sadrzaj> VILINSKE POLJANE d.o.o za turizam i usluge, OIB 99874651208, GOLUBOVEČKA 42, DVORAC STUBIČKI GOLUBOVEC, 49240 Donja Stubica</izvorni_sadrzaj>
    <derivirana_varijabla naziv="DomainObject.Predmet.ProtustrankaFormatedWithAdressOIB_1"> VILINSKE POLJANE d.o.o za turizam i usluge, OIB 99874651208, GOLUBOVEČKA 42, DVORAC STUBIČKI GOLUBOVEC, 49240 Donja Stubica</derivirana_varijabla>
  </DomainObject.Predmet.ProtustrankaFormatedWithAdressOIB>
  <DomainObject.Predmet.ProtustrankaWithAdress>
    <izvorni_sadrzaj>VILINSKE POLJANE d.o.o za turizam i usluge GOLUBOVEČKA 42, DVORAC STUBIČKI GOLUBOVEC, 49240 Donja Stubica</izvorni_sadrzaj>
    <derivirana_varijabla naziv="DomainObject.Predmet.ProtustrankaWithAdress_1">VILINSKE POLJANE d.o.o za turizam i usluge GOLUBOVEČKA 42, DVORAC STUBIČKI GOLUBOVEC, 49240 Donja Stubica</derivirana_varijabla>
  </DomainObject.Predmet.ProtustrankaWithAdress>
  <DomainObject.Predmet.ProtustrankaWithAdressOIB>
    <izvorni_sadrzaj>VILINSKE POLJANE d.o.o za turizam i usluge, OIB 99874651208, GOLUBOVEČKA 42, DVORAC STUBIČKI GOLUBOVEC, 49240 Donja Stubica</izvorni_sadrzaj>
    <derivirana_varijabla naziv="DomainObject.Predmet.ProtustrankaWithAdressOIB_1">VILINSKE POLJANE d.o.o za turizam i usluge, OIB 99874651208, GOLUBOVEČKA 42, DVORAC STUBIČKI GOLUBOVEC, 49240 Donja Stubica</derivirana_varijabla>
  </DomainObject.Predmet.ProtustrankaWithAdressOIB>
  <DomainObject.Predmet.ProtustrankaNazivFormated>
    <izvorni_sadrzaj>VILINSKE POLJANE d.o.o za turizam i usluge</izvorni_sadrzaj>
    <derivirana_varijabla naziv="DomainObject.Predmet.ProtustrankaNazivFormated_1">VILINSKE POLJANE d.o.o za turizam i usluge</derivirana_varijabla>
  </DomainObject.Predmet.ProtustrankaNazivFormated>
  <DomainObject.Predmet.ProtustrankaNazivFormatedOIB>
    <izvorni_sadrzaj>VILINSKE POLJANE d.o.o za turizam i usluge, OIB 99874651208</izvorni_sadrzaj>
    <derivirana_varijabla naziv="DomainObject.Predmet.ProtustrankaNazivFormatedOIB_1">VILINSKE POLJANE d.o.o za turizam i usluge, OIB 99874651208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B.E.T. d.o.o. za promet nekretninama; Općinski sud u Zlataru; BIO-VET d.o.o. za proizvodnju, promet i usluge; Krapinsko zagorska županija; LETOVI d.o.o. za trgovinu i usluge; MOSOR PROJEKT d.o.o. za usluge; Hrvoje-Nikola Cvetković</izvorni_sadrzaj>
    <derivirana_varijabla naziv="DomainObject.Predmet.StrankaFormated_1">  Financijska agencija; B.E.T. d.o.o. za promet nekretninama; Općinski sud u Zlataru; BIO-VET d.o.o. za proizvodnju, promet i usluge; Krapinsko zagorska županija; LETOVI d.o.o. za trgovinu i usluge; MOSOR PROJEKT d.o.o. za usluge; Hrvoje-Nikola Cvetković</derivirana_varijabla>
  </DomainObject.Predmet.StrankaFormated>
  <DomainObject.Predmet.StrankaFormatedOIB>
    <izvorni_sadrzaj>  Financijska agencija, OIB 85821130368; B.E.T. d.o.o. za promet nekretninama, OIB 51385806151; Općinski sud u Zlataru; BIO-VET d.o.o. za proizvodnju, promet i usluge, OIB 77124839504; Krapinsko zagorska županija; LETOVI d.o.o. za trgovinu i usluge, OIB 69197482588; MOSOR PROJEKT d.o.o. za usluge, OIB 24310112551; Hrvoje-Nikola Cvetković, OIB 21275369670</izvorni_sadrzaj>
    <derivirana_varijabla naziv="DomainObject.Predmet.StrankaFormatedOIB_1">  Financijska agencija, OIB 85821130368; B.E.T. d.o.o. za promet nekretninama, OIB 51385806151; Općinski sud u Zlataru; BIO-VET d.o.o. za proizvodnju, promet i usluge, OIB 77124839504; Krapinsko zagorska županija; LETOVI d.o.o. za trgovinu i usluge, OIB 69197482588; MOSOR PROJEKT d.o.o. za usluge, OIB 24310112551; Hrvoje-Nikola Cvetković, OIB 21275369670</derivirana_varijabla>
  </DomainObject.Predmet.StrankaFormatedOIB>
  <DomainObject.Predmet.StrankaFormatedWithAdress>
    <izvorni_sadrzaj> Financijska agencija, Ulica grada Vukovara 70, 10000 Zagreb; B.E.T. d.o.o. za promet nekretninama, Ivana Peštaja 1/A, 49240 Donja Stubica; Općinski sud u Zlataru; BIO-VET d.o.o. za proizvodnju, promet i usluge, Donji Sređani 6, 43500 Dežanovac; Krapinsko zagorska županija; LETOVI d.o.o. za trgovinu i usluge, Kranjčevićeva 53, 10000 Zagreb; MOSOR PROJEKT d.o.o. za usluge, Ilica 93, 10000 Zagreb; Hrvoje-Nikola Cvetković, Somborska Ulica 9, 10000 Zagreb</izvorni_sadrzaj>
    <derivirana_varijabla naziv="DomainObject.Predmet.StrankaFormatedWithAdress_1"> Financijska agencija, Ulica grada Vukovara 70, 10000 Zagreb; B.E.T. d.o.o. za promet nekretninama, Ivana Peštaja 1/A, 49240 Donja Stubica; Općinski sud u Zlataru; BIO-VET d.o.o. za proizvodnju, promet i usluge, Donji Sređani 6, 43500 Dežanovac; Krapinsko zagorska županija; LETOVI d.o.o. za trgovinu i usluge, Kranjčevićeva 53, 10000 Zagreb; MOSOR PROJEKT d.o.o. za usluge, Ilica 93, 10000 Zagreb; Hrvoje-Nikola Cvetković, Somborska Ulica 9, 10000 Zagreb</derivirana_varijabla>
  </DomainObject.Predmet.StrankaFormatedWithAdress>
  <DomainObject.Predmet.StrankaFormatedWithAdressOIB>
    <izvorni_sadrzaj> Financijska agencija, OIB 85821130368, Ulica grada Vukovara 70, 10000 Zagreb; B.E.T. d.o.o. za promet nekretninama, OIB 51385806151, Ivana Peštaja 1/A, 49240 Donja Stubica; Općinski sud u Zlataru; BIO-VET d.o.o. za proizvodnju, promet i usluge, OIB 77124839504, Donji Sređani 6, 43500 Dežanovac; Krapinsko zagorska županija; LETOVI d.o.o. za trgovinu i usluge, OIB 69197482588, Kranjčevićeva 53, 10000 Zagreb; MOSOR PROJEKT d.o.o. za usluge, OIB 24310112551, Ilica 93, 10000 Zagreb; Hrvoje-Nikola Cvetković, OIB 21275369670, Somborska Ulica 9, 10000 Zagreb</izvorni_sadrzaj>
    <derivirana_varijabla naziv="DomainObject.Predmet.StrankaFormatedWithAdressOIB_1"> Financijska agencija, OIB 85821130368, Ulica grada Vukovara 70, 10000 Zagreb; B.E.T. d.o.o. za promet nekretninama, OIB 51385806151, Ivana Peštaja 1/A, 49240 Donja Stubica; Općinski sud u Zlataru; BIO-VET d.o.o. za proizvodnju, promet i usluge, OIB 77124839504, Donji Sređani 6, 43500 Dežanovac; Krapinsko zagorska županija; LETOVI d.o.o. za trgovinu i usluge, OIB 69197482588, Kranjčevićeva 53, 10000 Zagreb; MOSOR PROJEKT d.o.o. za usluge, OIB 24310112551, Ilica 93, 10000 Zagreb; Hrvoje-Nikola Cvetković, OIB 21275369670, Somborska Ulica 9, 10000 Zagreb</derivirana_varijabla>
  </DomainObject.Predmet.StrankaFormatedWithAdressOIB>
  <DomainObject.Predmet.StrankaWithAdress>
    <izvorni_sadrzaj>Financijska agencija Ulica grada Vukovara 70,10000 Zagreb,B.E.T. d.o.o. za promet nekretninama Ivana Peštaja 1/A,49240 Donja Stubica,Općinski sud u Zlataru ,BIO-VET d.o.o. za proizvodnju, promet i usluge Donji Sređani 6,43500 Dežanovac,Krapinsko zagorska županija ,LETOVI d.o.o. za trgovinu i usluge Kranjčevićeva 53,10000 Zagreb,MOSOR PROJEKT d.o.o. za usluge Ilica 93,10000 Zagreb,Hrvoje-Nikola Cvetković Somborska Ulica 9,10000 Zagreb</izvorni_sadrzaj>
    <derivirana_varijabla naziv="DomainObject.Predmet.StrankaWithAdress_1">Financijska agencija Ulica grada Vukovara 70,10000 Zagreb,B.E.T. d.o.o. za promet nekretninama Ivana Peštaja 1/A,49240 Donja Stubica,Općinski sud u Zlataru ,BIO-VET d.o.o. za proizvodnju, promet i usluge Donji Sređani 6,43500 Dežanovac,Krapinsko zagorska županija ,LETOVI d.o.o. za trgovinu i usluge Kranjčevićeva 53,10000 Zagreb,MOSOR PROJEKT d.o.o. za usluge Ilica 93,10000 Zagreb,Hrvoje-Nikola Cvetković Somborska Ulica 9,10000 Zagreb</derivirana_varijabla>
  </DomainObject.Predmet.StrankaWithAdress>
  <DomainObject.Predmet.StrankaWithAdressOIB>
    <izvorni_sadrzaj>Financijska agencija, OIB 85821130368, Ulica grada Vukovara 70,10000 Zagreb,B.E.T. d.o.o. za promet nekretninama, OIB 51385806151, Ivana Peštaja 1/A,49240 Donja Stubica,Općinski sud u Zlataru,BIO-VET d.o.o. za proizvodnju, promet i usluge, OIB 77124839504, Donji Sređani 6,43500 Dežanovac,Krapinsko zagorska županija,LETOVI d.o.o. za trgovinu i usluge, OIB 69197482588, Kranjčevićeva 53,10000 Zagreb,MOSOR PROJEKT d.o.o. za usluge, OIB 24310112551, Ilica 93,10000 Zagreb,Hrvoje-Nikola Cvetković, OIB 21275369670, Somborska Ulica 9,10000 Zagreb</izvorni_sadrzaj>
    <derivirana_varijabla naziv="DomainObject.Predmet.StrankaWithAdressOIB_1">Financijska agencija, OIB 85821130368, Ulica grada Vukovara 70,10000 Zagreb,B.E.T. d.o.o. za promet nekretninama, OIB 51385806151, Ivana Peštaja 1/A,49240 Donja Stubica,Općinski sud u Zlataru,BIO-VET d.o.o. za proizvodnju, promet i usluge, OIB 77124839504, Donji Sređani 6,43500 Dežanovac,Krapinsko zagorska županija,LETOVI d.o.o. za trgovinu i usluge, OIB 69197482588, Kranjčevićeva 53,10000 Zagreb,MOSOR PROJEKT d.o.o. za usluge, OIB 24310112551, Ilica 93,10000 Zagreb,Hrvoje-Nikola Cvetković, OIB 21275369670, Somborska Ulica 9,10000 Zagreb</derivirana_varijabla>
  </DomainObject.Predmet.StrankaWithAdressOIB>
  <DomainObject.Predmet.StrankaNazivFormated>
    <izvorni_sadrzaj>Financijska agencija,B.E.T. d.o.o. za promet nekretninama,Općinski sud u Zlataru,BIO-VET d.o.o. za proizvodnju, promet i usluge,Krapinsko zagorska županija,LETOVI d.o.o. za trgovinu i usluge,MOSOR PROJEKT d.o.o. za usluge,Hrvoje-Nikola Cvetković</izvorni_sadrzaj>
    <derivirana_varijabla naziv="DomainObject.Predmet.StrankaNazivFormated_1">Financijska agencija,B.E.T. d.o.o. za promet nekretninama,Općinski sud u Zlataru,BIO-VET d.o.o. za proizvodnju, promet i usluge,Krapinsko zagorska županija,LETOVI d.o.o. za trgovinu i usluge,MOSOR PROJEKT d.o.o. za usluge,Hrvoje-Nikola Cvetković</derivirana_varijabla>
  </DomainObject.Predmet.StrankaNazivFormated>
  <DomainObject.Predmet.StrankaNazivFormatedOIB>
    <izvorni_sadrzaj>Financijska agencija, OIB 85821130368,B.E.T. d.o.o. za promet nekretninama, OIB 51385806151,Općinski sud u Zlataru,BIO-VET d.o.o. za proizvodnju, promet i usluge, OIB 77124839504,Krapinsko zagorska županija,LETOVI d.o.o. za trgovinu i usluge, OIB 69197482588,MOSOR PROJEKT d.o.o. za usluge, OIB 24310112551,Hrvoje-Nikola Cvetković, OIB 21275369670</izvorni_sadrzaj>
    <derivirana_varijabla naziv="DomainObject.Predmet.StrankaNazivFormatedOIB_1">Financijska agencija, OIB 85821130368,B.E.T. d.o.o. za promet nekretninama, OIB 51385806151,Općinski sud u Zlataru,BIO-VET d.o.o. za proizvodnju, promet i usluge, OIB 77124839504,Krapinsko zagorska županija,LETOVI d.o.o. za trgovinu i usluge, OIB 69197482588,MOSOR PROJEKT d.o.o. za usluge, OIB 24310112551,Hrvoje-Nikola Cvetković, OIB 21275369670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Financijska agencija</item>
      <item>B.E.T. d.o.o. za promet nekretninama</item>
      <item>Općinski sud u Zlataru</item>
      <item>BIO-VET d.o.o. za proizvodnju, promet i usluge</item>
      <item>Krapinsko zagorska županija</item>
      <item>LETOVI d.o.o. za trgovinu i usluge</item>
      <item>MOSOR PROJEKT d.o.o. za usluge</item>
      <item>Hrvoje-Nikola Cvetković</item>
    </izvorni_sadrzaj>
    <derivirana_varijabla naziv="DomainObject.Predmet.StrankaListFormated_1">
      <item>Financijska agencija</item>
      <item>B.E.T. d.o.o. za promet nekretninama</item>
      <item>Općinski sud u Zlataru</item>
      <item>BIO-VET d.o.o. za proizvodnju, promet i usluge</item>
      <item>Krapinsko zagorska županija</item>
      <item>LETOVI d.o.o. za trgovinu i usluge</item>
      <item>MOSOR PROJEKT d.o.o. za usluge</item>
      <item>Hrvoje-Nikola Cvetković</item>
    </derivirana_varijabla>
  </DomainObject.Predmet.StrankaListFormated>
  <DomainObject.Predmet.StrankaListFormatedOIB>
    <izvorni_sadrzaj>
      <item>Financijska agencija, OIB 85821130368</item>
      <item>B.E.T. d.o.o. za promet nekretninama, OIB 51385806151</item>
      <item>Općinski sud u Zlataru</item>
      <item>BIO-VET d.o.o. za proizvodnju, promet i usluge, OIB 77124839504</item>
      <item>Krapinsko zagorska županija</item>
      <item>LETOVI d.o.o. za trgovinu i usluge, OIB 69197482588</item>
      <item>MOSOR PROJEKT d.o.o. za usluge, OIB 24310112551</item>
      <item>Hrvoje-Nikola Cvetković, OIB 21275369670</item>
    </izvorni_sadrzaj>
    <derivirana_varijabla naziv="DomainObject.Predmet.StrankaListFormatedOIB_1">
      <item>Financijska agencija, OIB 85821130368</item>
      <item>B.E.T. d.o.o. za promet nekretninama, OIB 51385806151</item>
      <item>Općinski sud u Zlataru</item>
      <item>BIO-VET d.o.o. za proizvodnju, promet i usluge, OIB 77124839504</item>
      <item>Krapinsko zagorska županija</item>
      <item>LETOVI d.o.o. za trgovinu i usluge, OIB 69197482588</item>
      <item>MOSOR PROJEKT d.o.o. za usluge, OIB 24310112551</item>
      <item>Hrvoje-Nikola Cvetković, OIB 21275369670</item>
    </derivirana_varijabla>
  </DomainObject.Predmet.StrankaListFormatedOIB>
  <DomainObject.Predmet.StrankaListFormatedWithAdress>
    <izvorni_sadrzaj>
      <item>Financijska agencija, Ulica grada Vukovara 70, 10000 Zagreb</item>
      <item>B.E.T. d.o.o. za promet nekretninama, Ivana Peštaja 1/A, 49240 Donja Stubica</item>
      <item>Općinski sud u Zlataru</item>
      <item>BIO-VET d.o.o. za proizvodnju, promet i usluge, Donji Sređani 6, 43500 Dežanovac</item>
      <item>Krapinsko zagorska županija</item>
      <item>LETOVI d.o.o. za trgovinu i usluge, Kranjčevićeva 53, 10000 Zagreb</item>
      <item>MOSOR PROJEKT d.o.o. za usluge, Ilica 93, 10000 Zagreb</item>
      <item>Hrvoje-Nikola Cvetković, Somborska Ulica 9, 10000 Zagreb</item>
    </izvorni_sadrzaj>
    <derivirana_varijabla naziv="DomainObject.Predmet.StrankaListFormatedWithAdress_1">
      <item>Financijska agencija, Ulica grada Vukovara 70, 10000 Zagreb</item>
      <item>B.E.T. d.o.o. za promet nekretninama, Ivana Peštaja 1/A, 49240 Donja Stubica</item>
      <item>Općinski sud u Zlataru</item>
      <item>BIO-VET d.o.o. za proizvodnju, promet i usluge, Donji Sređani 6, 43500 Dežanovac</item>
      <item>Krapinsko zagorska županija</item>
      <item>LETOVI d.o.o. za trgovinu i usluge, Kranjčevićeva 53, 10000 Zagreb</item>
      <item>MOSOR PROJEKT d.o.o. za usluge, Ilica 93, 10000 Zagreb</item>
      <item>Hrvoje-Nikola Cvetković, Somborska Ulica 9, 10000 Zagreb</item>
    </derivirana_varijabla>
  </DomainObject.Predmet.StrankaListFormatedWithAdress>
  <DomainObject.Predmet.StrankaListFormatedWithAdressOIB>
    <izvorni_sadrzaj>
      <item>Financijska agencija, OIB 85821130368, Ulica grada Vukovara 70, 10000 Zagreb</item>
      <item>B.E.T. d.o.o. za promet nekretninama, OIB 51385806151, Ivana Peštaja 1/A, 49240 Donja Stubica</item>
      <item>Općinski sud u Zlataru</item>
      <item>BIO-VET d.o.o. za proizvodnju, promet i usluge, OIB 77124839504, Donji Sređani 6, 43500 Dežanovac</item>
      <item>Krapinsko zagorska županija</item>
      <item>LETOVI d.o.o. za trgovinu i usluge, OIB 69197482588, Kranjčevićeva 53, 10000 Zagreb</item>
      <item>MOSOR PROJEKT d.o.o. za usluge, OIB 24310112551, Ilica 93, 10000 Zagreb</item>
      <item>Hrvoje-Nikola Cvetković, OIB 21275369670, Somborska Ulica 9, 10000 Zagreb</item>
    </izvorni_sadrzaj>
    <derivirana_varijabla naziv="DomainObject.Predmet.StrankaListFormatedWithAdressOIB_1">
      <item>Financijska agencija, OIB 85821130368, Ulica grada Vukovara 70, 10000 Zagreb</item>
      <item>B.E.T. d.o.o. za promet nekretninama, OIB 51385806151, Ivana Peštaja 1/A, 49240 Donja Stubica</item>
      <item>Općinski sud u Zlataru</item>
      <item>BIO-VET d.o.o. za proizvodnju, promet i usluge, OIB 77124839504, Donji Sređani 6, 43500 Dežanovac</item>
      <item>Krapinsko zagorska županija</item>
      <item>LETOVI d.o.o. za trgovinu i usluge, OIB 69197482588, Kranjčevićeva 53, 10000 Zagreb</item>
      <item>MOSOR PROJEKT d.o.o. za usluge, OIB 24310112551, Ilica 93, 10000 Zagreb</item>
      <item>Hrvoje-Nikola Cvetković, OIB 21275369670, Somborska Ulica 9, 10000 Zagreb</item>
    </derivirana_varijabla>
  </DomainObject.Predmet.StrankaListFormatedWithAdressOIB>
  <DomainObject.Predmet.StrankaListNazivFormated>
    <izvorni_sadrzaj>
      <item>Financijska agencija</item>
      <item>B.E.T. d.o.o. za promet nekretninama</item>
      <item>Općinski sud u Zlataru</item>
      <item>BIO-VET d.o.o. za proizvodnju, promet i usluge</item>
      <item>Krapinsko zagorska županija</item>
      <item>LETOVI d.o.o. za trgovinu i usluge</item>
      <item>MOSOR PROJEKT d.o.o. za usluge</item>
      <item>Hrvoje-Nikola Cvetković</item>
    </izvorni_sadrzaj>
    <derivirana_varijabla naziv="DomainObject.Predmet.StrankaListNazivFormated_1">
      <item>Financijska agencija</item>
      <item>B.E.T. d.o.o. za promet nekretninama</item>
      <item>Općinski sud u Zlataru</item>
      <item>BIO-VET d.o.o. za proizvodnju, promet i usluge</item>
      <item>Krapinsko zagorska županija</item>
      <item>LETOVI d.o.o. za trgovinu i usluge</item>
      <item>MOSOR PROJEKT d.o.o. za usluge</item>
      <item>Hrvoje-Nikola Cvetković</item>
    </derivirana_varijabla>
  </DomainObject.Predmet.StrankaListNazivFormated>
  <DomainObject.Predmet.StrankaListNazivFormatedOIB>
    <izvorni_sadrzaj>
      <item>Financijska agencija, OIB 85821130368</item>
      <item>B.E.T. d.o.o. za promet nekretninama, OIB 51385806151</item>
      <item>Općinski sud u Zlataru</item>
      <item>BIO-VET d.o.o. za proizvodnju, promet i usluge, OIB 77124839504</item>
      <item>Krapinsko zagorska županija</item>
      <item>LETOVI d.o.o. za trgovinu i usluge, OIB 69197482588</item>
      <item>MOSOR PROJEKT d.o.o. za usluge, OIB 24310112551</item>
      <item>Hrvoje-Nikola Cvetković, OIB 21275369670</item>
    </izvorni_sadrzaj>
    <derivirana_varijabla naziv="DomainObject.Predmet.StrankaListNazivFormatedOIB_1">
      <item>Financijska agencija, OIB 85821130368</item>
      <item>B.E.T. d.o.o. za promet nekretninama, OIB 51385806151</item>
      <item>Općinski sud u Zlataru</item>
      <item>BIO-VET d.o.o. za proizvodnju, promet i usluge, OIB 77124839504</item>
      <item>Krapinsko zagorska županija</item>
      <item>LETOVI d.o.o. za trgovinu i usluge, OIB 69197482588</item>
      <item>MOSOR PROJEKT d.o.o. za usluge, OIB 24310112551</item>
      <item>Hrvoje-Nikola Cvetković, OIB 21275369670</item>
    </derivirana_varijabla>
  </DomainObject.Predmet.StrankaListNazivFormatedOIB>
  <DomainObject.Predmet.ProtuStrankaListFormated>
    <izvorni_sadrzaj>
      <item>VILINSKE POLJANE d.o.o za turizam i usluge</item>
    </izvorni_sadrzaj>
    <derivirana_varijabla naziv="DomainObject.Predmet.ProtuStrankaListFormated_1">
      <item>VILINSKE POLJANE d.o.o za turizam i usluge</item>
    </derivirana_varijabla>
  </DomainObject.Predmet.ProtuStrankaListFormated>
  <DomainObject.Predmet.ProtuStrankaListFormatedOIB>
    <izvorni_sadrzaj>
      <item>VILINSKE POLJANE d.o.o za turizam i usluge, OIB 99874651208</item>
    </izvorni_sadrzaj>
    <derivirana_varijabla naziv="DomainObject.Predmet.ProtuStrankaListFormatedOIB_1">
      <item>VILINSKE POLJANE d.o.o za turizam i usluge, OIB 99874651208</item>
    </derivirana_varijabla>
  </DomainObject.Predmet.ProtuStrankaListFormatedOIB>
  <DomainObject.Predmet.ProtuStrankaListFormatedWithAdress>
    <izvorni_sadrzaj>
      <item>VILINSKE POLJANE d.o.o za turizam i usluge, GOLUBOVEČKA 42, DVORAC STUBIČKI GOLUBOVEC, 49240 Donja Stubica</item>
    </izvorni_sadrzaj>
    <derivirana_varijabla naziv="DomainObject.Predmet.ProtuStrankaListFormatedWithAdress_1">
      <item>VILINSKE POLJANE d.o.o za turizam i usluge, GOLUBOVEČKA 42, DVORAC STUBIČKI GOLUBOVEC, 49240 Donja Stubica</item>
    </derivirana_varijabla>
  </DomainObject.Predmet.ProtuStrankaListFormatedWithAdress>
  <DomainObject.Predmet.ProtuStrankaListFormatedWithAdressOIB>
    <izvorni_sadrzaj>
      <item>VILINSKE POLJANE d.o.o za turizam i usluge, OIB 99874651208, GOLUBOVEČKA 42, DVORAC STUBIČKI GOLUBOVEC, 49240 Donja Stubica</item>
    </izvorni_sadrzaj>
    <derivirana_varijabla naziv="DomainObject.Predmet.ProtuStrankaListFormatedWithAdressOIB_1">
      <item>VILINSKE POLJANE d.o.o za turizam i usluge, OIB 99874651208, GOLUBOVEČKA 42, DVORAC STUBIČKI GOLUBOVEC, 49240 Donja Stubica</item>
    </derivirana_varijabla>
  </DomainObject.Predmet.ProtuStrankaListFormatedWithAdressOIB>
  <DomainObject.Predmet.ProtuStrankaListNazivFormated>
    <izvorni_sadrzaj>
      <item>VILINSKE POLJANE d.o.o za turizam i usluge</item>
    </izvorni_sadrzaj>
    <derivirana_varijabla naziv="DomainObject.Predmet.ProtuStrankaListNazivFormated_1">
      <item>VILINSKE POLJANE d.o.o za turizam i usluge</item>
    </derivirana_varijabla>
  </DomainObject.Predmet.ProtuStrankaListNazivFormated>
  <DomainObject.Predmet.ProtuStrankaListNazivFormatedOIB>
    <izvorni_sadrzaj>
      <item>VILINSKE POLJANE d.o.o za turizam i usluge, OIB 99874651208</item>
    </izvorni_sadrzaj>
    <derivirana_varijabla naziv="DomainObject.Predmet.ProtuStrankaListNazivFormatedOIB_1">
      <item>VILINSKE POLJANE d.o.o za turizam i usluge, OIB 99874651208</item>
    </derivirana_varijabla>
  </DomainObject.Predmet.ProtuStrankaListNazivFormatedOIB>
  <DomainObject.Predmet.OstaliListFormated>
    <izvorni_sadrzaj>
      <item>Općinsko državno odvjetništvo u Zlataru</item>
      <item>ŽUPANIJSKO DRŽAVNO ODVJETNIŠTVO U ZAGREBU</item>
      <item>B.E.T. d.o.o.</item>
      <item>Alma Klepac</item>
      <item>KARLOVAČKA BANKA dioničko društvo</item>
      <item>Vaba d.d. banka Varaždin</item>
      <item>REPUBLIKA HRVATSKA MINISTARSTVO FINANCIJA</item>
      <item>REPUBLIKA HRVATSKA MINISTARSTVO FINANCIJA</item>
      <item>MINISTARSTVO KULTURE</item>
      <item>Državni ured za upravljanje državnom imovinom</item>
      <item>OPĆINA GORNJA STUBICA</item>
      <item>KRAPINSKO-ZAGORSKA ŽUPANIJA</item>
      <item>GRAD ZAGREB</item>
      <item>Općinski sud u Zlataru, zk odjel Donja Stubica</item>
      <item>OPĆINA GORNJA STUBICA</item>
      <item>GRAD DONJA STUBICA</item>
      <item>REPUBLIKA HRVATSKA MINISTARSTVO FINANCIJA</item>
      <item>MINISTARSTVO PODUZETNIŠTVA I OBRTA</item>
      <item>MINISTARSTVO GOSPODARSTVA, PODUZETNIŠTVA I OBRTA</item>
      <item>Ivica Mesic</item>
      <item>NISKOGRADNJA HREN društvo s ograničenom odgovornošću za graditeljstvo i usluge</item>
    </izvorni_sadrzaj>
    <derivirana_varijabla naziv="DomainObject.Predmet.OstaliListFormated_1">
      <item>Općinsko državno odvjetništvo u Zlataru</item>
      <item>ŽUPANIJSKO DRŽAVNO ODVJETNIŠTVO U ZAGREBU</item>
      <item>B.E.T. d.o.o.</item>
      <item>Alma Klepac</item>
      <item>KARLOVAČKA BANKA dioničko društvo</item>
      <item>Vaba d.d. banka Varaždin</item>
      <item>REPUBLIKA HRVATSKA MINISTARSTVO FINANCIJA</item>
      <item>REPUBLIKA HRVATSKA MINISTARSTVO FINANCIJA</item>
      <item>MINISTARSTVO KULTURE</item>
      <item>Državni ured za upravljanje državnom imovinom</item>
      <item>OPĆINA GORNJA STUBICA</item>
      <item>KRAPINSKO-ZAGORSKA ŽUPANIJA</item>
      <item>GRAD ZAGREB</item>
      <item>Općinski sud u Zlataru, zk odjel Donja Stubica</item>
      <item>OPĆINA GORNJA STUBICA</item>
      <item>GRAD DONJA STUBICA</item>
      <item>REPUBLIKA HRVATSKA MINISTARSTVO FINANCIJA</item>
      <item>MINISTARSTVO PODUZETNIŠTVA I OBRTA</item>
      <item>MINISTARSTVO GOSPODARSTVA, PODUZETNIŠTVA I OBRTA</item>
      <item>Ivica Mesic</item>
      <item>NISKOGRADNJA HREN društvo s ograničenom odgovornošću za graditeljstvo i usluge</item>
    </derivirana_varijabla>
  </DomainObject.Predmet.OstaliListFormated>
  <DomainObject.Predmet.OstaliListFormatedOIB>
    <izvorni_sadrzaj>
      <item>Općinsko državno odvjetništvo u Zlataru</item>
      <item>ŽUPANIJSKO DRŽAVNO ODVJETNIŠTVO U ZAGREBU, OIB 16488001145</item>
      <item>B.E.T. d.o.o.</item>
      <item>Alma Klepac, OIB 20525854329</item>
      <item>KARLOVAČKA BANKA dioničko društvo, OIB 08106331075</item>
      <item>Vaba d.d. banka Varaždin, OIB 38182927268</item>
      <item>REPUBLIKA HRVATSKA MINISTARSTVO FINANCIJA, OIB 18683136487</item>
      <item>REPUBLIKA HRVATSKA MINISTARSTVO FINANCIJA, OIB 18683136487</item>
      <item>MINISTARSTVO KULTURE, OIB 37836302645</item>
      <item>Državni ured za upravljanje državnom imovinom, OIB 21517370020</item>
      <item>OPĆINA GORNJA STUBICA, OIB 82071829681</item>
      <item>KRAPINSKO-ZAGORSKA ŽUPANIJA, OIB 20042466298</item>
      <item>GRAD ZAGREB, OIB 61817894937</item>
      <item>Općinski sud u Zlataru, zk odjel Donja Stubica</item>
      <item>OPĆINA GORNJA STUBICA, OIB 82071829681</item>
      <item>GRAD DONJA STUBICA, OIB 31330710032</item>
      <item>REPUBLIKA HRVATSKA MINISTARSTVO FINANCIJA, OIB 18683136487</item>
      <item>MINISTARSTVO PODUZETNIŠTVA I OBRTA, OIB 53478826580</item>
      <item>MINISTARSTVO GOSPODARSTVA, PODUZETNIŠTVA I OBRTA, OIB 22413472900</item>
      <item>Ivica Mesic</item>
      <item>NISKOGRADNJA HREN društvo s ograničenom odgovornošću za graditeljstvo i usluge, OIB 27587651734</item>
    </izvorni_sadrzaj>
    <derivirana_varijabla naziv="DomainObject.Predmet.OstaliListFormatedOIB_1">
      <item>Općinsko državno odvjetništvo u Zlataru</item>
      <item>ŽUPANIJSKO DRŽAVNO ODVJETNIŠTVO U ZAGREBU, OIB 16488001145</item>
      <item>B.E.T. d.o.o.</item>
      <item>Alma Klepac, OIB 20525854329</item>
      <item>KARLOVAČKA BANKA dioničko društvo, OIB 08106331075</item>
      <item>Vaba d.d. banka Varaždin, OIB 38182927268</item>
      <item>REPUBLIKA HRVATSKA MINISTARSTVO FINANCIJA, OIB 18683136487</item>
      <item>REPUBLIKA HRVATSKA MINISTARSTVO FINANCIJA, OIB 18683136487</item>
      <item>MINISTARSTVO KULTURE, OIB 37836302645</item>
      <item>Državni ured za upravljanje državnom imovinom, OIB 21517370020</item>
      <item>OPĆINA GORNJA STUBICA, OIB 82071829681</item>
      <item>KRAPINSKO-ZAGORSKA ŽUPANIJA, OIB 20042466298</item>
      <item>GRAD ZAGREB, OIB 61817894937</item>
      <item>Općinski sud u Zlataru, zk odjel Donja Stubica</item>
      <item>OPĆINA GORNJA STUBICA, OIB 82071829681</item>
      <item>GRAD DONJA STUBICA, OIB 31330710032</item>
      <item>REPUBLIKA HRVATSKA MINISTARSTVO FINANCIJA, OIB 18683136487</item>
      <item>MINISTARSTVO PODUZETNIŠTVA I OBRTA, OIB 53478826580</item>
      <item>MINISTARSTVO GOSPODARSTVA, PODUZETNIŠTVA I OBRTA, OIB 22413472900</item>
      <item>Ivica Mesic</item>
      <item>NISKOGRADNJA HREN društvo s ograničenom odgovornošću za graditeljstvo i usluge, OIB 27587651734</item>
    </derivirana_varijabla>
  </DomainObject.Predmet.OstaliListFormatedOIB>
  <DomainObject.Predmet.OstaliListFormatedWithAdress>
    <izvorni_sadrzaj>
      <item>Općinsko državno odvjetništvo u Zlataru, x, 49250 Zlatar</item>
      <item>ŽUPANIJSKO DRŽAVNO ODVJETNIŠTVO U ZAGREBU, Savska Cesta 41, 10000 Zagreb</item>
      <item>B.E.T. d.o.o., Ivana Peštaja 1/A, 49240 Donja Stubica</item>
      <item>Alma Klepac, Drage Stipca 4, 10000 Zagreb</item>
      <item>KARLOVAČKA BANKA dioničko društvo, Ivana Gorana Kovačića 1, 47000 Karlovac</item>
      <item>Vaba d.d. banka Varaždin, Aleja Kralja Zvonimira 1, 42000 Varaždin</item>
      <item>REPUBLIKA HRVATSKA MINISTARSTVO FINANCIJA, Lj. Gaja 2, 49000 Krapina</item>
      <item>REPUBLIKA HRVATSKA MINISTARSTVO FINANCIJA, Av. Dubrovnik 32, 10000 Zagreb</item>
      <item>MINISTARSTVO KULTURE, Runjaninova 2, 10000 Zagreb</item>
      <item>Državni ured za upravljanje državnom imovinom, Dežmanova 10, 10000 Zagreb</item>
      <item>OPĆINA GORNJA STUBICA, Trg Svetog Jurja 2, 49240 Gornja Stubica</item>
      <item>KRAPINSKO-ZAGORSKA ŽUPANIJA, Magistratska 1, 49000 Krapina</item>
      <item>GRAD ZAGREB, Trg Stjepana Radića 1, 10000 Zagreb</item>
      <item>Općinski sud u Zlataru, zk odjel Donja Stubica, Trg Matije Gupca 31, 49240 Donja Stubica</item>
      <item>OPĆINA GORNJA STUBICA, Trg Svetog Jurja 2, 49240 Gornja Stubica</item>
      <item>GRAD DONJA STUBICA, Trg Matije Gupca 20, 49240 Donja Stubica</item>
      <item>REPUBLIKA HRVATSKA MINISTARSTVO FINANCIJA, Ivana Rendića 5, 49000 Krapina</item>
      <item>MINISTARSTVO PODUZETNIŠTVA I OBRTA, Ulica Grada Vukovara 78, 10000 Zagreb</item>
      <item>MINISTARSTVO GOSPODARSTVA, PODUZETNIŠTVA I OBRTA, Ulica Grada Vukovara 78, 10000 Zagreb</item>
      <item>Ivica Mesic, Boškovićeva 20, 10000 Zagreb</item>
      <item>NISKOGRADNJA HREN društvo s ograničenom odgovornošću za graditeljstvo i usluge, Golubovečka 85, 49240 Donja Stubica</item>
    </izvorni_sadrzaj>
    <derivirana_varijabla naziv="DomainObject.Predmet.OstaliListFormatedWithAdress_1">
      <item>Općinsko državno odvjetništvo u Zlataru, x, 49250 Zlatar</item>
      <item>ŽUPANIJSKO DRŽAVNO ODVJETNIŠTVO U ZAGREBU, Savska Cesta 41, 10000 Zagreb</item>
      <item>B.E.T. d.o.o., Ivana Peštaja 1/A, 49240 Donja Stubica</item>
      <item>Alma Klepac, Drage Stipca 4, 10000 Zagreb</item>
      <item>KARLOVAČKA BANKA dioničko društvo, Ivana Gorana Kovačića 1, 47000 Karlovac</item>
      <item>Vaba d.d. banka Varaždin, Aleja Kralja Zvonimira 1, 42000 Varaždin</item>
      <item>REPUBLIKA HRVATSKA MINISTARSTVO FINANCIJA, Lj. Gaja 2, 49000 Krapina</item>
      <item>REPUBLIKA HRVATSKA MINISTARSTVO FINANCIJA, Av. Dubrovnik 32, 10000 Zagreb</item>
      <item>MINISTARSTVO KULTURE, Runjaninova 2, 10000 Zagreb</item>
      <item>Državni ured za upravljanje državnom imovinom, Dežmanova 10, 10000 Zagreb</item>
      <item>OPĆINA GORNJA STUBICA, Trg Svetog Jurja 2, 49240 Gornja Stubica</item>
      <item>KRAPINSKO-ZAGORSKA ŽUPANIJA, Magistratska 1, 49000 Krapina</item>
      <item>GRAD ZAGREB, Trg Stjepana Radića 1, 10000 Zagreb</item>
      <item>Općinski sud u Zlataru, zk odjel Donja Stubica, Trg Matije Gupca 31, 49240 Donja Stubica</item>
      <item>OPĆINA GORNJA STUBICA, Trg Svetog Jurja 2, 49240 Gornja Stubica</item>
      <item>GRAD DONJA STUBICA, Trg Matije Gupca 20, 49240 Donja Stubica</item>
      <item>REPUBLIKA HRVATSKA MINISTARSTVO FINANCIJA, Ivana Rendića 5, 49000 Krapina</item>
      <item>MINISTARSTVO PODUZETNIŠTVA I OBRTA, Ulica Grada Vukovara 78, 10000 Zagreb</item>
      <item>MINISTARSTVO GOSPODARSTVA, PODUZETNIŠTVA I OBRTA, Ulica Grada Vukovara 78, 10000 Zagreb</item>
      <item>Ivica Mesic, Boškovićeva 20, 10000 Zagreb</item>
      <item>NISKOGRADNJA HREN društvo s ograničenom odgovornošću za graditeljstvo i usluge, Golubovečka 85, 49240 Donja Stubica</item>
    </derivirana_varijabla>
  </DomainObject.Predmet.OstaliListFormatedWithAdress>
  <DomainObject.Predmet.OstaliListFormatedWithAdressOIB>
    <izvorni_sadrzaj>
      <item>Općinsko državno odvjetništvo u Zlataru, x, 49250 Zlatar</item>
      <item>ŽUPANIJSKO DRŽAVNO ODVJETNIŠTVO U ZAGREBU, OIB 16488001145, Savska Cesta 41, 10000 Zagreb</item>
      <item>B.E.T. d.o.o., Ivana Peštaja 1/A, 49240 Donja Stubica</item>
      <item>Alma Klepac, OIB 20525854329, Drage Stipca 4, 10000 Zagreb</item>
      <item>KARLOVAČKA BANKA dioničko društvo, OIB 08106331075, Ivana Gorana Kovačića 1, 47000 Karlovac</item>
      <item>Vaba d.d. banka Varaždin, OIB 38182927268, Aleja Kralja Zvonimira 1, 42000 Varaždin</item>
      <item>REPUBLIKA HRVATSKA MINISTARSTVO FINANCIJA, OIB 18683136487, Lj. Gaja 2, 49000 Krapina</item>
      <item>REPUBLIKA HRVATSKA MINISTARSTVO FINANCIJA, OIB 18683136487, Av. Dubrovnik 32, 10000 Zagreb</item>
      <item>MINISTARSTVO KULTURE, OIB 37836302645, Runjaninova 2, 10000 Zagreb</item>
      <item>Državni ured za upravljanje državnom imovinom, OIB 21517370020, Dežmanova 10, 10000 Zagreb</item>
      <item>OPĆINA GORNJA STUBICA, OIB 82071829681, Trg Svetog Jurja 2, 49240 Gornja Stubica</item>
      <item>KRAPINSKO-ZAGORSKA ŽUPANIJA, OIB 20042466298, Magistratska 1, 49000 Krapina</item>
      <item>GRAD ZAGREB, OIB 61817894937, Trg Stjepana Radića 1, 10000 Zagreb</item>
      <item>Općinski sud u Zlataru, zk odjel Donja Stubica, Trg Matije Gupca 31, 49240 Donja Stubica</item>
      <item>OPĆINA GORNJA STUBICA, OIB 82071829681, Trg Svetog Jurja 2, 49240 Gornja Stubica</item>
      <item>GRAD DONJA STUBICA, OIB 31330710032, Trg Matije Gupca 20, 49240 Donja Stubica</item>
      <item>REPUBLIKA HRVATSKA MINISTARSTVO FINANCIJA, OIB 18683136487, Ivana Rendića 5, 49000 Krapina</item>
      <item>MINISTARSTVO PODUZETNIŠTVA I OBRTA, OIB 53478826580, Ulica Grada Vukovara 78, 10000 Zagreb</item>
      <item>MINISTARSTVO GOSPODARSTVA, PODUZETNIŠTVA I OBRTA, OIB 22413472900, Ulica Grada Vukovara 78, 10000 Zagreb</item>
      <item>Ivica Mesic, Boškovićeva 20, 10000 Zagreb</item>
      <item>NISKOGRADNJA HREN društvo s ograničenom odgovornošću za graditeljstvo i usluge, OIB 27587651734, Golubovečka 85, 49240 Donja Stubica</item>
    </izvorni_sadrzaj>
    <derivirana_varijabla naziv="DomainObject.Predmet.OstaliListFormatedWithAdressOIB_1">
      <item>Općinsko državno odvjetništvo u Zlataru, x, 49250 Zlatar</item>
      <item>ŽUPANIJSKO DRŽAVNO ODVJETNIŠTVO U ZAGREBU, OIB 16488001145, Savska Cesta 41, 10000 Zagreb</item>
      <item>B.E.T. d.o.o., Ivana Peštaja 1/A, 49240 Donja Stubica</item>
      <item>Alma Klepac, OIB 20525854329, Drage Stipca 4, 10000 Zagreb</item>
      <item>KARLOVAČKA BANKA dioničko društvo, OIB 08106331075, Ivana Gorana Kovačića 1, 47000 Karlovac</item>
      <item>Vaba d.d. banka Varaždin, OIB 38182927268, Aleja Kralja Zvonimira 1, 42000 Varaždin</item>
      <item>REPUBLIKA HRVATSKA MINISTARSTVO FINANCIJA, OIB 18683136487, Lj. Gaja 2, 49000 Krapina</item>
      <item>REPUBLIKA HRVATSKA MINISTARSTVO FINANCIJA, OIB 18683136487, Av. Dubrovnik 32, 10000 Zagreb</item>
      <item>MINISTARSTVO KULTURE, OIB 37836302645, Runjaninova 2, 10000 Zagreb</item>
      <item>Državni ured za upravljanje državnom imovinom, OIB 21517370020, Dežmanova 10, 10000 Zagreb</item>
      <item>OPĆINA GORNJA STUBICA, OIB 82071829681, Trg Svetog Jurja 2, 49240 Gornja Stubica</item>
      <item>KRAPINSKO-ZAGORSKA ŽUPANIJA, OIB 20042466298, Magistratska 1, 49000 Krapina</item>
      <item>GRAD ZAGREB, OIB 61817894937, Trg Stjepana Radića 1, 10000 Zagreb</item>
      <item>Općinski sud u Zlataru, zk odjel Donja Stubica, Trg Matije Gupca 31, 49240 Donja Stubica</item>
      <item>OPĆINA GORNJA STUBICA, OIB 82071829681, Trg Svetog Jurja 2, 49240 Gornja Stubica</item>
      <item>GRAD DONJA STUBICA, OIB 31330710032, Trg Matije Gupca 20, 49240 Donja Stubica</item>
      <item>REPUBLIKA HRVATSKA MINISTARSTVO FINANCIJA, OIB 18683136487, Ivana Rendića 5, 49000 Krapina</item>
      <item>MINISTARSTVO PODUZETNIŠTVA I OBRTA, OIB 53478826580, Ulica Grada Vukovara 78, 10000 Zagreb</item>
      <item>MINISTARSTVO GOSPODARSTVA, PODUZETNIŠTVA I OBRTA, OIB 22413472900, Ulica Grada Vukovara 78, 10000 Zagreb</item>
      <item>Ivica Mesic, Boškovićeva 20, 10000 Zagreb</item>
      <item>NISKOGRADNJA HREN društvo s ograničenom odgovornošću za graditeljstvo i usluge, OIB 27587651734, Golubovečka 85, 49240 Donja Stubica</item>
    </derivirana_varijabla>
  </DomainObject.Predmet.OstaliListFormatedWithAdressOIB>
  <DomainObject.Predmet.OstaliListNazivFormated>
    <izvorni_sadrzaj>
      <item>Općinsko državno odvjetništvo u Zlataru</item>
      <item>ŽUPANIJSKO DRŽAVNO ODVJETNIŠTVO U ZAGREBU</item>
      <item>B.E.T. d.o.o.</item>
      <item>Alma Klepac</item>
      <item>KARLOVAČKA BANKA dioničko društvo</item>
      <item>Vaba d.d. banka Varaždin</item>
      <item>REPUBLIKA HRVATSKA MINISTARSTVO FINANCIJA</item>
      <item>REPUBLIKA HRVATSKA MINISTARSTVO FINANCIJA</item>
      <item>MINISTARSTVO KULTURE</item>
      <item>Državni ured za upravljanje državnom imovinom</item>
      <item>OPĆINA GORNJA STUBICA</item>
      <item>KRAPINSKO-ZAGORSKA ŽUPANIJA</item>
      <item>GRAD ZAGREB</item>
      <item>Općinski sud u Zlataru, zk odjel Donja Stubica</item>
      <item>OPĆINA GORNJA STUBICA</item>
      <item>GRAD DONJA STUBICA</item>
      <item>REPUBLIKA HRVATSKA MINISTARSTVO FINANCIJA</item>
      <item>MINISTARSTVO PODUZETNIŠTVA I OBRTA</item>
      <item>MINISTARSTVO GOSPODARSTVA, PODUZETNIŠTVA I OBRTA</item>
      <item>Ivica Mesic</item>
      <item>NISKOGRADNJA HREN društvo s ograničenom odgovornošću za graditeljstvo i usluge</item>
    </izvorni_sadrzaj>
    <derivirana_varijabla naziv="DomainObject.Predmet.OstaliListNazivFormated_1">
      <item>Općinsko državno odvjetništvo u Zlataru</item>
      <item>ŽUPANIJSKO DRŽAVNO ODVJETNIŠTVO U ZAGREBU</item>
      <item>B.E.T. d.o.o.</item>
      <item>Alma Klepac</item>
      <item>KARLOVAČKA BANKA dioničko društvo</item>
      <item>Vaba d.d. banka Varaždin</item>
      <item>REPUBLIKA HRVATSKA MINISTARSTVO FINANCIJA</item>
      <item>REPUBLIKA HRVATSKA MINISTARSTVO FINANCIJA</item>
      <item>MINISTARSTVO KULTURE</item>
      <item>Državni ured za upravljanje državnom imovinom</item>
      <item>OPĆINA GORNJA STUBICA</item>
      <item>KRAPINSKO-ZAGORSKA ŽUPANIJA</item>
      <item>GRAD ZAGREB</item>
      <item>Općinski sud u Zlataru, zk odjel Donja Stubica</item>
      <item>OPĆINA GORNJA STUBICA</item>
      <item>GRAD DONJA STUBICA</item>
      <item>REPUBLIKA HRVATSKA MINISTARSTVO FINANCIJA</item>
      <item>MINISTARSTVO PODUZETNIŠTVA I OBRTA</item>
      <item>MINISTARSTVO GOSPODARSTVA, PODUZETNIŠTVA I OBRTA</item>
      <item>Ivica Mesic</item>
      <item>NISKOGRADNJA HREN društvo s ograničenom odgovornošću za graditeljstvo i usluge</item>
    </derivirana_varijabla>
  </DomainObject.Predmet.OstaliListNazivFormated>
  <DomainObject.Predmet.OstaliListNazivFormatedOIB>
    <izvorni_sadrzaj>
      <item>Općinsko državno odvjetništvo u Zlataru</item>
      <item>ŽUPANIJSKO DRŽAVNO ODVJETNIŠTVO U ZAGREBU, OIB 16488001145</item>
      <item>B.E.T. d.o.o.</item>
      <item>Alma Klepac, OIB 20525854329</item>
      <item>KARLOVAČKA BANKA dioničko društvo, OIB 08106331075</item>
      <item>Vaba d.d. banka Varaždin, OIB 38182927268</item>
      <item>REPUBLIKA HRVATSKA MINISTARSTVO FINANCIJA, OIB 18683136487</item>
      <item>REPUBLIKA HRVATSKA MINISTARSTVO FINANCIJA, OIB 18683136487</item>
      <item>MINISTARSTVO KULTURE, OIB 37836302645</item>
      <item>Državni ured za upravljanje državnom imovinom, OIB 21517370020</item>
      <item>OPĆINA GORNJA STUBICA, OIB 82071829681</item>
      <item>KRAPINSKO-ZAGORSKA ŽUPANIJA, OIB 20042466298</item>
      <item>GRAD ZAGREB, OIB 61817894937</item>
      <item>Općinski sud u Zlataru, zk odjel Donja Stubica</item>
      <item>OPĆINA GORNJA STUBICA, OIB 82071829681</item>
      <item>GRAD DONJA STUBICA, OIB 31330710032</item>
      <item>REPUBLIKA HRVATSKA MINISTARSTVO FINANCIJA, OIB 18683136487</item>
      <item>MINISTARSTVO PODUZETNIŠTVA I OBRTA, OIB 53478826580</item>
      <item>MINISTARSTVO GOSPODARSTVA, PODUZETNIŠTVA I OBRTA, OIB 22413472900</item>
      <item>Ivica Mesic</item>
      <item>NISKOGRADNJA HREN društvo s ograničenom odgovornošću za graditeljstvo i usluge, OIB 27587651734</item>
    </izvorni_sadrzaj>
    <derivirana_varijabla naziv="DomainObject.Predmet.OstaliListNazivFormatedOIB_1">
      <item>Općinsko državno odvjetništvo u Zlataru</item>
      <item>ŽUPANIJSKO DRŽAVNO ODVJETNIŠTVO U ZAGREBU, OIB 16488001145</item>
      <item>B.E.T. d.o.o.</item>
      <item>Alma Klepac, OIB 20525854329</item>
      <item>KARLOVAČKA BANKA dioničko društvo, OIB 08106331075</item>
      <item>Vaba d.d. banka Varaždin, OIB 38182927268</item>
      <item>REPUBLIKA HRVATSKA MINISTARSTVO FINANCIJA, OIB 18683136487</item>
      <item>REPUBLIKA HRVATSKA MINISTARSTVO FINANCIJA, OIB 18683136487</item>
      <item>MINISTARSTVO KULTURE, OIB 37836302645</item>
      <item>Državni ured za upravljanje državnom imovinom, OIB 21517370020</item>
      <item>OPĆINA GORNJA STUBICA, OIB 82071829681</item>
      <item>KRAPINSKO-ZAGORSKA ŽUPANIJA, OIB 20042466298</item>
      <item>GRAD ZAGREB, OIB 61817894937</item>
      <item>Općinski sud u Zlataru, zk odjel Donja Stubica</item>
      <item>OPĆINA GORNJA STUBICA, OIB 82071829681</item>
      <item>GRAD DONJA STUBICA, OIB 31330710032</item>
      <item>REPUBLIKA HRVATSKA MINISTARSTVO FINANCIJA, OIB 18683136487</item>
      <item>MINISTARSTVO PODUZETNIŠTVA I OBRTA, OIB 53478826580</item>
      <item>MINISTARSTVO GOSPODARSTVA, PODUZETNIŠTVA I OBRTA, OIB 22413472900</item>
      <item>Ivica Mesic</item>
      <item>NISKOGRADNJA HREN društvo s ograničenom odgovornošću za graditeljstvo i usluge, OIB 27587651734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2018.</izvorni_sadrzaj>
    <derivirana_varijabla naziv="DomainObject.Datum_1">22. svibnja 2018.</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VILINSKE POLJANE d.o.o za turizam i usluge</izvorni_sadrzaj>
    <derivirana_varijabla naziv="DomainObject.Predmet.ProtustrankaIDrugi_1">VILINSKE POLJANE d.o.o za turizam i usluge</derivirana_varijabla>
  </DomainObject.Predmet.ProtustrankaIDrugi>
  <DomainObject.Predmet.StrankaIDrugiAdressOIB>
    <izvorni_sadrzaj>Financijska agencija, OIB 85821130368, Ulica grada Vukovara 70, 10000 Zagreb i dr.</izvorni_sadrzaj>
    <derivirana_varijabla naziv="DomainObject.Predmet.StrankaIDrugiAdressOIB_1">Financijska agencija, OIB 85821130368, Ulica grada Vukovara 70, 10000 Zagreb i dr.</derivirana_varijabla>
  </DomainObject.Predmet.StrankaIDrugiAdressOIB>
  <DomainObject.Predmet.ProtustrankaIDrugiAdressOIB>
    <izvorni_sadrzaj>VILINSKE POLJANE d.o.o za turizam i usluge, OIB 99874651208, GOLUBOVEČKA 42, DVORAC STUBIČKI GOLUBOVEC, 49240 Donja Stubica</izvorni_sadrzaj>
    <derivirana_varijabla naziv="DomainObject.Predmet.ProtustrankaIDrugiAdressOIB_1">VILINSKE POLJANE d.o.o za turizam i usluge, OIB 99874651208, GOLUBOVEČKA 42, DVORAC STUBIČKI GOLUBOVEC, 49240 Donja Stubica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VILINSKE POLJANE d.o.o za turizam i usluge</item>
      <item>Općinsko državno odvjetništvo u Zlataru</item>
      <item>ŽUPANIJSKO DRŽAVNO ODVJETNIŠTVO U ZAGREBU</item>
      <item>B.E.T. d.o.o.</item>
      <item>B.E.T. d.o.o. za promet nekretninama</item>
      <item>Alma Klepac</item>
      <item>KARLOVAČKA BANKA dioničko društvo</item>
      <item>Vaba d.d. banka Varaždin</item>
      <item>REPUBLIKA HRVATSKA MINISTARSTVO FINANCIJA</item>
      <item>REPUBLIKA HRVATSKA MINISTARSTVO FINANCIJA</item>
      <item>MINISTARSTVO KULTURE</item>
      <item>Državni ured za upravljanje državnom imovinom</item>
      <item>OPĆINA GORNJA STUBICA</item>
      <item>KRAPINSKO-ZAGORSKA ŽUPANIJA</item>
      <item>GRAD ZAGREB</item>
      <item>Općinski sud u Zlataru, zk odjel Donja Stubica</item>
      <item>OPĆINA GORNJA STUBICA</item>
      <item>GRAD DONJA STUBICA</item>
      <item>Općinski sud u Zlataru</item>
      <item>REPUBLIKA HRVATSKA MINISTARSTVO FINANCIJA</item>
      <item>MINISTARSTVO PODUZETNIŠTVA I OBRTA</item>
      <item>MINISTARSTVO GOSPODARSTVA, PODUZETNIŠTVA I OBRTA</item>
      <item>Ivica Mesic</item>
      <item>NISKOGRADNJA HREN društvo s ograničenom odgovornošću za graditeljstvo i usluge</item>
      <item>BIO-VET d.o.o. za proizvodnju, promet i usluge</item>
      <item>Krapinsko zagorska županija</item>
      <item>LETOVI d.o.o. za trgovinu i usluge</item>
      <item>MOSOR PROJEKT d.o.o. za usluge</item>
      <item>Hrvoje-Nikola Cvetković</item>
    </izvorni_sadrzaj>
    <derivirana_varijabla naziv="DomainObject.Predmet.SudioniciListNaziv_1">
      <item>Financijska agencija</item>
      <item>VILINSKE POLJANE d.o.o za turizam i usluge</item>
      <item>Općinsko državno odvjetništvo u Zlataru</item>
      <item>ŽUPANIJSKO DRŽAVNO ODVJETNIŠTVO U ZAGREBU</item>
      <item>B.E.T. d.o.o.</item>
      <item>B.E.T. d.o.o. za promet nekretninama</item>
      <item>Alma Klepac</item>
      <item>KARLOVAČKA BANKA dioničko društvo</item>
      <item>Vaba d.d. banka Varaždin</item>
      <item>REPUBLIKA HRVATSKA MINISTARSTVO FINANCIJA</item>
      <item>REPUBLIKA HRVATSKA MINISTARSTVO FINANCIJA</item>
      <item>MINISTARSTVO KULTURE</item>
      <item>Državni ured za upravljanje državnom imovinom</item>
      <item>OPĆINA GORNJA STUBICA</item>
      <item>KRAPINSKO-ZAGORSKA ŽUPANIJA</item>
      <item>GRAD ZAGREB</item>
      <item>Općinski sud u Zlataru, zk odjel Donja Stubica</item>
      <item>OPĆINA GORNJA STUBICA</item>
      <item>GRAD DONJA STUBICA</item>
      <item>Općinski sud u Zlataru</item>
      <item>REPUBLIKA HRVATSKA MINISTARSTVO FINANCIJA</item>
      <item>MINISTARSTVO PODUZETNIŠTVA I OBRTA</item>
      <item>MINISTARSTVO GOSPODARSTVA, PODUZETNIŠTVA I OBRTA</item>
      <item>Ivica Mesic</item>
      <item>NISKOGRADNJA HREN društvo s ograničenom odgovornošću za graditeljstvo i usluge</item>
      <item>BIO-VET d.o.o. za proizvodnju, promet i usluge</item>
      <item>Krapinsko zagorska županija</item>
      <item>LETOVI d.o.o. za trgovinu i usluge</item>
      <item>MOSOR PROJEKT d.o.o. za usluge</item>
      <item>Hrvoje-Nikola Cvetković</item>
    </derivirana_varijabla>
  </DomainObject.Predmet.SudioniciListNaziv>
  <DomainObject.Predmet.SudioniciListAdressOIB>
    <izvorni_sadrzaj>
      <item>Financijska agencija, OIB 85821130368, Ulica grada Vukovara 70,10000 Zagreb</item>
      <item>VILINSKE POLJANE d.o.o za turizam i usluge, OIB 99874651208, GOLUBOVEČKA 42, DVORAC STUBIČKI GOLUBOVEC,49240 Donja Stubica</item>
      <item>Općinsko državno odvjetništvo u Zlataru, x,49250 Zlatar</item>
      <item>ŽUPANIJSKO DRŽAVNO ODVJETNIŠTVO U ZAGREBU, OIB 16488001145, Savska Cesta 41,10000 Zagreb</item>
      <item>B.E.T. d.o.o., Ivana Peštaja 1/A,49240 Donja Stubica</item>
      <item>B.E.T. d.o.o. za promet nekretninama, OIB 51385806151, Ivana Peštaja 1/A,49240 Donja Stubica</item>
      <item>Alma Klepac, OIB 20525854329, Drage Stipca 4,10000 Zagreb</item>
      <item>KARLOVAČKA BANKA dioničko društvo, OIB 08106331075, Ivana Gorana Kovačića 1,47000 Karlovac</item>
      <item>Vaba d.d. banka Varaždin, OIB 38182927268, Aleja Kralja Zvonimira 1,42000 Varaždin</item>
      <item>REPUBLIKA HRVATSKA MINISTARSTVO FINANCIJA, OIB 18683136487, Lj. Gaja 2,49000 Krapina</item>
      <item>REPUBLIKA HRVATSKA MINISTARSTVO FINANCIJA, OIB 18683136487, Av. Dubrovnik 32,10000 Zagreb</item>
      <item>MINISTARSTVO KULTURE, OIB 37836302645, Runjaninova 2,10000 Zagreb</item>
      <item>Državni ured za upravljanje državnom imovinom, OIB 21517370020, Dežmanova 10,10000 Zagreb</item>
      <item>OPĆINA GORNJA STUBICA, OIB 82071829681, Trg Svetog Jurja 2,49240 Gornja Stubica</item>
      <item>KRAPINSKO-ZAGORSKA ŽUPANIJA, OIB 20042466298, Magistratska 1,49000 Krapina</item>
      <item>GRAD ZAGREB, OIB 61817894937, Trg Stjepana Radića 1,10000 Zagreb</item>
      <item>Općinski sud u Zlataru, zk odjel Donja Stubica, Trg Matije Gupca 31,49240 Donja Stubica</item>
      <item>OPĆINA GORNJA STUBICA, OIB 82071829681, Trg Svetog Jurja 2,49240 Gornja Stubica</item>
      <item>GRAD DONJA STUBICA, OIB 31330710032, Trg Matije Gupca 20,49240 Donja Stubica</item>
      <item>Općinski sud u Zlataru</item>
      <item>REPUBLIKA HRVATSKA MINISTARSTVO FINANCIJA, OIB 18683136487, Ivana Rendića 5,49000 Krapina</item>
      <item>MINISTARSTVO PODUZETNIŠTVA I OBRTA, OIB 53478826580, Ulica Grada Vukovara 78,10000 Zagreb</item>
      <item>MINISTARSTVO GOSPODARSTVA, PODUZETNIŠTVA I OBRTA, OIB 22413472900, Ulica Grada Vukovara 78,10000 Zagreb</item>
      <item>Ivica Mesic, Boškovićeva 20,10000 Zagreb</item>
      <item>NISKOGRADNJA HREN društvo s ograničenom odgovornošću za graditeljstvo i usluge, OIB 27587651734, Golubovečka 85,49240 Donja Stubica</item>
      <item>BIO-VET d.o.o. za proizvodnju, promet i usluge, OIB 77124839504, Donji Sređani 6,43500 Dežanovac</item>
      <item>Krapinsko zagorska županija</item>
      <item>LETOVI d.o.o. za trgovinu i usluge, OIB 69197482588, Kranjčevićeva 53,10000 Zagreb</item>
      <item>MOSOR PROJEKT d.o.o. za usluge, OIB 24310112551, Ilica 93,10000 Zagreb</item>
      <item>Hrvoje-Nikola Cvetković, OIB 21275369670, Somborska Ulica 9,10000 Zagreb</item>
    </izvorni_sadrzaj>
    <derivirana_varijabla naziv="DomainObject.Predmet.SudioniciListAdressOIB_1">
      <item>Financijska agencija, OIB 85821130368, Ulica grada Vukovara 70,10000 Zagreb</item>
      <item>VILINSKE POLJANE d.o.o za turizam i usluge, OIB 99874651208, GOLUBOVEČKA 42, DVORAC STUBIČKI GOLUBOVEC,49240 Donja Stubica</item>
      <item>Općinsko državno odvjetništvo u Zlataru, x,49250 Zlatar</item>
      <item>ŽUPANIJSKO DRŽAVNO ODVJETNIŠTVO U ZAGREBU, OIB 16488001145, Savska Cesta 41,10000 Zagreb</item>
      <item>B.E.T. d.o.o., Ivana Peštaja 1/A,49240 Donja Stubica</item>
      <item>B.E.T. d.o.o. za promet nekretninama, OIB 51385806151, Ivana Peštaja 1/A,49240 Donja Stubica</item>
      <item>Alma Klepac, OIB 20525854329, Drage Stipca 4,10000 Zagreb</item>
      <item>KARLOVAČKA BANKA dioničko društvo, OIB 08106331075, Ivana Gorana Kovačića 1,47000 Karlovac</item>
      <item>Vaba d.d. banka Varaždin, OIB 38182927268, Aleja Kralja Zvonimira 1,42000 Varaždin</item>
      <item>REPUBLIKA HRVATSKA MINISTARSTVO FINANCIJA, OIB 18683136487, Lj. Gaja 2,49000 Krapina</item>
      <item>REPUBLIKA HRVATSKA MINISTARSTVO FINANCIJA, OIB 18683136487, Av. Dubrovnik 32,10000 Zagreb</item>
      <item>MINISTARSTVO KULTURE, OIB 37836302645, Runjaninova 2,10000 Zagreb</item>
      <item>Državni ured za upravljanje državnom imovinom, OIB 21517370020, Dežmanova 10,10000 Zagreb</item>
      <item>OPĆINA GORNJA STUBICA, OIB 82071829681, Trg Svetog Jurja 2,49240 Gornja Stubica</item>
      <item>KRAPINSKO-ZAGORSKA ŽUPANIJA, OIB 20042466298, Magistratska 1,49000 Krapina</item>
      <item>GRAD ZAGREB, OIB 61817894937, Trg Stjepana Radića 1,10000 Zagreb</item>
      <item>Općinski sud u Zlataru, zk odjel Donja Stubica, Trg Matije Gupca 31,49240 Donja Stubica</item>
      <item>OPĆINA GORNJA STUBICA, OIB 82071829681, Trg Svetog Jurja 2,49240 Gornja Stubica</item>
      <item>GRAD DONJA STUBICA, OIB 31330710032, Trg Matije Gupca 20,49240 Donja Stubica</item>
      <item>Općinski sud u Zlataru</item>
      <item>REPUBLIKA HRVATSKA MINISTARSTVO FINANCIJA, OIB 18683136487, Ivana Rendića 5,49000 Krapina</item>
      <item>MINISTARSTVO PODUZETNIŠTVA I OBRTA, OIB 53478826580, Ulica Grada Vukovara 78,10000 Zagreb</item>
      <item>MINISTARSTVO GOSPODARSTVA, PODUZETNIŠTVA I OBRTA, OIB 22413472900, Ulica Grada Vukovara 78,10000 Zagreb</item>
      <item>Ivica Mesic, Boškovićeva 20,10000 Zagreb</item>
      <item>NISKOGRADNJA HREN društvo s ograničenom odgovornošću za graditeljstvo i usluge, OIB 27587651734, Golubovečka 85,49240 Donja Stubica</item>
      <item>BIO-VET d.o.o. za proizvodnju, promet i usluge, OIB 77124839504, Donji Sređani 6,43500 Dežanovac</item>
      <item>Krapinsko zagorska županija</item>
      <item>LETOVI d.o.o. za trgovinu i usluge, OIB 69197482588, Kranjčevićeva 53,10000 Zagreb</item>
      <item>MOSOR PROJEKT d.o.o. za usluge, OIB 24310112551, Ilica 93,10000 Zagreb</item>
      <item>Hrvoje-Nikola Cvetković, OIB 21275369670, Somborska Ulica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99874651208</item>
      <item>, OIB null</item>
      <item>, OIB 16488001145</item>
      <item>, OIB null</item>
      <item>, OIB 51385806151</item>
      <item>, OIB 20525854329</item>
      <item>, OIB 08106331075</item>
      <item>, OIB 38182927268</item>
      <item>, OIB 18683136487</item>
      <item>, OIB 18683136487</item>
      <item>, OIB 37836302645</item>
      <item>, OIB 21517370020</item>
      <item>, OIB 82071829681</item>
      <item>, OIB 20042466298</item>
      <item>, OIB 61817894937</item>
      <item>, OIB null</item>
      <item>, OIB 82071829681</item>
      <item>, OIB 31330710032</item>
      <item>, OIB null</item>
      <item>, OIB 18683136487</item>
      <item>, OIB 53478826580</item>
      <item>, OIB 22413472900</item>
      <item>, OIB null</item>
      <item>, OIB 27587651734</item>
      <item>, OIB 77124839504</item>
      <item>, OIB null</item>
      <item>, OIB 69197482588</item>
      <item>, OIB 24310112551</item>
      <item>, OIB 21275369670</item>
    </izvorni_sadrzaj>
    <derivirana_varijabla naziv="DomainObject.Predmet.SudioniciListNazivOIB_1">
      <item>, OIB 85821130368</item>
      <item>, OIB 99874651208</item>
      <item>, OIB null</item>
      <item>, OIB 16488001145</item>
      <item>, OIB null</item>
      <item>, OIB 51385806151</item>
      <item>, OIB 20525854329</item>
      <item>, OIB 08106331075</item>
      <item>, OIB 38182927268</item>
      <item>, OIB 18683136487</item>
      <item>, OIB 18683136487</item>
      <item>, OIB 37836302645</item>
      <item>, OIB 21517370020</item>
      <item>, OIB 82071829681</item>
      <item>, OIB 20042466298</item>
      <item>, OIB 61817894937</item>
      <item>, OIB null</item>
      <item>, OIB 82071829681</item>
      <item>, OIB 31330710032</item>
      <item>, OIB null</item>
      <item>, OIB 18683136487</item>
      <item>, OIB 53478826580</item>
      <item>, OIB 22413472900</item>
      <item>, OIB null</item>
      <item>, OIB 27587651734</item>
      <item>, OIB 77124839504</item>
      <item>, OIB null</item>
      <item>, OIB 69197482588</item>
      <item>, OIB 24310112551</item>
      <item>, OIB 21275369670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Klepac, OIB 20525854329, Ulica Drage Stipca 4, 10000 Zagreb</item>
    </izvorni_sadrzaj>
    <derivirana_varijabla naziv="DomainObject.Predmet.StecajniUpraviteljiListAddressOIB_1">
      <item>Alma Klepac, OIB 20525854329, Ulica Drage Stipca 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7</properties:Pages>
  <properties:Words>1964</properties:Words>
  <properties:Characters>11306</properties:Characters>
  <properties:Lines>298</properties:Lines>
  <properties:Paragraphs>75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13333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2018-05-22T11:42:00Z</dcterms:created>
  <dc:creator>BISERKA CALIC</dc:creator>
  <cp:lastModifiedBy>Jadranka Zelić</cp:lastModifiedBy>
  <cp:lastPrinted>2018-05-22T11:41:00Z</cp:lastPrinted>
  <dcterms:modified xmlns:xsi="http://www.w3.org/2001/XMLSchema-instance" xsi:type="dcterms:W3CDTF">2018-05-22T11:43:00Z</dcterms:modified>
  <cp:revision>3</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(NOVO Rješenje dosuda prvokup vilinske poljane 22.5.2018.docx)</vt:lpwstr>
  </prop:property>
  <prop:property name="CC_coloring" pid="4" fmtid="{D5CDD505-2E9C-101B-9397-08002B2CF9AE}">
    <vt:bool>false</vt:bool>
  </prop:property>
  <prop:property name="BrojStranica" pid="5" fmtid="{D5CDD505-2E9C-101B-9397-08002B2CF9AE}">
    <vt:i4>7</vt:i4>
  </prop:property>
</prop:Properties>
</file>