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af010" w14:paraId="26af010" w:rsidRDefault="00AC0FD2" w:rsidP="00C85453" w:rsidR="00AC0FD2" w:rsidRPr="00A87074">
      <w:pPr>
        <w:pStyle w:val="Standard"/>
        <w:tabs>
          <w:tab w:pos="4005" w:val="left"/>
        </w:tabs>
        <w15:collapsed w:val="false"/>
        <w:rPr>
          <w:rFonts w:cs="Times New Roman"/>
          <w:b/>
          <w:bCs/>
          <w:sz w:val="22"/>
          <w:szCs w:val="22"/>
        </w:rPr>
      </w:pPr>
      <w:bookmarkStart w:name="_GoBack" w:id="0"/>
      <w:bookmarkEnd w:id="0"/>
    </w:p>
    <w:p w:rsidRDefault="00AC0FD2" w:rsidP="00AC0FD2" w:rsidR="00AC0FD2" w:rsidRPr="00A87074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</w:p>
    <w:p w:rsidRDefault="00AC0FD2" w:rsidP="00AC0FD2" w:rsidR="00AC0FD2" w:rsidRPr="005144AF">
      <w:pPr>
        <w:pStyle w:val="Standard"/>
        <w:tabs>
          <w:tab w:pos="4005" w:val="left"/>
        </w:tabs>
        <w:jc w:val="right"/>
        <w:rPr>
          <w:b/>
          <w:bCs/>
        </w:rPr>
      </w:pP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="00DD1C9F" w:rsidRPr="005144AF">
        <w:rPr>
          <w:rFonts w:cs="Times New Roman" w:eastAsia="Times New Roman"/>
          <w:b/>
        </w:rPr>
        <w:t>St-</w:t>
      </w:r>
      <w:r w:rsidR="00193BB2">
        <w:rPr>
          <w:rFonts w:cs="Times New Roman" w:eastAsia="Times New Roman"/>
          <w:b/>
        </w:rPr>
        <w:t>2320/18</w:t>
      </w:r>
    </w:p>
    <w:p w:rsidRDefault="00AC0FD2" w:rsidP="00AC0FD2" w:rsidR="00AC0FD2" w:rsidRPr="003726DD">
      <w:pPr>
        <w:jc w:val="center"/>
        <w:rPr>
          <w:b/>
          <w:sz w:val="28"/>
        </w:rPr>
      </w:pPr>
      <w:r w:rsidRPr="00655B39">
        <w:rPr>
          <w:b/>
          <w:sz w:val="28"/>
        </w:rPr>
        <w:t xml:space="preserve">Obrazac </w:t>
      </w:r>
      <w:r w:rsidRPr="003726DD">
        <w:rPr>
          <w:b/>
          <w:sz w:val="28"/>
        </w:rPr>
        <w:t>19.</w:t>
      </w:r>
    </w:p>
    <w:p w:rsidRDefault="00AC0FD2" w:rsidP="00F754C7" w:rsidR="00AC0FD2" w:rsidRPr="00BA2933">
      <w:pPr>
        <w:rPr>
          <w:b/>
        </w:rPr>
      </w:pPr>
      <w:r w:rsidRPr="00BA2933">
        <w:rPr>
          <w:b/>
          <w:lang w:val="pl-PL"/>
        </w:rPr>
        <w:t>Trgova</w:t>
      </w:r>
      <w:r w:rsidRPr="00BA2933">
        <w:rPr>
          <w:b/>
        </w:rPr>
        <w:t>č</w:t>
      </w:r>
      <w:r w:rsidRPr="00BA2933">
        <w:rPr>
          <w:b/>
          <w:lang w:val="pl-PL"/>
        </w:rPr>
        <w:t>ki</w:t>
      </w:r>
      <w:r w:rsidRPr="00BA2933">
        <w:rPr>
          <w:b/>
        </w:rPr>
        <w:t xml:space="preserve"> </w:t>
      </w:r>
      <w:r w:rsidRPr="00BA2933">
        <w:rPr>
          <w:b/>
          <w:lang w:val="pl-PL"/>
        </w:rPr>
        <w:t>sud</w:t>
      </w:r>
      <w:r w:rsidRPr="00BA2933">
        <w:rPr>
          <w:b/>
        </w:rPr>
        <w:t xml:space="preserve"> u Zagrebu</w:t>
      </w:r>
    </w:p>
    <w:p w:rsidRDefault="00AC0FD2" w:rsidP="00AC0FD2" w:rsidR="00AC0FD2" w:rsidRPr="00BA2933">
      <w:pPr>
        <w:jc w:val="both"/>
        <w:rPr>
          <w:b/>
          <w:lang w:val="pl-PL"/>
        </w:rPr>
      </w:pPr>
      <w:r w:rsidRPr="00BA2933">
        <w:rPr>
          <w:lang w:val="pl-PL"/>
        </w:rPr>
        <w:t xml:space="preserve">Poslovni broj spisa </w:t>
      </w:r>
      <w:r w:rsidR="005144AF" w:rsidRPr="005144AF">
        <w:rPr>
          <w:rFonts w:cs="Times New Roman" w:eastAsia="Times New Roman"/>
          <w:b/>
        </w:rPr>
        <w:t>St-</w:t>
      </w:r>
      <w:r w:rsidR="00193BB2">
        <w:rPr>
          <w:rFonts w:cs="Times New Roman" w:eastAsia="Times New Roman"/>
          <w:b/>
        </w:rPr>
        <w:t>2320/18</w:t>
      </w:r>
    </w:p>
    <w:p w:rsidRDefault="00AC0FD2" w:rsidP="00AC0FD2" w:rsidR="00AC0FD2" w:rsidRPr="00BA2933">
      <w:pPr>
        <w:pStyle w:val="Standard"/>
        <w:tabs>
          <w:tab w:pos="4005" w:val="left"/>
        </w:tabs>
        <w:rPr>
          <w:b/>
          <w:bCs/>
        </w:rPr>
      </w:pPr>
      <w:r w:rsidRPr="00BA2933">
        <w:rPr>
          <w:lang w:val="pl-PL"/>
        </w:rPr>
        <w:t xml:space="preserve">Dužnik: </w:t>
      </w:r>
      <w:r w:rsidR="00193BB2">
        <w:rPr>
          <w:b/>
          <w:bCs/>
        </w:rPr>
        <w:t>RATIO B.C.</w:t>
      </w:r>
      <w:r w:rsidR="00677480">
        <w:rPr>
          <w:b/>
          <w:bCs/>
        </w:rPr>
        <w:t xml:space="preserve"> d.o.o. u stečaju</w:t>
      </w:r>
      <w:r w:rsidRPr="00BA2933">
        <w:rPr>
          <w:b/>
          <w:bCs/>
        </w:rPr>
        <w:t xml:space="preserve"> </w:t>
      </w:r>
    </w:p>
    <w:p w:rsidRDefault="00193BB2" w:rsidP="00AC0FD2" w:rsidR="00AC0FD2" w:rsidRPr="00BA2933">
      <w:pPr>
        <w:pStyle w:val="Standard"/>
        <w:tabs>
          <w:tab w:pos="4005" w:val="left"/>
        </w:tabs>
        <w:rPr>
          <w:b/>
          <w:bCs/>
        </w:rPr>
      </w:pPr>
      <w:proofErr w:type="spellStart"/>
      <w:r>
        <w:rPr>
          <w:b/>
          <w:bCs/>
        </w:rPr>
        <w:t>Vinkovićeva</w:t>
      </w:r>
      <w:proofErr w:type="spellEnd"/>
      <w:r>
        <w:rPr>
          <w:b/>
          <w:bCs/>
        </w:rPr>
        <w:t xml:space="preserve"> 9</w:t>
      </w:r>
      <w:r w:rsidR="003A4939">
        <w:rPr>
          <w:b/>
          <w:bCs/>
        </w:rPr>
        <w:t>, Zagreb</w:t>
      </w:r>
    </w:p>
    <w:p w:rsidRDefault="00AC0FD2" w:rsidP="00AC0FD2" w:rsidR="00AC0FD2">
      <w:pPr>
        <w:rPr>
          <w:b/>
          <w:bCs/>
          <w:sz w:val="22"/>
          <w:szCs w:val="22"/>
        </w:rPr>
      </w:pPr>
    </w:p>
    <w:p w:rsidRDefault="00AC0FD2" w:rsidP="00AC0FD2" w:rsidR="00AC0FD2" w:rsidRPr="003A4939">
      <w:pPr>
        <w:pStyle w:val="Standard"/>
        <w:tabs>
          <w:tab w:pos="4005" w:val="left"/>
        </w:tabs>
        <w:rPr>
          <w:b/>
          <w:bCs/>
        </w:rPr>
      </w:pPr>
      <w:r w:rsidRPr="003A4939">
        <w:rPr>
          <w:b/>
          <w:bCs/>
        </w:rPr>
        <w:t>OIB:</w:t>
      </w:r>
      <w:r w:rsidRPr="003A4939">
        <w:rPr>
          <w:rFonts w:cs="Times New Roman"/>
          <w:b/>
        </w:rPr>
        <w:t xml:space="preserve"> </w:t>
      </w:r>
      <w:r w:rsidR="00193BB2">
        <w:rPr>
          <w:rFonts w:cs="Times New Roman" w:eastAsia="Times New Roman"/>
          <w:b/>
        </w:rPr>
        <w:t>76270415901</w:t>
      </w:r>
    </w:p>
    <w:p w:rsidRDefault="00AC0FD2" w:rsidP="00AC0FD2" w:rsidR="00AC0FD2">
      <w:pPr>
        <w:pStyle w:val="Standard"/>
        <w:tabs>
          <w:tab w:pos="4005" w:val="left"/>
        </w:tabs>
        <w:rPr>
          <w:b/>
          <w:bCs/>
          <w:sz w:val="22"/>
          <w:szCs w:val="22"/>
        </w:rPr>
      </w:pPr>
    </w:p>
    <w:p w:rsidRDefault="00AC0FD2" w:rsidP="002E5DA9" w:rsidR="00B67016" w:rsidRPr="00A87074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</w:p>
    <w:p w:rsidRDefault="00464E49" w:rsidR="00464E4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D33D64" w:rsidP="00244994" w:rsidR="00244994">
      <w:pPr>
        <w:pStyle w:val="Standard"/>
        <w:tabs>
          <w:tab w:pos="4005" w:val="left"/>
        </w:tabs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I   </w:t>
      </w:r>
      <w:r w:rsidR="00244994" w:rsidRPr="00707918">
        <w:rPr>
          <w:b/>
          <w:bCs/>
        </w:rPr>
        <w:t>TABLICA PRIJAVLJENIH TRAŽBINA STEČAJNOG UPRAVITELJA</w:t>
      </w:r>
    </w:p>
    <w:p w:rsidRDefault="00244994" w:rsidR="00D9405A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n</w:t>
      </w:r>
      <w:r w:rsidR="00857381" w:rsidRPr="00A87074">
        <w:rPr>
          <w:rFonts w:cs="Times New Roman"/>
          <w:b/>
          <w:bCs/>
          <w:sz w:val="22"/>
          <w:szCs w:val="22"/>
        </w:rPr>
        <w:t xml:space="preserve">a temelju čl. </w:t>
      </w:r>
      <w:r>
        <w:rPr>
          <w:rFonts w:cs="Times New Roman"/>
          <w:b/>
          <w:bCs/>
          <w:sz w:val="22"/>
          <w:szCs w:val="22"/>
        </w:rPr>
        <w:t>259.</w:t>
      </w:r>
      <w:r w:rsidR="00857381" w:rsidRPr="00A87074">
        <w:rPr>
          <w:rFonts w:cs="Times New Roman"/>
          <w:b/>
          <w:bCs/>
          <w:sz w:val="22"/>
          <w:szCs w:val="22"/>
        </w:rPr>
        <w:t xml:space="preserve"> </w:t>
      </w:r>
      <w:r>
        <w:rPr>
          <w:rFonts w:cs="Times New Roman"/>
          <w:b/>
          <w:bCs/>
          <w:sz w:val="22"/>
          <w:szCs w:val="22"/>
        </w:rPr>
        <w:t>Stečajnog zakona (NN br. 71/15)</w:t>
      </w:r>
    </w:p>
    <w:p w:rsidRDefault="00C06FC1" w:rsidR="00C06FC1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</w:p>
    <w:p w:rsidRDefault="00C85453" w:rsidR="00C85453" w:rsidRPr="00A87074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</w:p>
    <w:p w:rsidRDefault="00B67016" w:rsidR="00B67016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I isplatni red</w:t>
      </w:r>
    </w:p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tbl>
      <w:tblPr>
        <w:tblW w:type="dxa" w:w="15545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  <w:gridCol w:w="2552"/>
        <w:gridCol w:w="1984"/>
        <w:gridCol w:w="1843"/>
        <w:gridCol w:w="3544"/>
        <w:gridCol w:w="992"/>
      </w:tblGrid>
      <w:tr w:rsidTr="00F86EF2" w:rsidR="00EB31E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 w:rsidRPr="00A87074">
              <w:rPr>
                <w:rFonts w:cs="Times New Roman"/>
                <w:b/>
                <w:bCs/>
                <w:sz w:val="22"/>
                <w:szCs w:val="22"/>
              </w:rPr>
              <w:t>R.b</w:t>
            </w:r>
            <w:proofErr w:type="spellEnd"/>
            <w:r w:rsidRPr="00A8707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 w:rsidRPr="00A87074">
              <w:rPr>
                <w:rFonts w:cs="Times New Roman"/>
                <w:b/>
                <w:bCs/>
                <w:sz w:val="22"/>
                <w:szCs w:val="22"/>
              </w:rPr>
              <w:t>Osnov</w:t>
            </w:r>
            <w:proofErr w:type="spellEnd"/>
            <w:r w:rsidRPr="00A87074">
              <w:rPr>
                <w:rFonts w:cs="Times New Roman"/>
                <w:b/>
                <w:bCs/>
                <w:sz w:val="22"/>
                <w:szCs w:val="22"/>
              </w:rPr>
              <w:t xml:space="preserve"> tražbine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Prijavljeno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Priznato kn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F13F2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R</w:t>
            </w:r>
            <w:r w:rsidR="00EB31E0" w:rsidRPr="00A87074">
              <w:rPr>
                <w:rFonts w:cs="Times New Roman"/>
                <w:b/>
                <w:bCs/>
                <w:sz w:val="22"/>
                <w:szCs w:val="22"/>
              </w:rPr>
              <w:t>azlog osporavanja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EB31E0" w:rsidP="00F86EF2" w:rsidR="00EB31E0" w:rsidRPr="009F13F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9F13F2">
              <w:rPr>
                <w:rFonts w:cs="Times New Roman"/>
                <w:b/>
                <w:bCs/>
                <w:sz w:val="22"/>
                <w:szCs w:val="22"/>
              </w:rPr>
              <w:t>Pristojba</w:t>
            </w:r>
          </w:p>
        </w:tc>
      </w:tr>
      <w:tr w:rsidTr="00F86EF2" w:rsidR="002E5DA9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F3E81" w:rsidP="00F86EF2" w:rsidR="002E5DA9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93BB2" w:rsidP="003170C6" w:rsidR="00193BB2" w:rsidRPr="00193BB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193BB2">
              <w:rPr>
                <w:rFonts w:cs="Times New Roman"/>
                <w:bCs/>
                <w:sz w:val="22"/>
                <w:szCs w:val="22"/>
              </w:rPr>
              <w:t>DARKO TUROPOLJAC</w:t>
            </w:r>
          </w:p>
          <w:p w:rsidRDefault="00193BB2" w:rsidP="003170C6" w:rsidR="00193BB2" w:rsidRPr="00193BB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193BB2">
              <w:rPr>
                <w:rFonts w:cs="Times New Roman"/>
                <w:bCs/>
                <w:sz w:val="22"/>
                <w:szCs w:val="22"/>
              </w:rPr>
              <w:t xml:space="preserve">II </w:t>
            </w:r>
            <w:proofErr w:type="spellStart"/>
            <w:r w:rsidRPr="00193BB2">
              <w:rPr>
                <w:rFonts w:cs="Times New Roman"/>
                <w:bCs/>
                <w:sz w:val="22"/>
                <w:szCs w:val="22"/>
              </w:rPr>
              <w:t>Ferenšćica</w:t>
            </w:r>
            <w:proofErr w:type="spellEnd"/>
            <w:r w:rsidRPr="00193BB2"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193BB2">
              <w:rPr>
                <w:rFonts w:cs="Times New Roman"/>
                <w:bCs/>
                <w:sz w:val="22"/>
                <w:szCs w:val="22"/>
              </w:rPr>
              <w:t>25</w:t>
            </w:r>
            <w:proofErr w:type="spellEnd"/>
          </w:p>
          <w:p w:rsidRDefault="00193BB2" w:rsidP="003170C6" w:rsidR="00193BB2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193BB2"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93BB2" w:rsidP="00F86EF2" w:rsidR="002E5DA9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69040231976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93BB2" w:rsidP="00F86EF2" w:rsidR="002E5DA9" w:rsidRPr="00193BB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193BB2">
              <w:rPr>
                <w:rFonts w:cs="Times New Roman"/>
                <w:bCs/>
                <w:sz w:val="22"/>
                <w:szCs w:val="22"/>
              </w:rPr>
              <w:t>Obračunske isprave za isplatu plaće, obračun kamata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682993" w:rsidR="002E5DA9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2E5DA9" w:rsidP="00F86EF2" w:rsidR="002E5DA9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F86EF2" w:rsidR="002E5DA9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0A50" w:rsidP="00F86EF2" w:rsidR="002E5DA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93BB2" w:rsidP="00F86EF2" w:rsidR="002E5DA9" w:rsidRPr="00604DD0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604DD0">
              <w:rPr>
                <w:rFonts w:cs="Times New Roman"/>
                <w:bCs/>
                <w:sz w:val="22"/>
                <w:szCs w:val="22"/>
              </w:rPr>
              <w:t>7</w:t>
            </w:r>
            <w:r w:rsidR="00A2712E" w:rsidRPr="00604DD0">
              <w:rPr>
                <w:rFonts w:cs="Times New Roman"/>
                <w:bCs/>
                <w:sz w:val="22"/>
                <w:szCs w:val="22"/>
              </w:rPr>
              <w:t>.</w:t>
            </w:r>
            <w:r w:rsidRPr="00604DD0">
              <w:rPr>
                <w:rFonts w:cs="Times New Roman"/>
                <w:bCs/>
                <w:sz w:val="22"/>
                <w:szCs w:val="22"/>
              </w:rPr>
              <w:t>467,57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93BB2" w:rsidP="00F86EF2" w:rsidR="002E5DA9" w:rsidRPr="00604DD0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604DD0">
              <w:rPr>
                <w:rFonts w:cs="Times New Roman"/>
                <w:bCs/>
                <w:sz w:val="22"/>
                <w:szCs w:val="22"/>
              </w:rPr>
              <w:t>7</w:t>
            </w:r>
            <w:r w:rsidR="00A2712E" w:rsidRPr="00604DD0">
              <w:rPr>
                <w:rFonts w:cs="Times New Roman"/>
                <w:bCs/>
                <w:sz w:val="22"/>
                <w:szCs w:val="22"/>
              </w:rPr>
              <w:t>.</w:t>
            </w:r>
            <w:r w:rsidRPr="00604DD0">
              <w:rPr>
                <w:rFonts w:cs="Times New Roman"/>
                <w:bCs/>
                <w:sz w:val="22"/>
                <w:szCs w:val="22"/>
              </w:rPr>
              <w:t>467,57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2E5DA9" w:rsidP="00F86EF2" w:rsidR="002E5DA9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F86EF2" w:rsidR="000319EF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319EF" w:rsidP="00F86EF2" w:rsidR="000319E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319EF" w:rsidP="000319EF" w:rsidR="000319E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0319EF" w:rsidP="000319EF" w:rsidR="000319E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Ministarstvo financija, Porezna uprava,</w:t>
            </w:r>
          </w:p>
          <w:p w:rsidRDefault="000319EF" w:rsidP="000319EF" w:rsidR="000319EF" w:rsidRPr="000319E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Područni ured 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319EF" w:rsidP="00F86EF2" w:rsidR="000319EF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18683136487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319EF" w:rsidP="00F86EF2" w:rsidR="000319EF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Porez i prirez na dohodak i doprinosi za MO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319EF" w:rsidP="00F86EF2" w:rsidR="000319EF" w:rsidRPr="00193BB2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319EF" w:rsidP="00F86EF2" w:rsidR="000319EF" w:rsidRPr="00193BB2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319EF" w:rsidP="00F86EF2" w:rsidR="000319EF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0319EF" w:rsidP="00F86EF2" w:rsidR="000319EF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F86EF2" w:rsidR="000319EF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319EF" w:rsidP="00F86EF2" w:rsidR="000319E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319EF" w:rsidP="00F86EF2" w:rsidR="000319EF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319EF" w:rsidP="00F86EF2" w:rsidR="000319EF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319EF" w:rsidP="00F86EF2" w:rsidR="000319EF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319EF" w:rsidP="00F86EF2" w:rsidR="000319EF" w:rsidRPr="00604DD0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604DD0">
              <w:rPr>
                <w:rFonts w:cs="Times New Roman"/>
                <w:bCs/>
                <w:sz w:val="22"/>
                <w:szCs w:val="22"/>
              </w:rPr>
              <w:t>6.973,77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2712E" w:rsidP="00F86EF2" w:rsidR="000319EF" w:rsidRPr="00604DD0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604DD0">
              <w:rPr>
                <w:rFonts w:cs="Times New Roman"/>
                <w:bCs/>
                <w:sz w:val="22"/>
                <w:szCs w:val="22"/>
              </w:rPr>
              <w:t>6.973,77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319EF" w:rsidP="00F86EF2" w:rsidR="000319EF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0319EF" w:rsidP="00F86EF2" w:rsidR="000319EF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F86EF2" w:rsidR="00141147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41147" w:rsidP="00141147" w:rsidR="00141147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41147" w:rsidP="00141147" w:rsidR="00141147" w:rsidRPr="00120D9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120D9A">
              <w:rPr>
                <w:rFonts w:cs="Times New Roman"/>
                <w:b/>
                <w:bCs/>
                <w:sz w:val="22"/>
                <w:szCs w:val="22"/>
              </w:rPr>
              <w:t>SVEUKUPNO: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41147" w:rsidP="00141147" w:rsidR="00141147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41147" w:rsidP="00141147" w:rsidR="00141147" w:rsidRPr="00D60F7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04DD0" w:rsidP="00141147" w:rsidR="00141147" w:rsidRPr="00604DD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604DD0">
              <w:rPr>
                <w:rFonts w:cs="Times New Roman"/>
                <w:b/>
                <w:bCs/>
                <w:sz w:val="22"/>
                <w:szCs w:val="22"/>
              </w:rPr>
              <w:t>14.441,34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04DD0" w:rsidP="00141147" w:rsidR="00141147" w:rsidRPr="00604DD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604DD0">
              <w:rPr>
                <w:rFonts w:cs="Times New Roman"/>
                <w:b/>
                <w:bCs/>
                <w:sz w:val="22"/>
                <w:szCs w:val="22"/>
              </w:rPr>
              <w:t>14.441,34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41147" w:rsidP="00141147" w:rsidR="00141147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141147" w:rsidP="00141147" w:rsidR="00141147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6D5B85" w:rsidR="006D5B85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C85453" w:rsidR="00C85453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2112C3" w:rsidR="002112C3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892019" w:rsidR="00464E49" w:rsidRPr="00A87074">
      <w:pPr>
        <w:pStyle w:val="Standard"/>
        <w:tabs>
          <w:tab w:pos="4005" w:val="left"/>
        </w:tabs>
        <w:rPr>
          <w:rFonts w:cs="Times New Roman"/>
          <w:sz w:val="22"/>
          <w:szCs w:val="22"/>
        </w:rPr>
      </w:pPr>
      <w:r w:rsidRPr="00A87074">
        <w:rPr>
          <w:rFonts w:cs="Times New Roman"/>
          <w:b/>
          <w:sz w:val="22"/>
          <w:szCs w:val="22"/>
        </w:rPr>
        <w:t>II viši isplatni red</w:t>
      </w:r>
      <w:r w:rsidR="00244994">
        <w:rPr>
          <w:rFonts w:cs="Times New Roman"/>
          <w:sz w:val="22"/>
          <w:szCs w:val="22"/>
        </w:rPr>
        <w:t xml:space="preserve"> </w:t>
      </w:r>
    </w:p>
    <w:p w:rsidRDefault="00464E49" w:rsidR="00464E4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tbl>
      <w:tblPr>
        <w:tblW w:type="dxa" w:w="15545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  <w:gridCol w:w="2552"/>
        <w:gridCol w:w="1984"/>
        <w:gridCol w:w="1843"/>
        <w:gridCol w:w="3486"/>
        <w:gridCol w:w="1050"/>
      </w:tblGrid>
      <w:tr w:rsidTr="00E85165" w:rsidR="00B502AE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R="00B502AE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 w:rsidRPr="00A87074">
              <w:rPr>
                <w:rFonts w:cs="Times New Roman"/>
                <w:b/>
                <w:bCs/>
                <w:sz w:val="22"/>
                <w:szCs w:val="22"/>
              </w:rPr>
              <w:t>R.b</w:t>
            </w:r>
            <w:proofErr w:type="spellEnd"/>
            <w:r w:rsidRPr="00A8707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B7A09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 w:rsidRPr="00A87074">
              <w:rPr>
                <w:rFonts w:cs="Times New Roman"/>
                <w:b/>
                <w:bCs/>
                <w:sz w:val="22"/>
                <w:szCs w:val="22"/>
              </w:rPr>
              <w:t>Osnov</w:t>
            </w:r>
            <w:proofErr w:type="spellEnd"/>
            <w:r w:rsidRPr="00A87074">
              <w:rPr>
                <w:rFonts w:cs="Times New Roman"/>
                <w:b/>
                <w:bCs/>
                <w:sz w:val="22"/>
                <w:szCs w:val="22"/>
              </w:rPr>
              <w:t xml:space="preserve"> tražbine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Prijavljeno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Priznato kn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F13F2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R</w:t>
            </w:r>
            <w:r w:rsidR="00B502AE" w:rsidRPr="00A87074">
              <w:rPr>
                <w:rFonts w:cs="Times New Roman"/>
                <w:b/>
                <w:bCs/>
                <w:sz w:val="22"/>
                <w:szCs w:val="22"/>
              </w:rPr>
              <w:t>azlog osporavanja</w:t>
            </w: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C72AF7" w:rsidP="00E41E60" w:rsidR="00B502AE" w:rsidRPr="009F13F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9F13F2">
              <w:rPr>
                <w:rFonts w:cs="Times New Roman"/>
                <w:b/>
                <w:bCs/>
                <w:sz w:val="22"/>
                <w:szCs w:val="22"/>
              </w:rPr>
              <w:t>Pristojba</w:t>
            </w:r>
          </w:p>
        </w:tc>
      </w:tr>
      <w:tr w:rsidTr="00E85165" w:rsidR="002C020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474FA" w:rsidP="00172E6D" w:rsidR="00DD1C9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VESNA TUROPOLJAC</w:t>
            </w:r>
          </w:p>
          <w:p w:rsidRDefault="006474FA" w:rsidP="00172E6D" w:rsidR="006474F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Vinkovićeva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9</w:t>
            </w:r>
          </w:p>
          <w:p w:rsidRDefault="006474FA" w:rsidP="00172E6D" w:rsidR="006474FA" w:rsidRPr="00013A4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474FA" w:rsidP="00244994" w:rsidR="000E169D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79470849208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474FA" w:rsidP="00677480" w:rsidR="00DD1C9F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6474FA" w:rsidP="00677480" w:rsidR="006474FA" w:rsidRPr="00677480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Ugovor o zajmu, I-III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Anex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ugovora o zajmu</w:t>
            </w:r>
            <w:r w:rsidR="0047333A">
              <w:rPr>
                <w:rFonts w:cs="Times New Roman"/>
                <w:bCs/>
                <w:sz w:val="22"/>
                <w:szCs w:val="22"/>
              </w:rPr>
              <w:t>, izvadak iz poslovnih knjiga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244994" w:rsidR="002C020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 w:rsidRPr="00C00E8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30A54" w:rsidP="00112A32" w:rsidR="00230A5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230A54" w:rsidP="00112A32" w:rsidR="00230A54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47333A" w:rsidP="00112A32" w:rsidR="002C020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424,06</w:t>
            </w:r>
          </w:p>
        </w:tc>
      </w:tr>
      <w:tr w:rsidTr="00E85165" w:rsidR="002C020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85165" w:rsidP="00E85165" w:rsidR="002C0205" w:rsidRPr="00013A41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244994" w:rsidR="002C0205">
            <w:pPr>
              <w:pStyle w:val="TableContents"/>
              <w:rPr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474FA" w:rsidP="00244994" w:rsidR="002C0205" w:rsidRPr="00604DD0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604DD0">
              <w:rPr>
                <w:rFonts w:cs="Times New Roman"/>
                <w:bCs/>
                <w:sz w:val="22"/>
                <w:szCs w:val="22"/>
              </w:rPr>
              <w:t>21.203,00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474FA" w:rsidP="00112A32" w:rsidR="002C0205" w:rsidRPr="00604DD0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604DD0">
              <w:rPr>
                <w:rFonts w:cs="Times New Roman"/>
                <w:bCs/>
                <w:sz w:val="22"/>
                <w:szCs w:val="22"/>
              </w:rPr>
              <w:t>21.203,00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230A54" w:rsidR="002C0205" w:rsidRPr="00230A5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2C0205" w:rsidP="00112A32" w:rsidR="002C020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E85165" w:rsidR="00682993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7333A" w:rsidP="00112A32" w:rsidR="00682993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7333A" w:rsidP="0047333A" w:rsidR="0047333A" w:rsidRPr="00193BB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193BB2">
              <w:rPr>
                <w:rFonts w:cs="Times New Roman"/>
                <w:bCs/>
                <w:sz w:val="22"/>
                <w:szCs w:val="22"/>
              </w:rPr>
              <w:t>DARKO TUROPOLJAC</w:t>
            </w:r>
          </w:p>
          <w:p w:rsidRDefault="0047333A" w:rsidP="0047333A" w:rsidR="0047333A" w:rsidRPr="00193BB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193BB2">
              <w:rPr>
                <w:rFonts w:cs="Times New Roman"/>
                <w:bCs/>
                <w:sz w:val="22"/>
                <w:szCs w:val="22"/>
              </w:rPr>
              <w:t xml:space="preserve">II </w:t>
            </w:r>
            <w:proofErr w:type="spellStart"/>
            <w:r w:rsidRPr="00193BB2">
              <w:rPr>
                <w:rFonts w:cs="Times New Roman"/>
                <w:bCs/>
                <w:sz w:val="22"/>
                <w:szCs w:val="22"/>
              </w:rPr>
              <w:t>Ferenšćica</w:t>
            </w:r>
            <w:proofErr w:type="spellEnd"/>
            <w:r w:rsidRPr="00193BB2"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193BB2">
              <w:rPr>
                <w:rFonts w:cs="Times New Roman"/>
                <w:bCs/>
                <w:sz w:val="22"/>
                <w:szCs w:val="22"/>
              </w:rPr>
              <w:t>25</w:t>
            </w:r>
            <w:proofErr w:type="spellEnd"/>
          </w:p>
          <w:p w:rsidRDefault="0047333A" w:rsidP="0047333A" w:rsidR="00682993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193BB2"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7333A" w:rsidP="00244994" w:rsidR="00682993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69040231976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7333A" w:rsidP="0047333A" w:rsidR="0047333A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47333A" w:rsidP="0047333A" w:rsidR="00682993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Ugovor o zajmu, I-IV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Anex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ugovora o zajmu, Ugovor o cesiji, izvadak iz poslovnih knjiga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82993" w:rsidP="00244994" w:rsidR="00682993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82993" w:rsidP="00112A32" w:rsidR="00682993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C0529" w:rsidP="00BC0529" w:rsidR="00682993" w:rsidRPr="00230A5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Razlog osporavanja: temeljem pravomoćnog Rješenja Ministarstva financija, Porezna uprava, klasa: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UP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/I-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415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02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2015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01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897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ur.broj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513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07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24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01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16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04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 zaplijenjena je tražbina koju vjerovnik ima prema dužniku u iznosu od 1.638.087,15 kn sa zakonskom zateznom kamatom, obzirom da je vjerovnik proglašen poreznim jamcem</w:t>
            </w:r>
            <w:r w:rsidR="00B013E4">
              <w:rPr>
                <w:rFonts w:cs="Times New Roman"/>
                <w:bCs/>
                <w:sz w:val="22"/>
                <w:szCs w:val="22"/>
              </w:rPr>
              <w:t xml:space="preserve">. Ministarstvo financija, Porezna uprava donijelo je pravomoćno Rješenje o ovrsi pljenidbom novčanih tražbina koje vjerovnik ima prema dužniku, klasa: </w:t>
            </w:r>
            <w:proofErr w:type="spellStart"/>
            <w:r w:rsidR="00B013E4">
              <w:rPr>
                <w:rFonts w:cs="Times New Roman"/>
                <w:bCs/>
                <w:sz w:val="22"/>
                <w:szCs w:val="22"/>
              </w:rPr>
              <w:t>UP</w:t>
            </w:r>
            <w:proofErr w:type="spellEnd"/>
            <w:r w:rsidR="00B013E4">
              <w:rPr>
                <w:rFonts w:cs="Times New Roman"/>
                <w:bCs/>
                <w:sz w:val="22"/>
                <w:szCs w:val="22"/>
              </w:rPr>
              <w:t>/I-</w:t>
            </w:r>
            <w:proofErr w:type="spellStart"/>
            <w:r w:rsidR="00B013E4">
              <w:rPr>
                <w:rFonts w:cs="Times New Roman"/>
                <w:bCs/>
                <w:sz w:val="22"/>
                <w:szCs w:val="22"/>
              </w:rPr>
              <w:t>415</w:t>
            </w:r>
            <w:proofErr w:type="spellEnd"/>
            <w:r w:rsidR="00B013E4"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 w:rsidR="00B013E4">
              <w:rPr>
                <w:rFonts w:cs="Times New Roman"/>
                <w:bCs/>
                <w:sz w:val="22"/>
                <w:szCs w:val="22"/>
              </w:rPr>
              <w:t>02</w:t>
            </w:r>
            <w:proofErr w:type="spellEnd"/>
            <w:r w:rsidR="00B013E4"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 w:rsidR="00B013E4">
              <w:rPr>
                <w:rFonts w:cs="Times New Roman"/>
                <w:bCs/>
                <w:sz w:val="22"/>
                <w:szCs w:val="22"/>
              </w:rPr>
              <w:t>2015</w:t>
            </w:r>
            <w:proofErr w:type="spellEnd"/>
            <w:r w:rsidR="00B013E4"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 w:rsidR="00B013E4">
              <w:rPr>
                <w:rFonts w:cs="Times New Roman"/>
                <w:bCs/>
                <w:sz w:val="22"/>
                <w:szCs w:val="22"/>
              </w:rPr>
              <w:t>01</w:t>
            </w:r>
            <w:proofErr w:type="spellEnd"/>
            <w:r w:rsidR="00B013E4"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 w:rsidR="00B013E4">
              <w:rPr>
                <w:rFonts w:cs="Times New Roman"/>
                <w:bCs/>
                <w:sz w:val="22"/>
                <w:szCs w:val="22"/>
              </w:rPr>
              <w:t>897</w:t>
            </w:r>
            <w:proofErr w:type="spellEnd"/>
            <w:r w:rsidR="00B013E4"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B013E4">
              <w:rPr>
                <w:rFonts w:cs="Times New Roman"/>
                <w:bCs/>
                <w:sz w:val="22"/>
                <w:szCs w:val="22"/>
              </w:rPr>
              <w:t>ur.broj</w:t>
            </w:r>
            <w:proofErr w:type="spellEnd"/>
            <w:r w:rsidR="00B013E4">
              <w:rPr>
                <w:rFonts w:cs="Times New Roman"/>
                <w:bCs/>
                <w:sz w:val="22"/>
                <w:szCs w:val="22"/>
              </w:rPr>
              <w:t xml:space="preserve">: </w:t>
            </w:r>
            <w:proofErr w:type="spellStart"/>
            <w:r w:rsidR="00B013E4">
              <w:rPr>
                <w:rFonts w:cs="Times New Roman"/>
                <w:bCs/>
                <w:sz w:val="22"/>
                <w:szCs w:val="22"/>
              </w:rPr>
              <w:t>513</w:t>
            </w:r>
            <w:proofErr w:type="spellEnd"/>
            <w:r w:rsidR="00B013E4"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 w:rsidR="00B013E4">
              <w:rPr>
                <w:rFonts w:cs="Times New Roman"/>
                <w:bCs/>
                <w:sz w:val="22"/>
                <w:szCs w:val="22"/>
              </w:rPr>
              <w:t>07</w:t>
            </w:r>
            <w:proofErr w:type="spellEnd"/>
            <w:r w:rsidR="00B013E4"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 w:rsidR="00B013E4">
              <w:rPr>
                <w:rFonts w:cs="Times New Roman"/>
                <w:bCs/>
                <w:sz w:val="22"/>
                <w:szCs w:val="22"/>
              </w:rPr>
              <w:t>24</w:t>
            </w:r>
            <w:proofErr w:type="spellEnd"/>
            <w:r w:rsidR="00B013E4"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 w:rsidR="00B013E4">
              <w:rPr>
                <w:rFonts w:cs="Times New Roman"/>
                <w:bCs/>
                <w:sz w:val="22"/>
                <w:szCs w:val="22"/>
              </w:rPr>
              <w:t>01</w:t>
            </w:r>
            <w:proofErr w:type="spellEnd"/>
            <w:r w:rsidR="00B013E4"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 w:rsidR="00B013E4">
              <w:rPr>
                <w:rFonts w:cs="Times New Roman"/>
                <w:bCs/>
                <w:sz w:val="22"/>
                <w:szCs w:val="22"/>
              </w:rPr>
              <w:t>2016</w:t>
            </w:r>
            <w:proofErr w:type="spellEnd"/>
            <w:r w:rsidR="00B013E4"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 w:rsidR="00B013E4">
              <w:rPr>
                <w:rFonts w:cs="Times New Roman"/>
                <w:bCs/>
                <w:sz w:val="22"/>
                <w:szCs w:val="22"/>
              </w:rPr>
              <w:t>05</w:t>
            </w:r>
            <w:proofErr w:type="spellEnd"/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47333A" w:rsidP="00112A32" w:rsidR="00682993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Tr="00E85165" w:rsidR="00682993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82993" w:rsidP="00112A32" w:rsidR="00682993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82993" w:rsidP="00E85165" w:rsidR="00682993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82993" w:rsidP="00244994" w:rsidR="00682993">
            <w:pPr>
              <w:pStyle w:val="TableContents"/>
              <w:rPr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82993" w:rsidP="00112A32" w:rsidR="00682993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7333A" w:rsidP="00244994" w:rsidR="00682993" w:rsidRPr="00604DD0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604DD0">
              <w:rPr>
                <w:rFonts w:cs="Times New Roman"/>
                <w:bCs/>
                <w:sz w:val="22"/>
                <w:szCs w:val="22"/>
              </w:rPr>
              <w:t>1.638.087,15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C0529" w:rsidP="00112A32" w:rsidR="00682993" w:rsidRPr="00604DD0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604DD0">
              <w:rPr>
                <w:rFonts w:cs="Times New Roman"/>
                <w:bCs/>
                <w:sz w:val="22"/>
                <w:szCs w:val="22"/>
              </w:rPr>
              <w:t>0,00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7DBB" w:rsidP="00230A54" w:rsidR="00682993" w:rsidRPr="00AF7DB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AF7DBB">
              <w:rPr>
                <w:rFonts w:cs="Times New Roman"/>
                <w:bCs/>
                <w:sz w:val="22"/>
                <w:szCs w:val="22"/>
              </w:rPr>
              <w:t>1.638.087,15</w:t>
            </w: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682993" w:rsidP="00112A32" w:rsidR="00682993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E85165" w:rsidR="00A160CC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60CC" w:rsidP="00112A32" w:rsidR="00A160CC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60CC" w:rsidP="00A160CC" w:rsidR="00A160C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A160CC" w:rsidP="00A160CC" w:rsidR="00A160C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Ministarstvo financija, Porezna uprava,</w:t>
            </w:r>
          </w:p>
          <w:p w:rsidRDefault="00A160CC" w:rsidP="00A160CC" w:rsidR="00A160CC" w:rsidRPr="00A160C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Područni ured 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16E9" w:rsidP="00244994" w:rsidR="00A160CC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18683136487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16E9" w:rsidP="002E16E9" w:rsidR="002E16E9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Porezi i druga javna davanja</w:t>
            </w:r>
          </w:p>
          <w:p w:rsidRDefault="002E16E9" w:rsidP="002E16E9" w:rsidR="002E16E9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Ovršna isprava:</w:t>
            </w:r>
          </w:p>
          <w:p w:rsidRDefault="002E16E9" w:rsidP="002E16E9" w:rsidR="002E16E9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JOPPD obrasci, Porezno rješenje</w:t>
            </w:r>
          </w:p>
          <w:p w:rsidRDefault="002E16E9" w:rsidP="002E16E9" w:rsidR="002E16E9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Vjerodostojna isprava:</w:t>
            </w:r>
          </w:p>
          <w:p w:rsidRDefault="002E16E9" w:rsidP="002E16E9" w:rsidR="00A160CC">
            <w:pPr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Izlist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stanja računa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60CC" w:rsidP="00244994" w:rsidR="00A160CC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60CC" w:rsidP="00112A32" w:rsidR="00A160CC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60CC" w:rsidP="00230A54" w:rsidR="00A160CC" w:rsidRPr="00230A5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2E16E9" w:rsidP="00112A32" w:rsidR="00A160CC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oslobođen</w:t>
            </w:r>
          </w:p>
        </w:tc>
      </w:tr>
      <w:tr w:rsidTr="00E85165" w:rsidR="00A160CC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60CC" w:rsidP="00112A32" w:rsidR="00A160CC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60CC" w:rsidP="00E85165" w:rsidR="00A160CC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60CC" w:rsidP="00244994" w:rsidR="00A160CC">
            <w:pPr>
              <w:pStyle w:val="TableContents"/>
              <w:rPr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60CC" w:rsidP="00112A32" w:rsidR="00A160CC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16E9" w:rsidP="00244994" w:rsidR="00A160CC" w:rsidRPr="00604DD0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604DD0">
              <w:rPr>
                <w:rFonts w:cs="Times New Roman"/>
                <w:bCs/>
                <w:sz w:val="22"/>
                <w:szCs w:val="22"/>
              </w:rPr>
              <w:t>47.305,21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16E9" w:rsidP="00112A32" w:rsidR="00A160CC" w:rsidRPr="00604DD0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604DD0">
              <w:rPr>
                <w:rFonts w:cs="Times New Roman"/>
                <w:bCs/>
                <w:sz w:val="22"/>
                <w:szCs w:val="22"/>
              </w:rPr>
              <w:t>47.305,21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60CC" w:rsidP="00230A54" w:rsidR="00A160CC" w:rsidRPr="00230A5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A160CC" w:rsidP="00112A32" w:rsidR="00A160CC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E85165" w:rsidR="00F845B6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FA054D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SVEUKUPNO: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07434" w:rsidP="002269A2" w:rsidR="00F845B6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1.706.595,36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07434" w:rsidP="00760337" w:rsidR="00F845B6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68.508,21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07434" w:rsidP="00401B43" w:rsidR="00F845B6" w:rsidRPr="0000743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007434">
              <w:rPr>
                <w:rFonts w:cs="Times New Roman"/>
                <w:b/>
                <w:bCs/>
                <w:sz w:val="22"/>
                <w:szCs w:val="22"/>
              </w:rPr>
              <w:t>1.638.087,15</w:t>
            </w: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F845B6" w:rsidP="00F845B6" w:rsidR="00F845B6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Default="002E16E9" w:rsidP="00C0769E" w:rsidR="002E16E9">
      <w:pPr>
        <w:pStyle w:val="TableContents"/>
        <w:rPr>
          <w:rFonts w:cs="Times New Roman"/>
          <w:bCs/>
          <w:sz w:val="22"/>
          <w:szCs w:val="22"/>
        </w:rPr>
      </w:pPr>
    </w:p>
    <w:p w:rsidRDefault="00D566F9" w:rsidP="00D566F9" w:rsidR="00D566F9">
      <w:pPr>
        <w:jc w:val="center"/>
        <w:rPr>
          <w:b/>
        </w:rPr>
      </w:pPr>
      <w:r>
        <w:rPr>
          <w:b/>
        </w:rPr>
        <w:lastRenderedPageBreak/>
        <w:t xml:space="preserve">II.   TABLICA </w:t>
      </w:r>
      <w:r w:rsidRPr="00655B39">
        <w:rPr>
          <w:b/>
        </w:rPr>
        <w:t>RAZLUČNI</w:t>
      </w:r>
      <w:r w:rsidRPr="003726DD">
        <w:rPr>
          <w:b/>
        </w:rPr>
        <w:t>H PRAVA</w:t>
      </w:r>
    </w:p>
    <w:p w:rsidRDefault="00D566F9" w:rsidP="00D566F9" w:rsidR="00D566F9" w:rsidRPr="003726DD">
      <w:pPr>
        <w:jc w:val="center"/>
        <w:rPr>
          <w:b/>
        </w:rPr>
      </w:pPr>
    </w:p>
    <w:p w:rsidRDefault="00D566F9" w:rsidP="00D566F9" w:rsidR="00D566F9" w:rsidRPr="00EC155B">
      <w:pPr>
        <w:jc w:val="center"/>
      </w:pPr>
    </w:p>
    <w:tbl>
      <w:tblPr>
        <w:tblW w:type="dxa" w:w="15119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  <w:gridCol w:w="2693"/>
        <w:gridCol w:w="3969"/>
        <w:gridCol w:w="2268"/>
        <w:gridCol w:w="1559"/>
      </w:tblGrid>
      <w:tr w:rsidTr="00A70238" w:rsidR="00D566F9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707918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 w:rsidRPr="00707918">
              <w:rPr>
                <w:rFonts w:cs="Times New Roman"/>
                <w:b/>
                <w:bCs/>
                <w:sz w:val="22"/>
                <w:szCs w:val="22"/>
              </w:rPr>
              <w:t>R.b</w:t>
            </w:r>
            <w:proofErr w:type="spellEnd"/>
            <w:r w:rsidRPr="00707918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707918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sz w:val="22"/>
                <w:szCs w:val="22"/>
              </w:rPr>
              <w:t xml:space="preserve">Ime i prezime /  tvrtka ili naziv </w:t>
            </w:r>
            <w:proofErr w:type="spellStart"/>
            <w:r w:rsidRPr="00707918">
              <w:rPr>
                <w:b/>
                <w:sz w:val="22"/>
                <w:szCs w:val="22"/>
              </w:rPr>
              <w:t>razlučnog</w:t>
            </w:r>
            <w:proofErr w:type="spellEnd"/>
            <w:r w:rsidRPr="00707918">
              <w:rPr>
                <w:b/>
                <w:sz w:val="22"/>
                <w:szCs w:val="22"/>
              </w:rPr>
              <w:t xml:space="preserve"> vjerovnika i adresa/sjedište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70791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70791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sz w:val="22"/>
                <w:szCs w:val="22"/>
              </w:rPr>
              <w:t xml:space="preserve">Pravnu osnovu tražbine osigurane </w:t>
            </w:r>
            <w:proofErr w:type="spellStart"/>
            <w:r w:rsidRPr="00707918">
              <w:rPr>
                <w:b/>
                <w:sz w:val="22"/>
                <w:szCs w:val="22"/>
              </w:rPr>
              <w:t>razlučnim</w:t>
            </w:r>
            <w:proofErr w:type="spellEnd"/>
            <w:r w:rsidRPr="00707918">
              <w:rPr>
                <w:b/>
                <w:sz w:val="22"/>
                <w:szCs w:val="22"/>
              </w:rPr>
              <w:t xml:space="preserve"> pravom</w:t>
            </w:r>
          </w:p>
        </w:tc>
        <w:tc>
          <w:tcPr>
            <w:tcW w:type="dxa" w:w="39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70791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sz w:val="22"/>
                <w:szCs w:val="22"/>
              </w:rPr>
              <w:t xml:space="preserve">Dio imovine na koji se odnosi </w:t>
            </w:r>
            <w:proofErr w:type="spellStart"/>
            <w:r w:rsidRPr="00707918">
              <w:rPr>
                <w:b/>
                <w:sz w:val="22"/>
                <w:szCs w:val="22"/>
              </w:rPr>
              <w:t>razlučno</w:t>
            </w:r>
            <w:proofErr w:type="spellEnd"/>
            <w:r w:rsidRPr="00707918">
              <w:rPr>
                <w:b/>
                <w:sz w:val="22"/>
                <w:szCs w:val="22"/>
              </w:rPr>
              <w:t xml:space="preserve"> pravo/ javna knjiga u koju je </w:t>
            </w:r>
            <w:proofErr w:type="spellStart"/>
            <w:r w:rsidRPr="00707918">
              <w:rPr>
                <w:b/>
                <w:sz w:val="22"/>
                <w:szCs w:val="22"/>
              </w:rPr>
              <w:t>razlučno</w:t>
            </w:r>
            <w:proofErr w:type="spellEnd"/>
            <w:r w:rsidRPr="00707918">
              <w:rPr>
                <w:b/>
                <w:sz w:val="22"/>
                <w:szCs w:val="22"/>
              </w:rPr>
              <w:t xml:space="preserve"> pravo upisano</w:t>
            </w: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70791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sz w:val="22"/>
                <w:szCs w:val="22"/>
              </w:rPr>
              <w:t>Iznos tražbine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D566F9" w:rsidP="00A70238" w:rsidR="00D566F9" w:rsidRPr="0070791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bCs/>
                <w:sz w:val="22"/>
                <w:szCs w:val="22"/>
              </w:rPr>
              <w:t>Punomoćnik</w:t>
            </w:r>
          </w:p>
        </w:tc>
      </w:tr>
      <w:tr w:rsidTr="00A70238" w:rsidR="00D566F9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16E9" w:rsidP="002E16E9" w:rsidR="002E16E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2E16E9" w:rsidP="002E16E9" w:rsidR="002E16E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Ministarstvo financija, Porezna uprava,</w:t>
            </w:r>
          </w:p>
          <w:p w:rsidRDefault="002E16E9" w:rsidP="002E16E9" w:rsidR="00D566F9" w:rsidRPr="00244994">
            <w:pPr>
              <w:pStyle w:val="TableContents"/>
              <w:rPr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Područni ured 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16E9" w:rsidP="00A70238" w:rsidR="00D566F9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18683136487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2712E" w:rsidP="00D566F9" w:rsidR="00C145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Temeljem Rješenja Ministarstva financija, Porezna uprava, klasa: </w:t>
            </w:r>
            <w:proofErr w:type="spellStart"/>
            <w:r>
              <w:rPr>
                <w:sz w:val="22"/>
                <w:szCs w:val="22"/>
              </w:rPr>
              <w:t>UP</w:t>
            </w:r>
            <w:proofErr w:type="spellEnd"/>
            <w:r>
              <w:rPr>
                <w:sz w:val="22"/>
                <w:szCs w:val="22"/>
              </w:rPr>
              <w:t>/I-</w:t>
            </w:r>
            <w:proofErr w:type="spellStart"/>
            <w:r>
              <w:rPr>
                <w:sz w:val="22"/>
                <w:szCs w:val="22"/>
              </w:rPr>
              <w:t>415</w:t>
            </w:r>
            <w:proofErr w:type="spellEnd"/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02</w:t>
            </w:r>
            <w:proofErr w:type="spell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2015</w:t>
            </w:r>
            <w:proofErr w:type="spellEnd"/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01</w:t>
            </w:r>
            <w:proofErr w:type="spell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897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ur.broj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513</w:t>
            </w:r>
            <w:proofErr w:type="spellEnd"/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007</w:t>
            </w:r>
            <w:proofErr w:type="spellEnd"/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24</w:t>
            </w:r>
            <w:proofErr w:type="spellEnd"/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01</w:t>
            </w:r>
            <w:proofErr w:type="spell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2016</w:t>
            </w:r>
            <w:proofErr w:type="spellEnd"/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05</w:t>
            </w:r>
            <w:proofErr w:type="spellEnd"/>
            <w:r>
              <w:rPr>
                <w:sz w:val="22"/>
                <w:szCs w:val="22"/>
              </w:rPr>
              <w:t xml:space="preserve">, od </w:t>
            </w:r>
            <w:proofErr w:type="spellStart"/>
            <w:r>
              <w:rPr>
                <w:sz w:val="22"/>
                <w:szCs w:val="22"/>
              </w:rPr>
              <w:t>15</w:t>
            </w:r>
            <w:proofErr w:type="spellEnd"/>
            <w:r>
              <w:rPr>
                <w:sz w:val="22"/>
                <w:szCs w:val="22"/>
              </w:rPr>
              <w:t xml:space="preserve">. prosinca 2016., izvršena je pljenidba poslovnog </w:t>
            </w:r>
            <w:r w:rsidR="002E16E9">
              <w:rPr>
                <w:sz w:val="22"/>
                <w:szCs w:val="22"/>
              </w:rPr>
              <w:t xml:space="preserve">udjela </w:t>
            </w:r>
          </w:p>
          <w:p w:rsidRDefault="00A02120" w:rsidP="00D566F9" w:rsidR="00A02120">
            <w:pPr>
              <w:rPr>
                <w:sz w:val="22"/>
                <w:szCs w:val="22"/>
              </w:rPr>
            </w:pPr>
          </w:p>
          <w:p w:rsidRDefault="00A02120" w:rsidP="00A02120" w:rsidR="00A02120" w:rsidRPr="006045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Pljenidba tražbine Darka Turopoljca prema društvu </w:t>
            </w:r>
            <w:r>
              <w:rPr>
                <w:rFonts w:cs="Times New Roman"/>
                <w:bCs/>
                <w:sz w:val="22"/>
                <w:szCs w:val="22"/>
              </w:rPr>
              <w:t xml:space="preserve">RATIO B. C. d.o.o., temeljem pravomoćnog Rješenja Ministarstva financija, Porezna uprava, klasa: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UP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/I-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415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02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2015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01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897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ur.broj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513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07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24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01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16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04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i pravomoćnog Rješenja o ovrsi, klasa: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UP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/I-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415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02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2015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01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897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ur.broj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513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07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24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01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2016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05</w:t>
            </w:r>
            <w:proofErr w:type="spellEnd"/>
          </w:p>
        </w:tc>
        <w:tc>
          <w:tcPr>
            <w:tcW w:type="dxa" w:w="39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14571" w:rsidP="007335DD" w:rsidR="00537905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Poslovni udio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ovršenika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 Darka Turopoljca u društvu RATIO B. C. d.o.o. u nominalnom iznosu od 1.550.700,00 kn</w:t>
            </w:r>
          </w:p>
          <w:p w:rsidRDefault="00C14571" w:rsidP="007335DD" w:rsidR="00C14571">
            <w:pPr>
              <w:rPr>
                <w:rFonts w:cs="Times New Roman"/>
                <w:bCs/>
                <w:sz w:val="22"/>
                <w:szCs w:val="22"/>
              </w:rPr>
            </w:pPr>
          </w:p>
          <w:p w:rsidRDefault="00C14571" w:rsidP="007335DD" w:rsidR="00C14571">
            <w:pPr>
              <w:rPr>
                <w:rFonts w:cs="Times New Roman"/>
                <w:bCs/>
                <w:sz w:val="22"/>
                <w:szCs w:val="22"/>
              </w:rPr>
            </w:pPr>
          </w:p>
          <w:p w:rsidRDefault="00A02120" w:rsidP="007335DD" w:rsidR="00A02120">
            <w:pPr>
              <w:rPr>
                <w:rFonts w:cs="Times New Roman"/>
                <w:bCs/>
                <w:sz w:val="22"/>
                <w:szCs w:val="22"/>
              </w:rPr>
            </w:pPr>
          </w:p>
          <w:p w:rsidRDefault="00A02120" w:rsidP="007335DD" w:rsidR="00A02120">
            <w:pPr>
              <w:rPr>
                <w:rFonts w:cs="Times New Roman"/>
                <w:bCs/>
                <w:sz w:val="22"/>
                <w:szCs w:val="22"/>
              </w:rPr>
            </w:pPr>
          </w:p>
          <w:p w:rsidRDefault="00A02120" w:rsidP="007335DD" w:rsidR="00A02120">
            <w:pPr>
              <w:rPr>
                <w:rFonts w:cs="Times New Roman"/>
                <w:bCs/>
                <w:sz w:val="22"/>
                <w:szCs w:val="22"/>
              </w:rPr>
            </w:pPr>
          </w:p>
          <w:p w:rsidRDefault="00A02120" w:rsidP="007335DD" w:rsidR="00A02120">
            <w:pPr>
              <w:rPr>
                <w:rFonts w:cs="Times New Roman"/>
                <w:bCs/>
                <w:sz w:val="22"/>
                <w:szCs w:val="22"/>
              </w:rPr>
            </w:pPr>
          </w:p>
          <w:p w:rsidRDefault="00A02120" w:rsidP="007335DD" w:rsidR="00A02120" w:rsidRPr="00C00E8E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Tražbina u iznosu od 1.638.087,15 kn sa zakonskom zateznom kamatom</w:t>
            </w: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3170C6" w:rsidR="00D566F9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B61671" w:rsidP="00D566F9" w:rsidR="00D566F9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ŽDO Zagreb</w:t>
            </w:r>
          </w:p>
        </w:tc>
      </w:tr>
    </w:tbl>
    <w:p w:rsidRDefault="00874521" w:rsidP="00C0769E" w:rsidR="00874521">
      <w:pPr>
        <w:pStyle w:val="TableContents"/>
        <w:rPr>
          <w:rFonts w:cs="Times New Roman"/>
          <w:bCs/>
          <w:sz w:val="22"/>
          <w:szCs w:val="22"/>
        </w:rPr>
      </w:pPr>
    </w:p>
    <w:p w:rsidRDefault="003170C6" w:rsidP="00C0769E" w:rsidR="003170C6">
      <w:pPr>
        <w:pStyle w:val="TableContents"/>
        <w:rPr>
          <w:rFonts w:cs="Times New Roman"/>
          <w:bCs/>
          <w:sz w:val="22"/>
          <w:szCs w:val="22"/>
        </w:rPr>
      </w:pPr>
    </w:p>
    <w:p w:rsidRDefault="003170C6" w:rsidP="00C0769E" w:rsidR="003170C6">
      <w:pPr>
        <w:pStyle w:val="TableContents"/>
        <w:rPr>
          <w:rFonts w:cs="Times New Roman"/>
          <w:bCs/>
          <w:sz w:val="22"/>
          <w:szCs w:val="22"/>
        </w:rPr>
      </w:pPr>
    </w:p>
    <w:p w:rsidRDefault="00CE3EBA" w:rsidP="00C0769E" w:rsidR="00CE3EBA">
      <w:pPr>
        <w:pStyle w:val="TableContents"/>
        <w:rPr>
          <w:rFonts w:cs="Times New Roman"/>
          <w:bCs/>
          <w:sz w:val="22"/>
          <w:szCs w:val="22"/>
        </w:rPr>
      </w:pPr>
    </w:p>
    <w:p w:rsidRDefault="00CE3EBA" w:rsidP="00C0769E" w:rsidR="00CE3EBA">
      <w:pPr>
        <w:pStyle w:val="TableContents"/>
        <w:rPr>
          <w:rFonts w:cs="Times New Roman"/>
          <w:bCs/>
          <w:sz w:val="22"/>
          <w:szCs w:val="22"/>
        </w:rPr>
      </w:pPr>
    </w:p>
    <w:p w:rsidRDefault="00CE3EBA" w:rsidP="00C0769E" w:rsidR="00CE3EBA">
      <w:pPr>
        <w:pStyle w:val="TableContents"/>
        <w:rPr>
          <w:rFonts w:cs="Times New Roman"/>
          <w:bCs/>
          <w:sz w:val="22"/>
          <w:szCs w:val="22"/>
        </w:rPr>
      </w:pPr>
    </w:p>
    <w:p w:rsidRDefault="00CE3EBA" w:rsidP="00C0769E" w:rsidR="00CE3EBA">
      <w:pPr>
        <w:pStyle w:val="TableContents"/>
        <w:rPr>
          <w:rFonts w:cs="Times New Roman"/>
          <w:bCs/>
          <w:sz w:val="22"/>
          <w:szCs w:val="22"/>
        </w:rPr>
      </w:pPr>
    </w:p>
    <w:p w:rsidRDefault="00CE3EBA" w:rsidP="00C0769E" w:rsidR="00CE3EBA">
      <w:pPr>
        <w:pStyle w:val="TableContents"/>
        <w:rPr>
          <w:rFonts w:cs="Times New Roman"/>
          <w:bCs/>
          <w:sz w:val="22"/>
          <w:szCs w:val="22"/>
        </w:rPr>
      </w:pPr>
    </w:p>
    <w:p w:rsidRDefault="00CE3EBA" w:rsidP="00C0769E" w:rsidR="00CE3EBA">
      <w:pPr>
        <w:pStyle w:val="TableContents"/>
        <w:rPr>
          <w:rFonts w:cs="Times New Roman"/>
          <w:bCs/>
          <w:sz w:val="22"/>
          <w:szCs w:val="22"/>
        </w:rPr>
      </w:pPr>
    </w:p>
    <w:p w:rsidRDefault="00CE3EBA" w:rsidP="00C0769E" w:rsidR="00CE3EBA">
      <w:pPr>
        <w:pStyle w:val="TableContents"/>
        <w:rPr>
          <w:rFonts w:cs="Times New Roman"/>
          <w:bCs/>
          <w:sz w:val="22"/>
          <w:szCs w:val="22"/>
        </w:rPr>
      </w:pPr>
    </w:p>
    <w:p w:rsidRDefault="00874521" w:rsidP="00C0769E" w:rsidR="00874521">
      <w:pPr>
        <w:pStyle w:val="TableContents"/>
        <w:rPr>
          <w:rFonts w:cs="Times New Roman"/>
          <w:bCs/>
          <w:sz w:val="22"/>
          <w:szCs w:val="22"/>
        </w:rPr>
      </w:pPr>
    </w:p>
    <w:p w:rsidRDefault="00CE3EBA" w:rsidP="00C0769E" w:rsidR="00CE3EBA">
      <w:pPr>
        <w:pStyle w:val="TableContents"/>
        <w:rPr>
          <w:rFonts w:cs="Times New Roman"/>
          <w:bCs/>
          <w:sz w:val="22"/>
          <w:szCs w:val="22"/>
        </w:rPr>
      </w:pPr>
    </w:p>
    <w:p w:rsidRDefault="00CE3EBA" w:rsidP="00C0769E" w:rsidR="00CE3EBA">
      <w:pPr>
        <w:pStyle w:val="TableContents"/>
        <w:rPr>
          <w:rFonts w:cs="Times New Roman"/>
          <w:bCs/>
          <w:sz w:val="22"/>
          <w:szCs w:val="22"/>
        </w:rPr>
      </w:pPr>
    </w:p>
    <w:p w:rsidRDefault="00CE3EBA" w:rsidP="00C0769E" w:rsidR="00CE3EBA">
      <w:pPr>
        <w:pStyle w:val="TableContents"/>
        <w:rPr>
          <w:rFonts w:cs="Times New Roman"/>
          <w:bCs/>
          <w:sz w:val="22"/>
          <w:szCs w:val="22"/>
        </w:rPr>
      </w:pPr>
    </w:p>
    <w:p w:rsidRDefault="00CE3EBA" w:rsidP="00C0769E" w:rsidR="00CE3EBA">
      <w:pPr>
        <w:pStyle w:val="TableContents"/>
        <w:rPr>
          <w:rFonts w:cs="Times New Roman"/>
          <w:bCs/>
          <w:sz w:val="22"/>
          <w:szCs w:val="22"/>
        </w:rPr>
      </w:pPr>
    </w:p>
    <w:p w:rsidRDefault="00D566F9" w:rsidP="00D566F9" w:rsidR="00D566F9" w:rsidRPr="003726DD">
      <w:pPr>
        <w:jc w:val="center"/>
        <w:rPr>
          <w:b/>
        </w:rPr>
      </w:pPr>
      <w:r>
        <w:rPr>
          <w:b/>
        </w:rPr>
        <w:t xml:space="preserve">III. TABLICA IZLUČNIH </w:t>
      </w:r>
      <w:r w:rsidRPr="00655B39">
        <w:rPr>
          <w:b/>
        </w:rPr>
        <w:t>PRAVA</w:t>
      </w:r>
    </w:p>
    <w:p w:rsidRDefault="00D566F9" w:rsidP="00D566F9" w:rsidR="00D566F9" w:rsidRPr="00467379">
      <w:pPr>
        <w:pStyle w:val="Standard"/>
        <w:tabs>
          <w:tab w:pos="4005" w:val="left"/>
        </w:tabs>
        <w:rPr>
          <w:b/>
          <w:bCs/>
        </w:rPr>
      </w:pPr>
    </w:p>
    <w:p w:rsidRDefault="00D566F9" w:rsidP="00D566F9" w:rsidR="00D566F9" w:rsidRPr="00467379">
      <w:pPr>
        <w:pStyle w:val="Standard"/>
        <w:tabs>
          <w:tab w:pos="4005" w:val="left"/>
        </w:tabs>
        <w:rPr>
          <w:b/>
          <w:bCs/>
        </w:rPr>
      </w:pPr>
    </w:p>
    <w:tbl>
      <w:tblPr>
        <w:tblW w:type="dxa" w:w="11860"/>
        <w:jc w:val="center"/>
        <w:tblBorders>
          <w:top w:space="0" w:sz="2" w:color="000000" w:val="single"/>
          <w:left w:space="0" w:sz="2" w:color="000000" w:val="single"/>
          <w:bottom w:space="0" w:sz="2" w:color="000000" w:val="single"/>
          <w:right w:space="0" w:sz="4" w:color="auto" w:val="single"/>
          <w:insideH w:space="0" w:sz="2" w:color="000000" w:val="single"/>
          <w:insideV w:space="0" w:sz="2" w:color="000000" w:val="single"/>
        </w:tblBorders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387"/>
        <w:gridCol w:w="1560"/>
        <w:gridCol w:w="2976"/>
        <w:gridCol w:w="4395"/>
      </w:tblGrid>
      <w:tr w:rsidTr="00A70238" w:rsidR="00D566F9" w:rsidRPr="00467379">
        <w:trPr>
          <w:trHeight w:val="230"/>
          <w:jc w:val="center"/>
        </w:trPr>
        <w:tc>
          <w:tcPr>
            <w:tcW w:type="dxa" w:w="542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E732EB">
            <w:pPr>
              <w:pStyle w:val="TableContents"/>
              <w:rPr>
                <w:b/>
                <w:bCs/>
                <w:sz w:val="22"/>
                <w:szCs w:val="22"/>
              </w:rPr>
            </w:pPr>
            <w:proofErr w:type="spellStart"/>
            <w:r w:rsidRPr="00E732EB">
              <w:rPr>
                <w:b/>
                <w:bCs/>
                <w:sz w:val="22"/>
                <w:szCs w:val="22"/>
              </w:rPr>
              <w:t>R.b</w:t>
            </w:r>
            <w:proofErr w:type="spellEnd"/>
            <w:r w:rsidRPr="00E732EB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38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E732EB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E732EB">
              <w:rPr>
                <w:b/>
                <w:bCs/>
                <w:sz w:val="22"/>
                <w:szCs w:val="22"/>
              </w:rPr>
              <w:t>Izlučni vjerovnik</w:t>
            </w:r>
          </w:p>
        </w:tc>
        <w:tc>
          <w:tcPr>
            <w:tcW w:type="dxa" w:w="156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E732EB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E732EB">
              <w:rPr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976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E732EB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E732EB">
              <w:rPr>
                <w:b/>
                <w:bCs/>
                <w:sz w:val="22"/>
                <w:szCs w:val="22"/>
              </w:rPr>
              <w:t>Pravna osnova izlučnog prava</w:t>
            </w:r>
          </w:p>
        </w:tc>
        <w:tc>
          <w:tcPr>
            <w:tcW w:type="dxa" w:w="4395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E732EB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E732EB">
              <w:rPr>
                <w:b/>
                <w:bCs/>
                <w:sz w:val="22"/>
                <w:szCs w:val="22"/>
              </w:rPr>
              <w:t>Predmet izlučnog prava</w:t>
            </w:r>
          </w:p>
        </w:tc>
      </w:tr>
      <w:tr w:rsidTr="00D566F9" w:rsidR="00D566F9" w:rsidRPr="00467379">
        <w:trPr>
          <w:trHeight w:val="765"/>
          <w:jc w:val="center"/>
        </w:trPr>
        <w:tc>
          <w:tcPr>
            <w:tcW w:type="dxa" w:w="542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E732EB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E732EB">
              <w:rPr>
                <w:b/>
                <w:bCs/>
                <w:sz w:val="22"/>
                <w:szCs w:val="22"/>
              </w:rPr>
              <w:t>01.</w:t>
            </w:r>
          </w:p>
        </w:tc>
        <w:tc>
          <w:tcPr>
            <w:tcW w:type="dxa" w:w="238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E732EB">
            <w:pPr>
              <w:pStyle w:val="TableContents"/>
              <w:rPr>
                <w:bCs/>
                <w:sz w:val="22"/>
                <w:szCs w:val="22"/>
              </w:rPr>
            </w:pPr>
          </w:p>
        </w:tc>
        <w:tc>
          <w:tcPr>
            <w:tcW w:type="dxa" w:w="156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E732EB">
            <w:pPr>
              <w:pStyle w:val="TableContents"/>
              <w:rPr>
                <w:bCs/>
                <w:sz w:val="22"/>
                <w:szCs w:val="22"/>
              </w:rPr>
            </w:pPr>
          </w:p>
        </w:tc>
        <w:tc>
          <w:tcPr>
            <w:tcW w:type="dxa" w:w="2976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E732EB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4395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E732EB">
            <w:pPr>
              <w:pStyle w:val="TableContents"/>
              <w:rPr>
                <w:bCs/>
                <w:sz w:val="22"/>
                <w:szCs w:val="22"/>
              </w:rPr>
            </w:pPr>
          </w:p>
        </w:tc>
      </w:tr>
    </w:tbl>
    <w:p w:rsidRDefault="00D566F9" w:rsidP="00C0769E" w:rsidR="00D566F9">
      <w:pPr>
        <w:pStyle w:val="TableContents"/>
        <w:rPr>
          <w:rFonts w:cs="Times New Roman"/>
          <w:bCs/>
          <w:sz w:val="22"/>
          <w:szCs w:val="22"/>
        </w:rPr>
      </w:pPr>
    </w:p>
    <w:p w:rsidRDefault="00D566F9" w:rsidP="00C0769E" w:rsidR="00D566F9">
      <w:pPr>
        <w:pStyle w:val="TableContents"/>
        <w:rPr>
          <w:rFonts w:cs="Times New Roman"/>
          <w:bCs/>
          <w:sz w:val="22"/>
          <w:szCs w:val="22"/>
        </w:rPr>
      </w:pPr>
    </w:p>
    <w:p w:rsidRDefault="00CE3EBA" w:rsidP="00C0769E" w:rsidR="00CE3EBA">
      <w:pPr>
        <w:pStyle w:val="TableContents"/>
        <w:rPr>
          <w:rFonts w:cs="Times New Roman"/>
          <w:bCs/>
          <w:sz w:val="22"/>
          <w:szCs w:val="22"/>
        </w:rPr>
      </w:pPr>
    </w:p>
    <w:p w:rsidRDefault="00CE3EBA" w:rsidP="00C0769E" w:rsidR="00CE3EBA">
      <w:pPr>
        <w:pStyle w:val="TableContents"/>
        <w:rPr>
          <w:rFonts w:cs="Times New Roman"/>
          <w:bCs/>
          <w:sz w:val="22"/>
          <w:szCs w:val="22"/>
        </w:rPr>
      </w:pPr>
    </w:p>
    <w:p w:rsidRDefault="00CE3EBA" w:rsidP="00C0769E" w:rsidR="00CE3EBA">
      <w:pPr>
        <w:pStyle w:val="TableContents"/>
        <w:rPr>
          <w:rFonts w:cs="Times New Roman"/>
          <w:bCs/>
          <w:sz w:val="22"/>
          <w:szCs w:val="22"/>
        </w:rPr>
      </w:pPr>
    </w:p>
    <w:p w:rsidRDefault="00874521" w:rsidP="00C0769E" w:rsidR="00874521">
      <w:pPr>
        <w:pStyle w:val="TableContents"/>
        <w:rPr>
          <w:rFonts w:cs="Times New Roman"/>
          <w:bCs/>
          <w:sz w:val="22"/>
          <w:szCs w:val="22"/>
        </w:rPr>
      </w:pPr>
    </w:p>
    <w:p w:rsidRDefault="00A76DEB" w:rsidP="009A5D24" w:rsidR="00AE5653">
      <w:pPr>
        <w:rPr>
          <w:rFonts w:cs="Times New Roman"/>
          <w:bCs/>
          <w:sz w:val="22"/>
          <w:szCs w:val="22"/>
        </w:rPr>
      </w:pPr>
      <w:r>
        <w:rPr>
          <w:rFonts w:cs="Times New Roman"/>
          <w:bCs/>
          <w:sz w:val="22"/>
          <w:szCs w:val="22"/>
        </w:rPr>
        <w:t xml:space="preserve">U Zagrebu, </w:t>
      </w:r>
      <w:r w:rsidR="00007434">
        <w:rPr>
          <w:rFonts w:cs="Times New Roman"/>
          <w:bCs/>
          <w:sz w:val="22"/>
          <w:szCs w:val="22"/>
        </w:rPr>
        <w:t>25</w:t>
      </w:r>
      <w:r>
        <w:rPr>
          <w:rFonts w:cs="Times New Roman"/>
          <w:bCs/>
          <w:sz w:val="22"/>
          <w:szCs w:val="22"/>
        </w:rPr>
        <w:t xml:space="preserve">. </w:t>
      </w:r>
      <w:r w:rsidR="00007434">
        <w:rPr>
          <w:rFonts w:cs="Times New Roman"/>
          <w:bCs/>
          <w:sz w:val="22"/>
          <w:szCs w:val="22"/>
        </w:rPr>
        <w:t>svibnja</w:t>
      </w:r>
      <w:r w:rsidR="00DD1C9F">
        <w:rPr>
          <w:rFonts w:cs="Times New Roman"/>
          <w:bCs/>
          <w:sz w:val="22"/>
          <w:szCs w:val="22"/>
        </w:rPr>
        <w:t xml:space="preserve"> </w:t>
      </w:r>
      <w:r>
        <w:rPr>
          <w:rFonts w:cs="Times New Roman"/>
          <w:bCs/>
          <w:sz w:val="22"/>
          <w:szCs w:val="22"/>
        </w:rPr>
        <w:t>201</w:t>
      </w:r>
      <w:r w:rsidR="003170C6">
        <w:rPr>
          <w:rFonts w:cs="Times New Roman"/>
          <w:bCs/>
          <w:sz w:val="22"/>
          <w:szCs w:val="22"/>
        </w:rPr>
        <w:t>9</w:t>
      </w:r>
      <w:r>
        <w:rPr>
          <w:rFonts w:cs="Times New Roman"/>
          <w:bCs/>
          <w:sz w:val="22"/>
          <w:szCs w:val="22"/>
        </w:rPr>
        <w:t>. g.</w:t>
      </w:r>
    </w:p>
    <w:p w:rsidRDefault="00AE5653" w:rsidP="009A5D24" w:rsidR="00AE5653" w:rsidRPr="00A87074">
      <w:pPr>
        <w:rPr>
          <w:rFonts w:cs="Times New Roman"/>
          <w:bCs/>
          <w:sz w:val="22"/>
          <w:szCs w:val="22"/>
        </w:rPr>
      </w:pPr>
    </w:p>
    <w:p w:rsidRDefault="00775B0D" w:rsidP="009A5D24" w:rsidR="009A5D24" w:rsidRPr="00A87074">
      <w:pPr>
        <w:rPr>
          <w:rFonts w:cs="Times New Roman"/>
          <w:bCs/>
          <w:sz w:val="22"/>
          <w:szCs w:val="22"/>
        </w:rPr>
      </w:pP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="00365F9A">
        <w:rPr>
          <w:rFonts w:cs="Times New Roman"/>
          <w:bCs/>
          <w:sz w:val="22"/>
          <w:szCs w:val="22"/>
        </w:rPr>
        <w:tab/>
      </w:r>
      <w:r w:rsidR="00365F9A">
        <w:rPr>
          <w:rFonts w:cs="Times New Roman"/>
          <w:bCs/>
          <w:sz w:val="22"/>
          <w:szCs w:val="22"/>
        </w:rPr>
        <w:tab/>
      </w:r>
      <w:r w:rsidR="00365F9A">
        <w:rPr>
          <w:rFonts w:cs="Times New Roman"/>
          <w:bCs/>
          <w:sz w:val="22"/>
          <w:szCs w:val="22"/>
        </w:rPr>
        <w:tab/>
        <w:t xml:space="preserve">   </w:t>
      </w:r>
      <w:r w:rsidR="009A5D24" w:rsidRPr="00A87074">
        <w:rPr>
          <w:rFonts w:cs="Times New Roman"/>
          <w:bCs/>
          <w:sz w:val="22"/>
          <w:szCs w:val="22"/>
        </w:rPr>
        <w:t>Stečajni upravitelj</w:t>
      </w:r>
    </w:p>
    <w:p w:rsidRDefault="009A5D24" w:rsidP="00783A8C" w:rsidR="00464E49" w:rsidRPr="00783A8C">
      <w:pPr>
        <w:rPr>
          <w:rFonts w:cs="Times New Roman" w:eastAsia="Times New Roman"/>
          <w:color w:val="000000"/>
          <w:kern w:val="0"/>
          <w:sz w:val="22"/>
          <w:szCs w:val="22"/>
        </w:rPr>
      </w:pP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="00365F9A">
        <w:rPr>
          <w:rFonts w:cs="Times New Roman"/>
          <w:sz w:val="22"/>
          <w:szCs w:val="22"/>
        </w:rPr>
        <w:tab/>
      </w:r>
      <w:r w:rsidR="00365F9A">
        <w:rPr>
          <w:rFonts w:cs="Times New Roman"/>
          <w:sz w:val="22"/>
          <w:szCs w:val="22"/>
        </w:rPr>
        <w:tab/>
        <w:t xml:space="preserve">           </w:t>
      </w:r>
      <w:r w:rsidR="00C868CD">
        <w:rPr>
          <w:rFonts w:cs="Times New Roman"/>
          <w:sz w:val="22"/>
          <w:szCs w:val="22"/>
        </w:rPr>
        <w:t xml:space="preserve"> </w:t>
      </w:r>
      <w:r w:rsidR="00AF7DBB">
        <w:rPr>
          <w:rFonts w:cs="Times New Roman"/>
          <w:sz w:val="22"/>
          <w:szCs w:val="22"/>
        </w:rPr>
        <w:t xml:space="preserve">    Rajka Jagmarević</w:t>
      </w:r>
    </w:p>
    <w:sectPr w:rsidSect="00350E6E" w:rsidR="00464E49" w:rsidRPr="00783A8C">
      <w:headerReference w:type="default" r:id="rId10"/>
      <w:pgSz w:orient="landscape" w:h="11905" w:w="16837"/>
      <w:pgMar w:gutter="0" w:footer="720" w:header="720" w:left="720" w:bottom="720" w:right="720" w:top="720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263" w:rsidR="00C63263">
      <w:r>
        <w:separator/>
      </w:r>
    </w:p>
  </w:endnote>
  <w:endnote w:id="0" w:type="continuationSeparator">
    <w:p w:rsidRDefault="00C63263" w:rsidR="00C632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tar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263" w:rsidR="00C63263">
      <w:r>
        <w:rPr>
          <w:color w:val="000000"/>
        </w:rPr>
        <w:separator/>
      </w:r>
    </w:p>
  </w:footnote>
  <w:footnote w:id="0" w:type="continuationSeparator">
    <w:p w:rsidRDefault="00C63263" w:rsidR="00C632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BBA" w:rsidP="006416F9" w:rsidR="004D7BBA">
    <w:pPr>
      <w:pStyle w:val="Zaglavlje"/>
      <w:tabs>
        <w:tab w:pos="4536" w:val="clear"/>
        <w:tab w:pos="9072" w:val="clear"/>
        <w:tab w:pos="1032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0A7020"/>
    <w:multiLevelType w:val="hybridMultilevel"/>
    <w:tmpl w:val="6CF0BC04"/>
    <w:lvl w:tplc="6E38E2A4" w:ilvl="0">
      <w:start w:val="5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C354BAF"/>
    <w:multiLevelType w:val="hybridMultilevel"/>
    <w:tmpl w:val="65B4376A"/>
    <w:lvl w:tplc="C4DCB0C8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22B5339A"/>
    <w:multiLevelType w:val="hybridMultilevel"/>
    <w:tmpl w:val="3F760D2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A2202E6"/>
    <w:multiLevelType w:val="hybridMultilevel"/>
    <w:tmpl w:val="B8226B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AD90254"/>
    <w:multiLevelType w:val="hybridMultilevel"/>
    <w:tmpl w:val="D88875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C768F2"/>
    <w:multiLevelType w:val="hybridMultilevel"/>
    <w:tmpl w:val="BB2AC640"/>
    <w:lvl w:tplc="13C0F2E4" w:ilvl="0">
      <w:start w:val="17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5C33EAA"/>
    <w:multiLevelType w:val="hybridMultilevel"/>
    <w:tmpl w:val="94F4BB5A"/>
    <w:lvl w:tplc="8ECA45C8" w:ilvl="0">
      <w:start w:val="1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09391F"/>
    <w:multiLevelType w:val="hybridMultilevel"/>
    <w:tmpl w:val="524EEC44"/>
    <w:lvl w:tplc="22883D98" w:ilvl="0">
      <w:start w:val="16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58054EE"/>
    <w:multiLevelType w:val="hybridMultilevel"/>
    <w:tmpl w:val="6D749B32"/>
    <w:lvl w:tplc="8A1CF9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D5E715C"/>
    <w:multiLevelType w:val="hybridMultilevel"/>
    <w:tmpl w:val="CA9083E4"/>
    <w:lvl w:tplc="1EA27ADC" w:ilvl="0">
      <w:start w:val="17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4"/>
  </w:num>
  <w:num w:numId="7">
    <w:abstractNumId w:val="2"/>
  </w:num>
  <w:num w:numId="8">
    <w:abstractNumId w:val="3"/>
  </w:num>
  <w:num w:numId="9">
    <w:abstractNumId w:val="1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E49"/>
    <w:rsid w:val="0000238C"/>
    <w:rsid w:val="00007434"/>
    <w:rsid w:val="0000772A"/>
    <w:rsid w:val="00013757"/>
    <w:rsid w:val="00013A41"/>
    <w:rsid w:val="00013B73"/>
    <w:rsid w:val="0001511B"/>
    <w:rsid w:val="00015FD1"/>
    <w:rsid w:val="00020A50"/>
    <w:rsid w:val="00030B5E"/>
    <w:rsid w:val="000319EF"/>
    <w:rsid w:val="0003295E"/>
    <w:rsid w:val="00042C81"/>
    <w:rsid w:val="00043E19"/>
    <w:rsid w:val="000551B0"/>
    <w:rsid w:val="00057967"/>
    <w:rsid w:val="00062A3E"/>
    <w:rsid w:val="000645A8"/>
    <w:rsid w:val="00065861"/>
    <w:rsid w:val="00066C7F"/>
    <w:rsid w:val="000716B0"/>
    <w:rsid w:val="00072598"/>
    <w:rsid w:val="000821A8"/>
    <w:rsid w:val="00084DA4"/>
    <w:rsid w:val="000879C0"/>
    <w:rsid w:val="00091201"/>
    <w:rsid w:val="00093C8A"/>
    <w:rsid w:val="000A21C7"/>
    <w:rsid w:val="000A25B4"/>
    <w:rsid w:val="000A72D5"/>
    <w:rsid w:val="000B1897"/>
    <w:rsid w:val="000B56E0"/>
    <w:rsid w:val="000B6A5E"/>
    <w:rsid w:val="000C05EA"/>
    <w:rsid w:val="000C55FB"/>
    <w:rsid w:val="000C59BF"/>
    <w:rsid w:val="000D0C40"/>
    <w:rsid w:val="000D4F7F"/>
    <w:rsid w:val="000D6B6A"/>
    <w:rsid w:val="000E169D"/>
    <w:rsid w:val="000E1FBF"/>
    <w:rsid w:val="000E2855"/>
    <w:rsid w:val="000E68DD"/>
    <w:rsid w:val="000F04F7"/>
    <w:rsid w:val="000F1758"/>
    <w:rsid w:val="000F2847"/>
    <w:rsid w:val="000F2CAC"/>
    <w:rsid w:val="0010062A"/>
    <w:rsid w:val="00104B96"/>
    <w:rsid w:val="001070BA"/>
    <w:rsid w:val="00107317"/>
    <w:rsid w:val="001118B1"/>
    <w:rsid w:val="001125D8"/>
    <w:rsid w:val="00112A32"/>
    <w:rsid w:val="00115C2F"/>
    <w:rsid w:val="00117F35"/>
    <w:rsid w:val="00120D9A"/>
    <w:rsid w:val="00121B56"/>
    <w:rsid w:val="00125A08"/>
    <w:rsid w:val="00134018"/>
    <w:rsid w:val="00134B8D"/>
    <w:rsid w:val="00141147"/>
    <w:rsid w:val="00141225"/>
    <w:rsid w:val="00142FC2"/>
    <w:rsid w:val="0014785E"/>
    <w:rsid w:val="00154D8E"/>
    <w:rsid w:val="00154F1F"/>
    <w:rsid w:val="00157A2E"/>
    <w:rsid w:val="00157F59"/>
    <w:rsid w:val="00161BB1"/>
    <w:rsid w:val="00162B76"/>
    <w:rsid w:val="00163A93"/>
    <w:rsid w:val="00163CC6"/>
    <w:rsid w:val="0017023B"/>
    <w:rsid w:val="0017209C"/>
    <w:rsid w:val="00172E6D"/>
    <w:rsid w:val="00177A3E"/>
    <w:rsid w:val="00180FCF"/>
    <w:rsid w:val="0018232B"/>
    <w:rsid w:val="001845A1"/>
    <w:rsid w:val="00190BF5"/>
    <w:rsid w:val="0019190E"/>
    <w:rsid w:val="00193BB2"/>
    <w:rsid w:val="00194403"/>
    <w:rsid w:val="001A03A6"/>
    <w:rsid w:val="001A1BAA"/>
    <w:rsid w:val="001A52F4"/>
    <w:rsid w:val="001B0985"/>
    <w:rsid w:val="001B10C4"/>
    <w:rsid w:val="001B3D69"/>
    <w:rsid w:val="001B45FD"/>
    <w:rsid w:val="001B55B9"/>
    <w:rsid w:val="001C0B15"/>
    <w:rsid w:val="001C1750"/>
    <w:rsid w:val="001C26A7"/>
    <w:rsid w:val="001C5618"/>
    <w:rsid w:val="001C5C62"/>
    <w:rsid w:val="001C60D7"/>
    <w:rsid w:val="001C66FF"/>
    <w:rsid w:val="001D3E44"/>
    <w:rsid w:val="001D4F68"/>
    <w:rsid w:val="001D6333"/>
    <w:rsid w:val="001E6026"/>
    <w:rsid w:val="001E7DD4"/>
    <w:rsid w:val="001F13A3"/>
    <w:rsid w:val="001F166B"/>
    <w:rsid w:val="001F238E"/>
    <w:rsid w:val="001F2B3A"/>
    <w:rsid w:val="001F49C4"/>
    <w:rsid w:val="0020115D"/>
    <w:rsid w:val="0020206D"/>
    <w:rsid w:val="00202E9E"/>
    <w:rsid w:val="0020422F"/>
    <w:rsid w:val="0020470A"/>
    <w:rsid w:val="002062FC"/>
    <w:rsid w:val="002112C3"/>
    <w:rsid w:val="0021554E"/>
    <w:rsid w:val="0021660C"/>
    <w:rsid w:val="002205D4"/>
    <w:rsid w:val="00221FAE"/>
    <w:rsid w:val="00222B6E"/>
    <w:rsid w:val="0022330D"/>
    <w:rsid w:val="002269A2"/>
    <w:rsid w:val="00226A8E"/>
    <w:rsid w:val="00227007"/>
    <w:rsid w:val="002279F6"/>
    <w:rsid w:val="00230A54"/>
    <w:rsid w:val="0023141C"/>
    <w:rsid w:val="002323E4"/>
    <w:rsid w:val="00235112"/>
    <w:rsid w:val="00235C93"/>
    <w:rsid w:val="00236C1E"/>
    <w:rsid w:val="002401B9"/>
    <w:rsid w:val="0024029D"/>
    <w:rsid w:val="00244549"/>
    <w:rsid w:val="00244994"/>
    <w:rsid w:val="0024683F"/>
    <w:rsid w:val="00247938"/>
    <w:rsid w:val="00247C01"/>
    <w:rsid w:val="00251267"/>
    <w:rsid w:val="00252456"/>
    <w:rsid w:val="00252DD4"/>
    <w:rsid w:val="002534E9"/>
    <w:rsid w:val="00254DAA"/>
    <w:rsid w:val="00255F99"/>
    <w:rsid w:val="0025666B"/>
    <w:rsid w:val="00260162"/>
    <w:rsid w:val="00266F1D"/>
    <w:rsid w:val="002729B9"/>
    <w:rsid w:val="0027419B"/>
    <w:rsid w:val="00275A51"/>
    <w:rsid w:val="00277919"/>
    <w:rsid w:val="00283A29"/>
    <w:rsid w:val="00283E5C"/>
    <w:rsid w:val="00290FA1"/>
    <w:rsid w:val="00291961"/>
    <w:rsid w:val="00293E58"/>
    <w:rsid w:val="00295C51"/>
    <w:rsid w:val="002A3F86"/>
    <w:rsid w:val="002A513E"/>
    <w:rsid w:val="002A5195"/>
    <w:rsid w:val="002A5652"/>
    <w:rsid w:val="002A6680"/>
    <w:rsid w:val="002A7230"/>
    <w:rsid w:val="002A7442"/>
    <w:rsid w:val="002A7476"/>
    <w:rsid w:val="002B1738"/>
    <w:rsid w:val="002B598F"/>
    <w:rsid w:val="002B66A4"/>
    <w:rsid w:val="002B7A09"/>
    <w:rsid w:val="002B7B25"/>
    <w:rsid w:val="002C0205"/>
    <w:rsid w:val="002C0907"/>
    <w:rsid w:val="002C1016"/>
    <w:rsid w:val="002C1752"/>
    <w:rsid w:val="002C7F3A"/>
    <w:rsid w:val="002E1114"/>
    <w:rsid w:val="002E16E9"/>
    <w:rsid w:val="002E48A6"/>
    <w:rsid w:val="002E5734"/>
    <w:rsid w:val="002E5DA9"/>
    <w:rsid w:val="002E66A4"/>
    <w:rsid w:val="002F0D1B"/>
    <w:rsid w:val="002F39E1"/>
    <w:rsid w:val="002F5CE8"/>
    <w:rsid w:val="002F5CED"/>
    <w:rsid w:val="002F6992"/>
    <w:rsid w:val="00301901"/>
    <w:rsid w:val="00302997"/>
    <w:rsid w:val="0031134D"/>
    <w:rsid w:val="003126A5"/>
    <w:rsid w:val="00313EA6"/>
    <w:rsid w:val="003166E0"/>
    <w:rsid w:val="003170C6"/>
    <w:rsid w:val="00317962"/>
    <w:rsid w:val="00317F3F"/>
    <w:rsid w:val="0032144C"/>
    <w:rsid w:val="0032383D"/>
    <w:rsid w:val="00323A99"/>
    <w:rsid w:val="0032468B"/>
    <w:rsid w:val="00325418"/>
    <w:rsid w:val="00325C97"/>
    <w:rsid w:val="00332B1C"/>
    <w:rsid w:val="00341912"/>
    <w:rsid w:val="00342EC5"/>
    <w:rsid w:val="00344C18"/>
    <w:rsid w:val="00350E6E"/>
    <w:rsid w:val="00354CA4"/>
    <w:rsid w:val="00364631"/>
    <w:rsid w:val="00365F9A"/>
    <w:rsid w:val="003661D6"/>
    <w:rsid w:val="0037038C"/>
    <w:rsid w:val="0037284C"/>
    <w:rsid w:val="00375953"/>
    <w:rsid w:val="00380D69"/>
    <w:rsid w:val="00381713"/>
    <w:rsid w:val="00381760"/>
    <w:rsid w:val="00381DBD"/>
    <w:rsid w:val="00382A89"/>
    <w:rsid w:val="00384560"/>
    <w:rsid w:val="0038643D"/>
    <w:rsid w:val="0038674A"/>
    <w:rsid w:val="00390450"/>
    <w:rsid w:val="00391195"/>
    <w:rsid w:val="00396620"/>
    <w:rsid w:val="00396B11"/>
    <w:rsid w:val="00396DAF"/>
    <w:rsid w:val="003A008D"/>
    <w:rsid w:val="003A2FE7"/>
    <w:rsid w:val="003A4939"/>
    <w:rsid w:val="003A576C"/>
    <w:rsid w:val="003A7362"/>
    <w:rsid w:val="003A7B83"/>
    <w:rsid w:val="003B0AB6"/>
    <w:rsid w:val="003B660E"/>
    <w:rsid w:val="003B71EB"/>
    <w:rsid w:val="003C2252"/>
    <w:rsid w:val="003C374A"/>
    <w:rsid w:val="003C54C9"/>
    <w:rsid w:val="003C6A84"/>
    <w:rsid w:val="003C7D7A"/>
    <w:rsid w:val="003C7D9A"/>
    <w:rsid w:val="003C7EB7"/>
    <w:rsid w:val="003D24F2"/>
    <w:rsid w:val="003D3470"/>
    <w:rsid w:val="003D3F73"/>
    <w:rsid w:val="003D45BD"/>
    <w:rsid w:val="003D4BCE"/>
    <w:rsid w:val="003D56D2"/>
    <w:rsid w:val="003D7478"/>
    <w:rsid w:val="003E619C"/>
    <w:rsid w:val="003F0C3E"/>
    <w:rsid w:val="003F0FF1"/>
    <w:rsid w:val="003F3021"/>
    <w:rsid w:val="003F4318"/>
    <w:rsid w:val="003F5592"/>
    <w:rsid w:val="003F642A"/>
    <w:rsid w:val="003F7841"/>
    <w:rsid w:val="00401B43"/>
    <w:rsid w:val="00403895"/>
    <w:rsid w:val="004065F9"/>
    <w:rsid w:val="00406735"/>
    <w:rsid w:val="0040673F"/>
    <w:rsid w:val="00413261"/>
    <w:rsid w:val="004142D1"/>
    <w:rsid w:val="00417296"/>
    <w:rsid w:val="0041745B"/>
    <w:rsid w:val="0042093F"/>
    <w:rsid w:val="004230C0"/>
    <w:rsid w:val="00424527"/>
    <w:rsid w:val="00425BD5"/>
    <w:rsid w:val="0043054F"/>
    <w:rsid w:val="004311FC"/>
    <w:rsid w:val="004356E6"/>
    <w:rsid w:val="00436214"/>
    <w:rsid w:val="00436AF3"/>
    <w:rsid w:val="004407E9"/>
    <w:rsid w:val="004418B5"/>
    <w:rsid w:val="004422D3"/>
    <w:rsid w:val="004428F9"/>
    <w:rsid w:val="004430AB"/>
    <w:rsid w:val="00446706"/>
    <w:rsid w:val="00446A47"/>
    <w:rsid w:val="00447DE4"/>
    <w:rsid w:val="00452E1F"/>
    <w:rsid w:val="00454C03"/>
    <w:rsid w:val="0045612B"/>
    <w:rsid w:val="00456CE2"/>
    <w:rsid w:val="004570D1"/>
    <w:rsid w:val="00463381"/>
    <w:rsid w:val="00464E49"/>
    <w:rsid w:val="00466FDC"/>
    <w:rsid w:val="00467379"/>
    <w:rsid w:val="00467803"/>
    <w:rsid w:val="0047079F"/>
    <w:rsid w:val="00471550"/>
    <w:rsid w:val="0047333A"/>
    <w:rsid w:val="004743BE"/>
    <w:rsid w:val="00482DC0"/>
    <w:rsid w:val="00483774"/>
    <w:rsid w:val="00484A51"/>
    <w:rsid w:val="00485847"/>
    <w:rsid w:val="004900D7"/>
    <w:rsid w:val="00490B23"/>
    <w:rsid w:val="0049116F"/>
    <w:rsid w:val="00494970"/>
    <w:rsid w:val="00497125"/>
    <w:rsid w:val="0049744C"/>
    <w:rsid w:val="0049778D"/>
    <w:rsid w:val="00497C0E"/>
    <w:rsid w:val="004A3D86"/>
    <w:rsid w:val="004A4E89"/>
    <w:rsid w:val="004B31FA"/>
    <w:rsid w:val="004B49F4"/>
    <w:rsid w:val="004B6381"/>
    <w:rsid w:val="004B64C7"/>
    <w:rsid w:val="004C00F2"/>
    <w:rsid w:val="004C31CD"/>
    <w:rsid w:val="004C53CA"/>
    <w:rsid w:val="004C7B9B"/>
    <w:rsid w:val="004D125B"/>
    <w:rsid w:val="004D2BFD"/>
    <w:rsid w:val="004D7BBA"/>
    <w:rsid w:val="004E041F"/>
    <w:rsid w:val="004E20B0"/>
    <w:rsid w:val="004E29BB"/>
    <w:rsid w:val="004F2791"/>
    <w:rsid w:val="004F4F3C"/>
    <w:rsid w:val="004F5533"/>
    <w:rsid w:val="004F5881"/>
    <w:rsid w:val="00503279"/>
    <w:rsid w:val="00503826"/>
    <w:rsid w:val="00507994"/>
    <w:rsid w:val="0051221D"/>
    <w:rsid w:val="00512AC5"/>
    <w:rsid w:val="00513A1A"/>
    <w:rsid w:val="005144AF"/>
    <w:rsid w:val="00516A08"/>
    <w:rsid w:val="00521020"/>
    <w:rsid w:val="00521242"/>
    <w:rsid w:val="005229C1"/>
    <w:rsid w:val="005230D8"/>
    <w:rsid w:val="00524EC7"/>
    <w:rsid w:val="005321B3"/>
    <w:rsid w:val="0053297D"/>
    <w:rsid w:val="00532E1D"/>
    <w:rsid w:val="005337C1"/>
    <w:rsid w:val="0053573F"/>
    <w:rsid w:val="00536874"/>
    <w:rsid w:val="00536CC8"/>
    <w:rsid w:val="00536DCB"/>
    <w:rsid w:val="00537905"/>
    <w:rsid w:val="00537A22"/>
    <w:rsid w:val="005400B9"/>
    <w:rsid w:val="00541072"/>
    <w:rsid w:val="005466C1"/>
    <w:rsid w:val="00556096"/>
    <w:rsid w:val="005565BB"/>
    <w:rsid w:val="005575B4"/>
    <w:rsid w:val="005603F1"/>
    <w:rsid w:val="005641BC"/>
    <w:rsid w:val="00565442"/>
    <w:rsid w:val="00567C39"/>
    <w:rsid w:val="00567D3F"/>
    <w:rsid w:val="00572258"/>
    <w:rsid w:val="00572FAE"/>
    <w:rsid w:val="005733A6"/>
    <w:rsid w:val="00573A90"/>
    <w:rsid w:val="0057530E"/>
    <w:rsid w:val="00576359"/>
    <w:rsid w:val="00577715"/>
    <w:rsid w:val="00581584"/>
    <w:rsid w:val="005823E4"/>
    <w:rsid w:val="00586201"/>
    <w:rsid w:val="005919BA"/>
    <w:rsid w:val="00593040"/>
    <w:rsid w:val="005A1311"/>
    <w:rsid w:val="005A1488"/>
    <w:rsid w:val="005A1B76"/>
    <w:rsid w:val="005A530B"/>
    <w:rsid w:val="005A693C"/>
    <w:rsid w:val="005B03EE"/>
    <w:rsid w:val="005B06FA"/>
    <w:rsid w:val="005B19DF"/>
    <w:rsid w:val="005B2AAC"/>
    <w:rsid w:val="005B4254"/>
    <w:rsid w:val="005C0345"/>
    <w:rsid w:val="005C1549"/>
    <w:rsid w:val="005C1F79"/>
    <w:rsid w:val="005C202E"/>
    <w:rsid w:val="005C2A37"/>
    <w:rsid w:val="005C657A"/>
    <w:rsid w:val="005C72E3"/>
    <w:rsid w:val="005D116D"/>
    <w:rsid w:val="005D53AE"/>
    <w:rsid w:val="005D6493"/>
    <w:rsid w:val="005E32EE"/>
    <w:rsid w:val="005E3D3F"/>
    <w:rsid w:val="005E4B3C"/>
    <w:rsid w:val="005E5A7E"/>
    <w:rsid w:val="005E74E0"/>
    <w:rsid w:val="005F11D0"/>
    <w:rsid w:val="005F1E08"/>
    <w:rsid w:val="005F2DBE"/>
    <w:rsid w:val="005F3730"/>
    <w:rsid w:val="005F4023"/>
    <w:rsid w:val="005F6445"/>
    <w:rsid w:val="00601336"/>
    <w:rsid w:val="00604575"/>
    <w:rsid w:val="00604DD0"/>
    <w:rsid w:val="006075A7"/>
    <w:rsid w:val="00612FBE"/>
    <w:rsid w:val="00615F3F"/>
    <w:rsid w:val="006170C3"/>
    <w:rsid w:val="00640812"/>
    <w:rsid w:val="006416F9"/>
    <w:rsid w:val="0064444C"/>
    <w:rsid w:val="00644FF0"/>
    <w:rsid w:val="00645F70"/>
    <w:rsid w:val="006467DA"/>
    <w:rsid w:val="00646F7E"/>
    <w:rsid w:val="006474FA"/>
    <w:rsid w:val="00647A49"/>
    <w:rsid w:val="00647B4A"/>
    <w:rsid w:val="00651A55"/>
    <w:rsid w:val="00651DA8"/>
    <w:rsid w:val="00654DBB"/>
    <w:rsid w:val="00660C7D"/>
    <w:rsid w:val="00661E6D"/>
    <w:rsid w:val="00663A3C"/>
    <w:rsid w:val="006703DC"/>
    <w:rsid w:val="00670F61"/>
    <w:rsid w:val="00671905"/>
    <w:rsid w:val="00676282"/>
    <w:rsid w:val="0067709F"/>
    <w:rsid w:val="00677480"/>
    <w:rsid w:val="0068008F"/>
    <w:rsid w:val="00681234"/>
    <w:rsid w:val="00681BA6"/>
    <w:rsid w:val="00682354"/>
    <w:rsid w:val="00682915"/>
    <w:rsid w:val="00682993"/>
    <w:rsid w:val="00682A0F"/>
    <w:rsid w:val="006833BC"/>
    <w:rsid w:val="00693124"/>
    <w:rsid w:val="0069388A"/>
    <w:rsid w:val="006948FB"/>
    <w:rsid w:val="00695FB4"/>
    <w:rsid w:val="00697C6B"/>
    <w:rsid w:val="006A2B06"/>
    <w:rsid w:val="006A74AC"/>
    <w:rsid w:val="006A74B7"/>
    <w:rsid w:val="006B0A9D"/>
    <w:rsid w:val="006B0D75"/>
    <w:rsid w:val="006B1B4F"/>
    <w:rsid w:val="006B38DE"/>
    <w:rsid w:val="006B7A78"/>
    <w:rsid w:val="006C0F5F"/>
    <w:rsid w:val="006C1FB4"/>
    <w:rsid w:val="006C63FC"/>
    <w:rsid w:val="006D006F"/>
    <w:rsid w:val="006D0AB5"/>
    <w:rsid w:val="006D172D"/>
    <w:rsid w:val="006D5286"/>
    <w:rsid w:val="006D5B85"/>
    <w:rsid w:val="006D7E0A"/>
    <w:rsid w:val="006E04BE"/>
    <w:rsid w:val="006E310F"/>
    <w:rsid w:val="006E3367"/>
    <w:rsid w:val="006E3758"/>
    <w:rsid w:val="006E4B02"/>
    <w:rsid w:val="006E4B88"/>
    <w:rsid w:val="006E5EC5"/>
    <w:rsid w:val="006E5F56"/>
    <w:rsid w:val="006E7654"/>
    <w:rsid w:val="006E7667"/>
    <w:rsid w:val="006F059B"/>
    <w:rsid w:val="006F077D"/>
    <w:rsid w:val="006F2531"/>
    <w:rsid w:val="006F604D"/>
    <w:rsid w:val="00700243"/>
    <w:rsid w:val="00702D64"/>
    <w:rsid w:val="00703509"/>
    <w:rsid w:val="00704929"/>
    <w:rsid w:val="00705A13"/>
    <w:rsid w:val="00705BD6"/>
    <w:rsid w:val="00707918"/>
    <w:rsid w:val="00710541"/>
    <w:rsid w:val="00714A6F"/>
    <w:rsid w:val="007160F5"/>
    <w:rsid w:val="00716106"/>
    <w:rsid w:val="00716E71"/>
    <w:rsid w:val="007208E8"/>
    <w:rsid w:val="00721A98"/>
    <w:rsid w:val="0072322D"/>
    <w:rsid w:val="007243AF"/>
    <w:rsid w:val="00725A7B"/>
    <w:rsid w:val="00726890"/>
    <w:rsid w:val="00726E8A"/>
    <w:rsid w:val="00730BFB"/>
    <w:rsid w:val="007311F6"/>
    <w:rsid w:val="00733044"/>
    <w:rsid w:val="007335DD"/>
    <w:rsid w:val="0073655C"/>
    <w:rsid w:val="00736B00"/>
    <w:rsid w:val="00737D55"/>
    <w:rsid w:val="00741299"/>
    <w:rsid w:val="007422A4"/>
    <w:rsid w:val="00742899"/>
    <w:rsid w:val="007433D2"/>
    <w:rsid w:val="00747D0A"/>
    <w:rsid w:val="0075594E"/>
    <w:rsid w:val="0075656E"/>
    <w:rsid w:val="00757123"/>
    <w:rsid w:val="0076020B"/>
    <w:rsid w:val="00760337"/>
    <w:rsid w:val="0076267E"/>
    <w:rsid w:val="007670B2"/>
    <w:rsid w:val="007716D9"/>
    <w:rsid w:val="007729D7"/>
    <w:rsid w:val="007749E0"/>
    <w:rsid w:val="00775B0D"/>
    <w:rsid w:val="00776BF3"/>
    <w:rsid w:val="007804F7"/>
    <w:rsid w:val="00783A8C"/>
    <w:rsid w:val="00785786"/>
    <w:rsid w:val="00787A48"/>
    <w:rsid w:val="007908F4"/>
    <w:rsid w:val="00792202"/>
    <w:rsid w:val="00793EA2"/>
    <w:rsid w:val="0079556C"/>
    <w:rsid w:val="007960D2"/>
    <w:rsid w:val="00796851"/>
    <w:rsid w:val="007A3BB8"/>
    <w:rsid w:val="007A5952"/>
    <w:rsid w:val="007A5A5D"/>
    <w:rsid w:val="007B11DF"/>
    <w:rsid w:val="007B26B7"/>
    <w:rsid w:val="007B3ECB"/>
    <w:rsid w:val="007B6C42"/>
    <w:rsid w:val="007C34E0"/>
    <w:rsid w:val="007C3E16"/>
    <w:rsid w:val="007C44AB"/>
    <w:rsid w:val="007C45D6"/>
    <w:rsid w:val="007C6E92"/>
    <w:rsid w:val="007D076B"/>
    <w:rsid w:val="007D2AA6"/>
    <w:rsid w:val="007D3BF5"/>
    <w:rsid w:val="007D5206"/>
    <w:rsid w:val="007D58F8"/>
    <w:rsid w:val="007D6B3E"/>
    <w:rsid w:val="007E0342"/>
    <w:rsid w:val="007E0789"/>
    <w:rsid w:val="007E1C5A"/>
    <w:rsid w:val="007E37FC"/>
    <w:rsid w:val="007E38DE"/>
    <w:rsid w:val="007E5244"/>
    <w:rsid w:val="007E7F34"/>
    <w:rsid w:val="007F1480"/>
    <w:rsid w:val="007F3B9A"/>
    <w:rsid w:val="007F63EF"/>
    <w:rsid w:val="007F63FF"/>
    <w:rsid w:val="007F7098"/>
    <w:rsid w:val="007F70A9"/>
    <w:rsid w:val="007F7D98"/>
    <w:rsid w:val="00801191"/>
    <w:rsid w:val="00807456"/>
    <w:rsid w:val="00812EA9"/>
    <w:rsid w:val="008130D1"/>
    <w:rsid w:val="00813CA0"/>
    <w:rsid w:val="00813FB1"/>
    <w:rsid w:val="00814FE0"/>
    <w:rsid w:val="008217B6"/>
    <w:rsid w:val="00821ADB"/>
    <w:rsid w:val="00821B00"/>
    <w:rsid w:val="008272F5"/>
    <w:rsid w:val="00827AA4"/>
    <w:rsid w:val="008300E5"/>
    <w:rsid w:val="008324F5"/>
    <w:rsid w:val="008338E6"/>
    <w:rsid w:val="008345DD"/>
    <w:rsid w:val="00840F23"/>
    <w:rsid w:val="008416D6"/>
    <w:rsid w:val="00843448"/>
    <w:rsid w:val="00844E74"/>
    <w:rsid w:val="008462BC"/>
    <w:rsid w:val="00846960"/>
    <w:rsid w:val="0084718D"/>
    <w:rsid w:val="00851337"/>
    <w:rsid w:val="008548B8"/>
    <w:rsid w:val="00857381"/>
    <w:rsid w:val="008577FC"/>
    <w:rsid w:val="00861790"/>
    <w:rsid w:val="00863335"/>
    <w:rsid w:val="008636A4"/>
    <w:rsid w:val="0086607B"/>
    <w:rsid w:val="00866171"/>
    <w:rsid w:val="00872ADC"/>
    <w:rsid w:val="00873162"/>
    <w:rsid w:val="00874521"/>
    <w:rsid w:val="00874E68"/>
    <w:rsid w:val="00875DB5"/>
    <w:rsid w:val="00876E95"/>
    <w:rsid w:val="00880166"/>
    <w:rsid w:val="00882788"/>
    <w:rsid w:val="008844D5"/>
    <w:rsid w:val="00887054"/>
    <w:rsid w:val="0088708F"/>
    <w:rsid w:val="0088754A"/>
    <w:rsid w:val="00892019"/>
    <w:rsid w:val="00894F90"/>
    <w:rsid w:val="008A1AF6"/>
    <w:rsid w:val="008A2FE0"/>
    <w:rsid w:val="008B2B60"/>
    <w:rsid w:val="008B34A8"/>
    <w:rsid w:val="008B478B"/>
    <w:rsid w:val="008C2E53"/>
    <w:rsid w:val="008C70F2"/>
    <w:rsid w:val="008D064B"/>
    <w:rsid w:val="008D1AD3"/>
    <w:rsid w:val="008E1942"/>
    <w:rsid w:val="008E51C8"/>
    <w:rsid w:val="008E6737"/>
    <w:rsid w:val="008E6E39"/>
    <w:rsid w:val="008F1AE1"/>
    <w:rsid w:val="008F3A7F"/>
    <w:rsid w:val="008F77BB"/>
    <w:rsid w:val="0090723D"/>
    <w:rsid w:val="0091070F"/>
    <w:rsid w:val="00910C3A"/>
    <w:rsid w:val="00911CD8"/>
    <w:rsid w:val="009175FD"/>
    <w:rsid w:val="00917CAD"/>
    <w:rsid w:val="009203DC"/>
    <w:rsid w:val="0092055B"/>
    <w:rsid w:val="00920A11"/>
    <w:rsid w:val="00923902"/>
    <w:rsid w:val="00926B1D"/>
    <w:rsid w:val="00933E02"/>
    <w:rsid w:val="00935DE2"/>
    <w:rsid w:val="0093780D"/>
    <w:rsid w:val="00947FFC"/>
    <w:rsid w:val="009513AF"/>
    <w:rsid w:val="0095252A"/>
    <w:rsid w:val="00952D48"/>
    <w:rsid w:val="00952E33"/>
    <w:rsid w:val="00953F09"/>
    <w:rsid w:val="00956885"/>
    <w:rsid w:val="00956889"/>
    <w:rsid w:val="00956AA5"/>
    <w:rsid w:val="00961C15"/>
    <w:rsid w:val="00962AED"/>
    <w:rsid w:val="00963113"/>
    <w:rsid w:val="009631FE"/>
    <w:rsid w:val="009663DA"/>
    <w:rsid w:val="009711F7"/>
    <w:rsid w:val="00971836"/>
    <w:rsid w:val="00971AB5"/>
    <w:rsid w:val="00974051"/>
    <w:rsid w:val="0097591A"/>
    <w:rsid w:val="00984ECB"/>
    <w:rsid w:val="00987CD0"/>
    <w:rsid w:val="00991C73"/>
    <w:rsid w:val="00994BF2"/>
    <w:rsid w:val="009A0719"/>
    <w:rsid w:val="009A4937"/>
    <w:rsid w:val="009A5D24"/>
    <w:rsid w:val="009A5DBC"/>
    <w:rsid w:val="009B05E9"/>
    <w:rsid w:val="009B3F99"/>
    <w:rsid w:val="009C19EF"/>
    <w:rsid w:val="009D2915"/>
    <w:rsid w:val="009D4A4B"/>
    <w:rsid w:val="009E1C71"/>
    <w:rsid w:val="009E470F"/>
    <w:rsid w:val="009E7F5B"/>
    <w:rsid w:val="009F13F2"/>
    <w:rsid w:val="009F3E81"/>
    <w:rsid w:val="009F44F4"/>
    <w:rsid w:val="009F6D66"/>
    <w:rsid w:val="00A02120"/>
    <w:rsid w:val="00A02729"/>
    <w:rsid w:val="00A072BC"/>
    <w:rsid w:val="00A1037D"/>
    <w:rsid w:val="00A126E5"/>
    <w:rsid w:val="00A1542F"/>
    <w:rsid w:val="00A160CC"/>
    <w:rsid w:val="00A16ACD"/>
    <w:rsid w:val="00A175A5"/>
    <w:rsid w:val="00A20713"/>
    <w:rsid w:val="00A20C85"/>
    <w:rsid w:val="00A23242"/>
    <w:rsid w:val="00A249C1"/>
    <w:rsid w:val="00A24EF0"/>
    <w:rsid w:val="00A251BD"/>
    <w:rsid w:val="00A27043"/>
    <w:rsid w:val="00A2712E"/>
    <w:rsid w:val="00A271F2"/>
    <w:rsid w:val="00A31890"/>
    <w:rsid w:val="00A325A0"/>
    <w:rsid w:val="00A35261"/>
    <w:rsid w:val="00A40ECB"/>
    <w:rsid w:val="00A4153D"/>
    <w:rsid w:val="00A41D85"/>
    <w:rsid w:val="00A42B7A"/>
    <w:rsid w:val="00A509DF"/>
    <w:rsid w:val="00A52EB4"/>
    <w:rsid w:val="00A54897"/>
    <w:rsid w:val="00A55529"/>
    <w:rsid w:val="00A55782"/>
    <w:rsid w:val="00A55F68"/>
    <w:rsid w:val="00A56EE5"/>
    <w:rsid w:val="00A56FF2"/>
    <w:rsid w:val="00A57838"/>
    <w:rsid w:val="00A63D06"/>
    <w:rsid w:val="00A708F2"/>
    <w:rsid w:val="00A7393B"/>
    <w:rsid w:val="00A76945"/>
    <w:rsid w:val="00A76DEB"/>
    <w:rsid w:val="00A7778C"/>
    <w:rsid w:val="00A82F6D"/>
    <w:rsid w:val="00A8417D"/>
    <w:rsid w:val="00A87074"/>
    <w:rsid w:val="00AA06B9"/>
    <w:rsid w:val="00AA0D20"/>
    <w:rsid w:val="00AA194A"/>
    <w:rsid w:val="00AA40CB"/>
    <w:rsid w:val="00AA5A91"/>
    <w:rsid w:val="00AA5D75"/>
    <w:rsid w:val="00AA7E59"/>
    <w:rsid w:val="00AB0A17"/>
    <w:rsid w:val="00AB53C4"/>
    <w:rsid w:val="00AB7713"/>
    <w:rsid w:val="00AB78E6"/>
    <w:rsid w:val="00AC0FD2"/>
    <w:rsid w:val="00AC53C1"/>
    <w:rsid w:val="00AC5F1E"/>
    <w:rsid w:val="00AC6127"/>
    <w:rsid w:val="00AC77D3"/>
    <w:rsid w:val="00AD1E23"/>
    <w:rsid w:val="00AD4EF7"/>
    <w:rsid w:val="00AD6511"/>
    <w:rsid w:val="00AD6DC2"/>
    <w:rsid w:val="00AE065B"/>
    <w:rsid w:val="00AE2713"/>
    <w:rsid w:val="00AE2D5D"/>
    <w:rsid w:val="00AE5653"/>
    <w:rsid w:val="00AE6515"/>
    <w:rsid w:val="00AE6D52"/>
    <w:rsid w:val="00AE7F7E"/>
    <w:rsid w:val="00AE7F83"/>
    <w:rsid w:val="00AF3100"/>
    <w:rsid w:val="00AF4685"/>
    <w:rsid w:val="00AF6DF0"/>
    <w:rsid w:val="00AF79DE"/>
    <w:rsid w:val="00AF7DBB"/>
    <w:rsid w:val="00B013E4"/>
    <w:rsid w:val="00B01B65"/>
    <w:rsid w:val="00B07F70"/>
    <w:rsid w:val="00B14A27"/>
    <w:rsid w:val="00B21968"/>
    <w:rsid w:val="00B236AA"/>
    <w:rsid w:val="00B31562"/>
    <w:rsid w:val="00B34820"/>
    <w:rsid w:val="00B34A76"/>
    <w:rsid w:val="00B36D81"/>
    <w:rsid w:val="00B370AF"/>
    <w:rsid w:val="00B40278"/>
    <w:rsid w:val="00B40811"/>
    <w:rsid w:val="00B46114"/>
    <w:rsid w:val="00B475FC"/>
    <w:rsid w:val="00B5013A"/>
    <w:rsid w:val="00B502AE"/>
    <w:rsid w:val="00B509DB"/>
    <w:rsid w:val="00B518E4"/>
    <w:rsid w:val="00B52446"/>
    <w:rsid w:val="00B53CD9"/>
    <w:rsid w:val="00B55814"/>
    <w:rsid w:val="00B56659"/>
    <w:rsid w:val="00B56F12"/>
    <w:rsid w:val="00B57E90"/>
    <w:rsid w:val="00B61671"/>
    <w:rsid w:val="00B61FB8"/>
    <w:rsid w:val="00B6435B"/>
    <w:rsid w:val="00B67016"/>
    <w:rsid w:val="00B71F87"/>
    <w:rsid w:val="00B723FD"/>
    <w:rsid w:val="00B734A9"/>
    <w:rsid w:val="00B76CAF"/>
    <w:rsid w:val="00B773FF"/>
    <w:rsid w:val="00B80963"/>
    <w:rsid w:val="00B811DF"/>
    <w:rsid w:val="00B8742B"/>
    <w:rsid w:val="00B90D2E"/>
    <w:rsid w:val="00B91E78"/>
    <w:rsid w:val="00B96A36"/>
    <w:rsid w:val="00BA170B"/>
    <w:rsid w:val="00BA23C3"/>
    <w:rsid w:val="00BA2933"/>
    <w:rsid w:val="00BA2D97"/>
    <w:rsid w:val="00BA33DD"/>
    <w:rsid w:val="00BA3E93"/>
    <w:rsid w:val="00BA556C"/>
    <w:rsid w:val="00BB1079"/>
    <w:rsid w:val="00BB1562"/>
    <w:rsid w:val="00BB3ABD"/>
    <w:rsid w:val="00BB412D"/>
    <w:rsid w:val="00BB4B73"/>
    <w:rsid w:val="00BB78CA"/>
    <w:rsid w:val="00BC0529"/>
    <w:rsid w:val="00BC18E8"/>
    <w:rsid w:val="00BC198D"/>
    <w:rsid w:val="00BC6DE2"/>
    <w:rsid w:val="00BC7F15"/>
    <w:rsid w:val="00BD05A4"/>
    <w:rsid w:val="00BD2DA6"/>
    <w:rsid w:val="00BD4E89"/>
    <w:rsid w:val="00BD6C33"/>
    <w:rsid w:val="00BD742A"/>
    <w:rsid w:val="00BD792A"/>
    <w:rsid w:val="00BE0503"/>
    <w:rsid w:val="00BE1F43"/>
    <w:rsid w:val="00BE38F9"/>
    <w:rsid w:val="00BE57F2"/>
    <w:rsid w:val="00BE6C35"/>
    <w:rsid w:val="00BF0A07"/>
    <w:rsid w:val="00BF0BE0"/>
    <w:rsid w:val="00BF12C9"/>
    <w:rsid w:val="00BF5928"/>
    <w:rsid w:val="00BF7F4D"/>
    <w:rsid w:val="00C006C0"/>
    <w:rsid w:val="00C00E8E"/>
    <w:rsid w:val="00C01C1F"/>
    <w:rsid w:val="00C01D2A"/>
    <w:rsid w:val="00C04E8F"/>
    <w:rsid w:val="00C06169"/>
    <w:rsid w:val="00C06D97"/>
    <w:rsid w:val="00C06FC1"/>
    <w:rsid w:val="00C07012"/>
    <w:rsid w:val="00C073BA"/>
    <w:rsid w:val="00C0769E"/>
    <w:rsid w:val="00C0792A"/>
    <w:rsid w:val="00C11436"/>
    <w:rsid w:val="00C12462"/>
    <w:rsid w:val="00C1439D"/>
    <w:rsid w:val="00C14571"/>
    <w:rsid w:val="00C2505A"/>
    <w:rsid w:val="00C274D8"/>
    <w:rsid w:val="00C27ED6"/>
    <w:rsid w:val="00C3241B"/>
    <w:rsid w:val="00C409DA"/>
    <w:rsid w:val="00C45410"/>
    <w:rsid w:val="00C456A2"/>
    <w:rsid w:val="00C45F21"/>
    <w:rsid w:val="00C503B2"/>
    <w:rsid w:val="00C50979"/>
    <w:rsid w:val="00C5570B"/>
    <w:rsid w:val="00C56AB1"/>
    <w:rsid w:val="00C576EB"/>
    <w:rsid w:val="00C63263"/>
    <w:rsid w:val="00C670DF"/>
    <w:rsid w:val="00C72AF7"/>
    <w:rsid w:val="00C73CF5"/>
    <w:rsid w:val="00C74E1D"/>
    <w:rsid w:val="00C77D9C"/>
    <w:rsid w:val="00C825B3"/>
    <w:rsid w:val="00C8454F"/>
    <w:rsid w:val="00C84E76"/>
    <w:rsid w:val="00C85453"/>
    <w:rsid w:val="00C868CD"/>
    <w:rsid w:val="00C96ABC"/>
    <w:rsid w:val="00C976AE"/>
    <w:rsid w:val="00CA0DAE"/>
    <w:rsid w:val="00CA5412"/>
    <w:rsid w:val="00CA6BD1"/>
    <w:rsid w:val="00CA7F7E"/>
    <w:rsid w:val="00CB2983"/>
    <w:rsid w:val="00CB3A04"/>
    <w:rsid w:val="00CC2E7B"/>
    <w:rsid w:val="00CC5C14"/>
    <w:rsid w:val="00CC65FC"/>
    <w:rsid w:val="00CC6C28"/>
    <w:rsid w:val="00CD1287"/>
    <w:rsid w:val="00CD371B"/>
    <w:rsid w:val="00CD3966"/>
    <w:rsid w:val="00CD59F9"/>
    <w:rsid w:val="00CD7D95"/>
    <w:rsid w:val="00CE088E"/>
    <w:rsid w:val="00CE1DFB"/>
    <w:rsid w:val="00CE2D73"/>
    <w:rsid w:val="00CE3EBA"/>
    <w:rsid w:val="00CE481C"/>
    <w:rsid w:val="00CF14DC"/>
    <w:rsid w:val="00CF2F42"/>
    <w:rsid w:val="00CF570F"/>
    <w:rsid w:val="00CF5C09"/>
    <w:rsid w:val="00CF7F76"/>
    <w:rsid w:val="00D025AC"/>
    <w:rsid w:val="00D035BA"/>
    <w:rsid w:val="00D06564"/>
    <w:rsid w:val="00D10B7B"/>
    <w:rsid w:val="00D113EF"/>
    <w:rsid w:val="00D11A36"/>
    <w:rsid w:val="00D12971"/>
    <w:rsid w:val="00D13070"/>
    <w:rsid w:val="00D16175"/>
    <w:rsid w:val="00D21771"/>
    <w:rsid w:val="00D21B99"/>
    <w:rsid w:val="00D22DBF"/>
    <w:rsid w:val="00D24BB1"/>
    <w:rsid w:val="00D301AA"/>
    <w:rsid w:val="00D30B3D"/>
    <w:rsid w:val="00D339D7"/>
    <w:rsid w:val="00D33D64"/>
    <w:rsid w:val="00D33F93"/>
    <w:rsid w:val="00D34828"/>
    <w:rsid w:val="00D34E73"/>
    <w:rsid w:val="00D357A4"/>
    <w:rsid w:val="00D37252"/>
    <w:rsid w:val="00D4049E"/>
    <w:rsid w:val="00D422D8"/>
    <w:rsid w:val="00D42774"/>
    <w:rsid w:val="00D4346B"/>
    <w:rsid w:val="00D43E7A"/>
    <w:rsid w:val="00D44031"/>
    <w:rsid w:val="00D44335"/>
    <w:rsid w:val="00D465D9"/>
    <w:rsid w:val="00D50467"/>
    <w:rsid w:val="00D50A7C"/>
    <w:rsid w:val="00D557C3"/>
    <w:rsid w:val="00D566F9"/>
    <w:rsid w:val="00D56B75"/>
    <w:rsid w:val="00D5733C"/>
    <w:rsid w:val="00D60F75"/>
    <w:rsid w:val="00D61647"/>
    <w:rsid w:val="00D617E4"/>
    <w:rsid w:val="00D628BB"/>
    <w:rsid w:val="00D6390A"/>
    <w:rsid w:val="00D714B5"/>
    <w:rsid w:val="00D7298A"/>
    <w:rsid w:val="00D7709E"/>
    <w:rsid w:val="00D826FD"/>
    <w:rsid w:val="00D82A3D"/>
    <w:rsid w:val="00D82CF1"/>
    <w:rsid w:val="00D9272A"/>
    <w:rsid w:val="00D9405A"/>
    <w:rsid w:val="00D96C71"/>
    <w:rsid w:val="00D96C92"/>
    <w:rsid w:val="00D96F1D"/>
    <w:rsid w:val="00DA0845"/>
    <w:rsid w:val="00DA36CB"/>
    <w:rsid w:val="00DA3842"/>
    <w:rsid w:val="00DA47C4"/>
    <w:rsid w:val="00DA4F9D"/>
    <w:rsid w:val="00DA5194"/>
    <w:rsid w:val="00DA6C44"/>
    <w:rsid w:val="00DA77CB"/>
    <w:rsid w:val="00DB0C9F"/>
    <w:rsid w:val="00DB110E"/>
    <w:rsid w:val="00DB20FD"/>
    <w:rsid w:val="00DB29C2"/>
    <w:rsid w:val="00DB4225"/>
    <w:rsid w:val="00DC414B"/>
    <w:rsid w:val="00DC5E23"/>
    <w:rsid w:val="00DC6176"/>
    <w:rsid w:val="00DC726A"/>
    <w:rsid w:val="00DD0FD4"/>
    <w:rsid w:val="00DD1C9F"/>
    <w:rsid w:val="00DD37FA"/>
    <w:rsid w:val="00DD399D"/>
    <w:rsid w:val="00DD6C03"/>
    <w:rsid w:val="00DD6C33"/>
    <w:rsid w:val="00DE0679"/>
    <w:rsid w:val="00DE1264"/>
    <w:rsid w:val="00DE32E9"/>
    <w:rsid w:val="00DE4868"/>
    <w:rsid w:val="00DE6053"/>
    <w:rsid w:val="00DF32BC"/>
    <w:rsid w:val="00DF5F39"/>
    <w:rsid w:val="00DF794E"/>
    <w:rsid w:val="00E0059C"/>
    <w:rsid w:val="00E061A4"/>
    <w:rsid w:val="00E06AA2"/>
    <w:rsid w:val="00E117EA"/>
    <w:rsid w:val="00E124BD"/>
    <w:rsid w:val="00E1284A"/>
    <w:rsid w:val="00E128EC"/>
    <w:rsid w:val="00E13329"/>
    <w:rsid w:val="00E136AB"/>
    <w:rsid w:val="00E15F39"/>
    <w:rsid w:val="00E213D3"/>
    <w:rsid w:val="00E2216E"/>
    <w:rsid w:val="00E22A13"/>
    <w:rsid w:val="00E22EEB"/>
    <w:rsid w:val="00E2343E"/>
    <w:rsid w:val="00E23A09"/>
    <w:rsid w:val="00E253B6"/>
    <w:rsid w:val="00E25A3E"/>
    <w:rsid w:val="00E26A4D"/>
    <w:rsid w:val="00E26CBC"/>
    <w:rsid w:val="00E26D71"/>
    <w:rsid w:val="00E271DA"/>
    <w:rsid w:val="00E27688"/>
    <w:rsid w:val="00E27CD1"/>
    <w:rsid w:val="00E316F0"/>
    <w:rsid w:val="00E35F54"/>
    <w:rsid w:val="00E37D08"/>
    <w:rsid w:val="00E41E60"/>
    <w:rsid w:val="00E44066"/>
    <w:rsid w:val="00E44DB4"/>
    <w:rsid w:val="00E453C2"/>
    <w:rsid w:val="00E45635"/>
    <w:rsid w:val="00E53A1D"/>
    <w:rsid w:val="00E53EC5"/>
    <w:rsid w:val="00E54B2B"/>
    <w:rsid w:val="00E60A41"/>
    <w:rsid w:val="00E626DD"/>
    <w:rsid w:val="00E63762"/>
    <w:rsid w:val="00E63B3E"/>
    <w:rsid w:val="00E646D3"/>
    <w:rsid w:val="00E65222"/>
    <w:rsid w:val="00E65E1E"/>
    <w:rsid w:val="00E671CA"/>
    <w:rsid w:val="00E71EFC"/>
    <w:rsid w:val="00E732EB"/>
    <w:rsid w:val="00E734DB"/>
    <w:rsid w:val="00E75D03"/>
    <w:rsid w:val="00E75DC2"/>
    <w:rsid w:val="00E76DE4"/>
    <w:rsid w:val="00E8125D"/>
    <w:rsid w:val="00E82523"/>
    <w:rsid w:val="00E8260B"/>
    <w:rsid w:val="00E85165"/>
    <w:rsid w:val="00E85A9A"/>
    <w:rsid w:val="00E863B9"/>
    <w:rsid w:val="00E8646F"/>
    <w:rsid w:val="00E866E0"/>
    <w:rsid w:val="00E90656"/>
    <w:rsid w:val="00E92C32"/>
    <w:rsid w:val="00E958AD"/>
    <w:rsid w:val="00E97BF7"/>
    <w:rsid w:val="00E97CBC"/>
    <w:rsid w:val="00EA362E"/>
    <w:rsid w:val="00EA6A5B"/>
    <w:rsid w:val="00EA7EB4"/>
    <w:rsid w:val="00EB1544"/>
    <w:rsid w:val="00EB31E0"/>
    <w:rsid w:val="00EB41D6"/>
    <w:rsid w:val="00EB48D4"/>
    <w:rsid w:val="00EB6865"/>
    <w:rsid w:val="00EC07CF"/>
    <w:rsid w:val="00EC1598"/>
    <w:rsid w:val="00EC1E76"/>
    <w:rsid w:val="00EC2A66"/>
    <w:rsid w:val="00EC2F31"/>
    <w:rsid w:val="00EC4EE3"/>
    <w:rsid w:val="00EC505B"/>
    <w:rsid w:val="00ED3BD5"/>
    <w:rsid w:val="00ED4FF6"/>
    <w:rsid w:val="00EE0E70"/>
    <w:rsid w:val="00EE171B"/>
    <w:rsid w:val="00EE2794"/>
    <w:rsid w:val="00EE2D32"/>
    <w:rsid w:val="00EE4AE6"/>
    <w:rsid w:val="00EE68CB"/>
    <w:rsid w:val="00F00E79"/>
    <w:rsid w:val="00F0358A"/>
    <w:rsid w:val="00F03CA7"/>
    <w:rsid w:val="00F04404"/>
    <w:rsid w:val="00F05166"/>
    <w:rsid w:val="00F06FA3"/>
    <w:rsid w:val="00F07DF2"/>
    <w:rsid w:val="00F10A4D"/>
    <w:rsid w:val="00F1681E"/>
    <w:rsid w:val="00F233B1"/>
    <w:rsid w:val="00F317B6"/>
    <w:rsid w:val="00F32E99"/>
    <w:rsid w:val="00F36FD7"/>
    <w:rsid w:val="00F374C0"/>
    <w:rsid w:val="00F3769C"/>
    <w:rsid w:val="00F376A6"/>
    <w:rsid w:val="00F37FC8"/>
    <w:rsid w:val="00F409B4"/>
    <w:rsid w:val="00F40C3F"/>
    <w:rsid w:val="00F45337"/>
    <w:rsid w:val="00F46692"/>
    <w:rsid w:val="00F46C64"/>
    <w:rsid w:val="00F51009"/>
    <w:rsid w:val="00F519F5"/>
    <w:rsid w:val="00F52106"/>
    <w:rsid w:val="00F60B46"/>
    <w:rsid w:val="00F61EA7"/>
    <w:rsid w:val="00F6458D"/>
    <w:rsid w:val="00F70E7C"/>
    <w:rsid w:val="00F71CCD"/>
    <w:rsid w:val="00F71DF9"/>
    <w:rsid w:val="00F72E7C"/>
    <w:rsid w:val="00F754C7"/>
    <w:rsid w:val="00F756B2"/>
    <w:rsid w:val="00F80A2D"/>
    <w:rsid w:val="00F814E7"/>
    <w:rsid w:val="00F8341B"/>
    <w:rsid w:val="00F845B6"/>
    <w:rsid w:val="00F853C1"/>
    <w:rsid w:val="00F855D7"/>
    <w:rsid w:val="00F86EF2"/>
    <w:rsid w:val="00F87655"/>
    <w:rsid w:val="00F91473"/>
    <w:rsid w:val="00F92E6B"/>
    <w:rsid w:val="00F9482D"/>
    <w:rsid w:val="00FA054D"/>
    <w:rsid w:val="00FA2C49"/>
    <w:rsid w:val="00FA3B14"/>
    <w:rsid w:val="00FA4D2B"/>
    <w:rsid w:val="00FA585B"/>
    <w:rsid w:val="00FA5C25"/>
    <w:rsid w:val="00FA7831"/>
    <w:rsid w:val="00FB0D6B"/>
    <w:rsid w:val="00FB2265"/>
    <w:rsid w:val="00FB5CA9"/>
    <w:rsid w:val="00FB7AB2"/>
    <w:rsid w:val="00FC056B"/>
    <w:rsid w:val="00FC0F1A"/>
    <w:rsid w:val="00FC57C2"/>
    <w:rsid w:val="00FC5C45"/>
    <w:rsid w:val="00FC671C"/>
    <w:rsid w:val="00FC6831"/>
    <w:rsid w:val="00FD229E"/>
    <w:rsid w:val="00FD295F"/>
    <w:rsid w:val="00FD3792"/>
    <w:rsid w:val="00FD3B2A"/>
    <w:rsid w:val="00FD486D"/>
    <w:rsid w:val="00FD7611"/>
    <w:rsid w:val="00FD77D1"/>
    <w:rsid w:val="00FE2F52"/>
    <w:rsid w:val="00FE4D16"/>
    <w:rsid w:val="00FF33C6"/>
    <w:rsid w:val="00FF3F59"/>
    <w:rsid w:val="00FF5658"/>
    <w:rsid w:val="00FF7007"/>
    <w:rsid w:val="00FF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ahoma" w:eastAsia="Lucida Sans Unicode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053"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rsid w:val="00DE6053"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customStyle="true" w:styleId="Textbody" w:type="paragraph">
    <w:name w:val="Text body"/>
    <w:basedOn w:val="Standard"/>
    <w:rsid w:val="00DE6053"/>
    <w:pPr>
      <w:spacing w:after="120"/>
    </w:pPr>
  </w:style>
  <w:style w:styleId="Popis" w:type="paragraph">
    <w:name w:val="List"/>
    <w:basedOn w:val="Textbody"/>
    <w:rsid w:val="00DE6053"/>
  </w:style>
  <w:style w:customStyle="true" w:styleId="TableContents" w:type="paragraph">
    <w:name w:val="Table Contents"/>
    <w:basedOn w:val="Standard"/>
    <w:rsid w:val="00DE6053"/>
    <w:pPr>
      <w:suppressLineNumbers/>
    </w:pPr>
  </w:style>
  <w:style w:customStyle="true" w:styleId="TableHeading" w:type="paragraph">
    <w:name w:val="Table Heading"/>
    <w:basedOn w:val="TableContents"/>
    <w:rsid w:val="00DE6053"/>
    <w:pPr>
      <w:jc w:val="center"/>
    </w:pPr>
    <w:rPr>
      <w:b/>
      <w:bCs/>
    </w:rPr>
  </w:style>
  <w:style w:styleId="Opisslike" w:type="paragraph">
    <w:name w:val="caption"/>
    <w:basedOn w:val="Standard"/>
    <w:qFormat/>
    <w:rsid w:val="00DE6053"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Standard"/>
    <w:rsid w:val="00DE6053"/>
    <w:pPr>
      <w:suppressLineNumbers/>
    </w:pPr>
  </w:style>
  <w:style w:styleId="Naslov" w:type="paragraph">
    <w:name w:val="Title"/>
    <w:basedOn w:val="Standard"/>
    <w:next w:val="Textbody"/>
    <w:qFormat/>
    <w:rsid w:val="00DE6053"/>
    <w:pPr>
      <w:keepNext/>
      <w:spacing w:after="120" w:before="240"/>
    </w:pPr>
    <w:rPr>
      <w:rFonts w:hAnsi="Arial" w:ascii="Arial"/>
      <w:sz w:val="28"/>
      <w:szCs w:val="28"/>
    </w:rPr>
  </w:style>
  <w:style w:styleId="Podnaslov" w:type="paragraph">
    <w:name w:val="Subtitle"/>
    <w:basedOn w:val="Naslov"/>
    <w:next w:val="Textbody"/>
    <w:qFormat/>
    <w:rsid w:val="00DE6053"/>
    <w:pPr>
      <w:jc w:val="center"/>
    </w:pPr>
    <w:rPr>
      <w:i/>
      <w:iCs/>
    </w:rPr>
  </w:style>
  <w:style w:customStyle="true" w:styleId="BulletSymbols" w:type="character">
    <w:name w:val="Bullet Symbols"/>
    <w:rsid w:val="00DE6053"/>
    <w:rPr>
      <w:rFonts w:cs="StarSymbol" w:eastAsia="StarSymbol" w:hAnsi="StarSymbol" w:ascii="StarSymbol"/>
      <w:sz w:val="18"/>
      <w:szCs w:val="18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ADB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821ADB"/>
    <w:rPr>
      <w:rFonts w:hAnsi="Tahoma" w:ascii="Tahoma"/>
      <w:kern w:val="3"/>
      <w:sz w:val="16"/>
      <w:szCs w:val="16"/>
    </w:rPr>
  </w:style>
  <w:style w:styleId="Zaglavlje" w:type="paragraph">
    <w:name w:val="header"/>
    <w:basedOn w:val="Normal"/>
    <w:link w:val="Zaglavl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6416F9"/>
    <w:rPr>
      <w:kern w:val="3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6416F9"/>
    <w:rPr>
      <w:kern w:val="3"/>
      <w:sz w:val="24"/>
      <w:szCs w:val="24"/>
    </w:rPr>
  </w:style>
  <w:style w:styleId="Bezproreda" w:type="paragraph">
    <w:name w:val="No Spacing"/>
    <w:uiPriority w:val="99"/>
    <w:qFormat/>
    <w:rsid w:val="00516A08"/>
    <w:pPr>
      <w:spacing w:after="80"/>
    </w:pPr>
    <w:rPr>
      <w:rFonts w:cs="Times New Roman" w:eastAsia="Times New Roman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C61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22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2265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2265"/>
    <w:rPr>
      <w:rFonts w:cs="Times New Roman"/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2265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2265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ahoma" w:eastAsia="Lucida Sans Unicode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053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rsid w:val="00DE6053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customStyle="1" w:styleId="Textbody" w:type="paragraph">
    <w:name w:val="Text body"/>
    <w:basedOn w:val="Standard"/>
    <w:rsid w:val="00DE6053"/>
    <w:pPr>
      <w:spacing w:after="120"/>
    </w:pPr>
  </w:style>
  <w:style w:styleId="Popis" w:type="paragraph">
    <w:name w:val="List"/>
    <w:basedOn w:val="Textbody"/>
    <w:rsid w:val="00DE6053"/>
  </w:style>
  <w:style w:customStyle="1" w:styleId="TableContents" w:type="paragraph">
    <w:name w:val="Table Contents"/>
    <w:basedOn w:val="Standard"/>
    <w:rsid w:val="00DE6053"/>
    <w:pPr>
      <w:suppressLineNumbers/>
    </w:pPr>
  </w:style>
  <w:style w:customStyle="1" w:styleId="TableHeading" w:type="paragraph">
    <w:name w:val="Table Heading"/>
    <w:basedOn w:val="TableContents"/>
    <w:rsid w:val="00DE6053"/>
    <w:pPr>
      <w:jc w:val="center"/>
    </w:pPr>
    <w:rPr>
      <w:b/>
      <w:bCs/>
    </w:rPr>
  </w:style>
  <w:style w:styleId="Opisslike" w:type="paragraph">
    <w:name w:val="caption"/>
    <w:basedOn w:val="Standard"/>
    <w:qFormat/>
    <w:rsid w:val="00DE6053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rsid w:val="00DE6053"/>
    <w:pPr>
      <w:suppressLineNumbers/>
    </w:pPr>
  </w:style>
  <w:style w:styleId="Naslov" w:type="paragraph">
    <w:name w:val="Title"/>
    <w:basedOn w:val="Standard"/>
    <w:next w:val="Textbody"/>
    <w:qFormat/>
    <w:rsid w:val="00DE6053"/>
    <w:pPr>
      <w:keepNext/>
      <w:spacing w:after="120" w:before="240"/>
    </w:pPr>
    <w:rPr>
      <w:rFonts w:ascii="Arial" w:hAnsi="Arial"/>
      <w:sz w:val="28"/>
      <w:szCs w:val="28"/>
    </w:rPr>
  </w:style>
  <w:style w:styleId="Podnaslov" w:type="paragraph">
    <w:name w:val="Subtitle"/>
    <w:basedOn w:val="Naslov"/>
    <w:next w:val="Textbody"/>
    <w:qFormat/>
    <w:rsid w:val="00DE6053"/>
    <w:pPr>
      <w:jc w:val="center"/>
    </w:pPr>
    <w:rPr>
      <w:i/>
      <w:iCs/>
    </w:rPr>
  </w:style>
  <w:style w:customStyle="1" w:styleId="BulletSymbols" w:type="character">
    <w:name w:val="Bullet Symbols"/>
    <w:rsid w:val="00DE6053"/>
    <w:rPr>
      <w:rFonts w:ascii="StarSymbol" w:cs="StarSymbol" w:eastAsia="StarSymbol" w:hAnsi="StarSymbol"/>
      <w:sz w:val="18"/>
      <w:szCs w:val="18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ADB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821ADB"/>
    <w:rPr>
      <w:rFonts w:ascii="Tahoma" w:hAnsi="Tahoma"/>
      <w:kern w:val="3"/>
      <w:sz w:val="16"/>
      <w:szCs w:val="16"/>
    </w:rPr>
  </w:style>
  <w:style w:styleId="Zaglavlje" w:type="paragraph">
    <w:name w:val="header"/>
    <w:basedOn w:val="Normal"/>
    <w:link w:val="Zaglavl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6416F9"/>
    <w:rPr>
      <w:kern w:val="3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6416F9"/>
    <w:rPr>
      <w:kern w:val="3"/>
      <w:sz w:val="24"/>
      <w:szCs w:val="24"/>
    </w:rPr>
  </w:style>
  <w:style w:styleId="Bezproreda" w:type="paragraph">
    <w:name w:val="No Spacing"/>
    <w:uiPriority w:val="99"/>
    <w:qFormat/>
    <w:rsid w:val="00516A08"/>
    <w:pPr>
      <w:spacing w:after="80"/>
    </w:pPr>
    <w:rPr>
      <w:rFonts w:ascii="Calibri" w:cs="Times New Roman" w:eastAsia="Times New Roman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C61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22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2265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2265"/>
    <w:rPr>
      <w:rFonts w:cs="Times New Roman"/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2265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2265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40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09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763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063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86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43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923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936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134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E765A2-2592-4B7A-B7E2-3A32099730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414</properties:Words>
  <properties:Characters>2796</properties:Characters>
  <properties:Lines>280</properties:Lines>
  <properties:Paragraphs>114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St-203/07</vt:lpstr>
      <vt:lpstr>St-203/07</vt:lpstr>
    </vt:vector>
  </properties:TitlesOfParts>
  <properties:LinksUpToDate>false</properties:LinksUpToDate>
  <properties:CharactersWithSpaces>3180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2019-05-28T09:33:00Z</dcterms:created>
  <dc:creator>Dante</dc:creator>
  <cp:lastModifiedBy>Vinka Mihalinčić</cp:lastModifiedBy>
  <cp:lastPrinted>2018-12-21T11:09:00Z</cp:lastPrinted>
  <dcterms:modified xmlns:xsi="http://www.w3.org/2001/XMLSchema-instance" xsi:type="dcterms:W3CDTF">2019-06-03T13:08:00Z</dcterms:modified>
  <cp:revision>3</cp:revision>
  <dc:title>St-203/07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Info 1" pid="2" fmtid="{D5CDD505-2E9C-101B-9397-08002B2CF9AE}">
    <vt:lpwstr/>
  </prop:property>
  <prop:property name="Info 2" pid="3" fmtid="{D5CDD505-2E9C-101B-9397-08002B2CF9AE}">
    <vt:lpwstr/>
  </prop:property>
  <prop:property name="Info 3" pid="4" fmtid="{D5CDD505-2E9C-101B-9397-08002B2CF9AE}">
    <vt:lpwstr/>
  </prop:property>
  <prop:property name="Info 4" pid="5" fmtid="{D5CDD505-2E9C-101B-9397-08002B2CF9AE}">
    <vt:lpwstr/>
  </prop:property>
  <prop:property name="Saved" pid="6" fmtid="{D5CDD505-2E9C-101B-9397-08002B2CF9AE}">
    <vt:bool>true</vt:bool>
  </prop:property>
  <prop:property name="Naslov" pid="7" fmtid="{D5CDD505-2E9C-101B-9397-08002B2CF9AE}">
    <vt:lpwstr>St-2320/2018-27 / Podnesak - Tablica prijavljenih i osporenih tražbina (RATIO Tablica prij. tražbina - ispravne.docx)</vt:lpwstr>
  </prop:property>
  <prop:property name="CC_coloring" pid="8" fmtid="{D5CDD505-2E9C-101B-9397-08002B2CF9AE}">
    <vt:bool>false</vt:bool>
  </prop:property>
  <prop:property name="BrojStranica" pid="9" fmtid="{D5CDD505-2E9C-101B-9397-08002B2CF9AE}">
    <vt:i4>4</vt:i4>
  </prop:property>
</prop:Properties>
</file>