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b1fea" w14:paraId="6cb1fea"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50073A">
        <w:t>200</w:t>
      </w:r>
      <w:r w:rsidRPr="00E0021E">
        <w:t>/1</w:t>
      </w:r>
      <w:r w:rsidR="0067319F">
        <w:t>6</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50073A">
        <w:t>DIMNJAK-DIM j.d.o.o.</w:t>
      </w:r>
      <w:r w:rsidR="0050073A" w:rsidRPr="000C1432">
        <w:t xml:space="preserve"> </w:t>
      </w:r>
      <w:r w:rsidR="0050073A">
        <w:t>Zagreb</w:t>
      </w:r>
      <w:r w:rsidR="0050073A" w:rsidRPr="000C1432">
        <w:t xml:space="preserve">, </w:t>
      </w:r>
      <w:r w:rsidR="0050073A">
        <w:t>Barčev trg 14</w:t>
      </w:r>
      <w:r w:rsidR="0050073A" w:rsidRPr="000C1432">
        <w:t xml:space="preserve">, OIB </w:t>
      </w:r>
      <w:r w:rsidR="0050073A">
        <w:t>11232519936</w:t>
      </w:r>
      <w:r w:rsidR="009A30C2" w:rsidRPr="00E0021E">
        <w:t xml:space="preserve">, dana </w:t>
      </w:r>
      <w:r w:rsidR="007C7F65">
        <w:t>20</w:t>
      </w:r>
      <w:r w:rsidR="009C207D">
        <w:t>.</w:t>
      </w:r>
      <w:r w:rsidR="00B53E38">
        <w:t xml:space="preserve"> </w:t>
      </w:r>
      <w:r w:rsidR="00324B04">
        <w:t>siječnja</w:t>
      </w:r>
      <w:r w:rsidR="00EC646D" w:rsidRPr="00E0021E">
        <w:t xml:space="preserve"> 201</w:t>
      </w:r>
      <w:r w:rsidR="00324B04">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50073A">
        <w:t>Karlo Kosor</w:t>
      </w:r>
      <w:r w:rsidR="00324B04">
        <w:t xml:space="preserve">, </w:t>
      </w:r>
      <w:r w:rsidR="009F328B" w:rsidRPr="00E0021E">
        <w:t xml:space="preserve">OIB </w:t>
      </w:r>
      <w:r w:rsidR="0050073A">
        <w:t>20466028379</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B359CB">
        <w:t>20</w:t>
      </w:r>
      <w:r w:rsidR="00EC646D" w:rsidRPr="00E0021E">
        <w:t xml:space="preserve">. </w:t>
      </w:r>
      <w:r w:rsidR="00B31744">
        <w:t>siječnja</w:t>
      </w:r>
      <w:r w:rsidR="00EC646D" w:rsidRPr="00E0021E">
        <w:t xml:space="preserve"> 201</w:t>
      </w:r>
      <w:r w:rsidR="00B3174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257480">
        <w:t xml:space="preserve">                              </w:t>
      </w:r>
      <w:r w:rsidR="004447E9">
        <w:t xml:space="preserve"> </w:t>
      </w:r>
      <w:r w:rsidR="00257480">
        <w:t xml:space="preserve">    </w:t>
      </w:r>
      <w:r w:rsidRPr="00E0021E">
        <w:t xml:space="preserve">Sudac: </w:t>
      </w:r>
    </w:p>
    <w:p w:rsidRDefault="001818A3" w:rsidP="00257480" w:rsidR="001818A3" w:rsidRPr="00E0021E">
      <w:r w:rsidRPr="00E0021E">
        <w:t xml:space="preserve">                                                                                 </w:t>
      </w:r>
      <w:r w:rsidR="00584889">
        <w:t xml:space="preserve">              </w:t>
      </w:r>
      <w:r w:rsidR="004447E9">
        <w:t xml:space="preserve">     </w:t>
      </w:r>
      <w:r w:rsidR="00257480">
        <w:t xml:space="preserve">       </w:t>
      </w:r>
      <w:r w:rsidR="004447E9">
        <w:t xml:space="preserve"> </w:t>
      </w:r>
      <w:r w:rsidR="00257480">
        <w:t xml:space="preserve">  Vesna Fundurulić Perišin</w:t>
      </w:r>
    </w:p>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257480"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5200" w:rsidR="00105200">
      <w:r>
        <w:separator/>
      </w:r>
    </w:p>
  </w:endnote>
  <w:endnote w:id="0" w:type="continuationSeparator">
    <w:p w:rsidRDefault="00105200" w:rsidR="001052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5200" w:rsidR="00105200">
      <w:r>
        <w:separator/>
      </w:r>
    </w:p>
  </w:footnote>
  <w:footnote w:id="0" w:type="continuationSeparator">
    <w:p w:rsidRDefault="00105200" w:rsidR="001052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311F0"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11F0">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50073A">
      <w:t>200</w:t>
    </w:r>
    <w:r w:rsidR="001818A3" w:rsidRPr="00E0021E">
      <w:t>/1</w:t>
    </w:r>
    <w:r w:rsidR="00B008BF">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0A0A"/>
    <w:rsid w:val="0000222C"/>
    <w:rsid w:val="00010D94"/>
    <w:rsid w:val="00021561"/>
    <w:rsid w:val="00047571"/>
    <w:rsid w:val="000A1BDC"/>
    <w:rsid w:val="000A313B"/>
    <w:rsid w:val="00105200"/>
    <w:rsid w:val="00111562"/>
    <w:rsid w:val="001818A3"/>
    <w:rsid w:val="002428A6"/>
    <w:rsid w:val="00257480"/>
    <w:rsid w:val="002C7C39"/>
    <w:rsid w:val="00300351"/>
    <w:rsid w:val="00324B04"/>
    <w:rsid w:val="00340980"/>
    <w:rsid w:val="00345871"/>
    <w:rsid w:val="0035218B"/>
    <w:rsid w:val="00362EF5"/>
    <w:rsid w:val="0037071F"/>
    <w:rsid w:val="00375ECD"/>
    <w:rsid w:val="003927C9"/>
    <w:rsid w:val="003B5D0E"/>
    <w:rsid w:val="003D0FCB"/>
    <w:rsid w:val="003F2E88"/>
    <w:rsid w:val="004424C7"/>
    <w:rsid w:val="004447E9"/>
    <w:rsid w:val="004B3AE7"/>
    <w:rsid w:val="004D10DB"/>
    <w:rsid w:val="004D2124"/>
    <w:rsid w:val="004F5942"/>
    <w:rsid w:val="0050073A"/>
    <w:rsid w:val="005570F6"/>
    <w:rsid w:val="00572794"/>
    <w:rsid w:val="00584889"/>
    <w:rsid w:val="005F1C2D"/>
    <w:rsid w:val="005F20DD"/>
    <w:rsid w:val="0067319F"/>
    <w:rsid w:val="006B0EBB"/>
    <w:rsid w:val="006B43F5"/>
    <w:rsid w:val="006B7878"/>
    <w:rsid w:val="006D437D"/>
    <w:rsid w:val="006D5FCF"/>
    <w:rsid w:val="007311F0"/>
    <w:rsid w:val="00755775"/>
    <w:rsid w:val="00795DB1"/>
    <w:rsid w:val="007C7F65"/>
    <w:rsid w:val="008048F2"/>
    <w:rsid w:val="00805EAB"/>
    <w:rsid w:val="00806DBD"/>
    <w:rsid w:val="008337AE"/>
    <w:rsid w:val="0086694B"/>
    <w:rsid w:val="008973EE"/>
    <w:rsid w:val="008A4669"/>
    <w:rsid w:val="008C065A"/>
    <w:rsid w:val="008C677D"/>
    <w:rsid w:val="008C6981"/>
    <w:rsid w:val="00912414"/>
    <w:rsid w:val="00912EDB"/>
    <w:rsid w:val="00936B4F"/>
    <w:rsid w:val="009A30C2"/>
    <w:rsid w:val="009C207D"/>
    <w:rsid w:val="009C2329"/>
    <w:rsid w:val="009F328B"/>
    <w:rsid w:val="00A22EA4"/>
    <w:rsid w:val="00A3685A"/>
    <w:rsid w:val="00A45791"/>
    <w:rsid w:val="00A716EA"/>
    <w:rsid w:val="00A76D8D"/>
    <w:rsid w:val="00A97905"/>
    <w:rsid w:val="00AD75BD"/>
    <w:rsid w:val="00B008BF"/>
    <w:rsid w:val="00B31744"/>
    <w:rsid w:val="00B359CB"/>
    <w:rsid w:val="00B53E38"/>
    <w:rsid w:val="00BA4B15"/>
    <w:rsid w:val="00C302DB"/>
    <w:rsid w:val="00C4380E"/>
    <w:rsid w:val="00C46D6A"/>
    <w:rsid w:val="00C82342"/>
    <w:rsid w:val="00D16F68"/>
    <w:rsid w:val="00D21A93"/>
    <w:rsid w:val="00D259A1"/>
    <w:rsid w:val="00D35DC2"/>
    <w:rsid w:val="00D4549C"/>
    <w:rsid w:val="00D4563D"/>
    <w:rsid w:val="00DD320F"/>
    <w:rsid w:val="00E0021E"/>
    <w:rsid w:val="00E509F9"/>
    <w:rsid w:val="00E67ED2"/>
    <w:rsid w:val="00EC646D"/>
    <w:rsid w:val="00EF428C"/>
    <w:rsid w:val="00F15BB8"/>
    <w:rsid w:val="00F17F50"/>
    <w:rsid w:val="00FC2C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7311F0"/>
    <w:rPr>
      <w:color w:val="808080"/>
      <w:bdr w:space="0" w:sz="0" w:color="auto" w:val="none"/>
      <w:shd w:fill="auto" w:color="auto" w:val="clear"/>
    </w:rPr>
  </w:style>
  <w:style w:customStyle="true" w:styleId="eSPISCCParagraphDefaultFont" w:type="character">
    <w:name w:val="eSPIS_CC_Paragraph Default Font"/>
    <w:basedOn w:val="Zadanifontodlomka"/>
    <w:rsid w:val="007311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11F0"/>
    <w:rPr>
      <w:bdr w:space="0" w:sz="0" w:color="auto" w:val="none"/>
      <w:shd w:fill="FFFFCC" w:color="auto" w:val="clear"/>
      <w:lang w:val="hr-HR"/>
    </w:rPr>
  </w:style>
  <w:style w:customStyle="true" w:styleId="PozadinaSvijetloCrvena" w:type="character">
    <w:name w:val="Pozadina_SvijetloCrvena"/>
    <w:basedOn w:val="eSPISCCParagraphDefaultFont"/>
    <w:rsid w:val="007311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11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7311F0"/>
    <w:rPr>
      <w:color w:val="808080"/>
      <w:bdr w:color="auto" w:space="0" w:sz="0" w:val="none"/>
      <w:shd w:color="auto" w:fill="auto" w:val="clear"/>
    </w:rPr>
  </w:style>
  <w:style w:customStyle="1" w:styleId="eSPISCCParagraphDefaultFont" w:type="character">
    <w:name w:val="eSPIS_CC_Paragraph Default Font"/>
    <w:basedOn w:val="Zadanifontodlomka"/>
    <w:rsid w:val="007311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11F0"/>
    <w:rPr>
      <w:bdr w:color="auto" w:space="0" w:sz="0" w:val="none"/>
      <w:shd w:color="auto" w:fill="FFFFCC" w:val="clear"/>
      <w:lang w:val="hr-HR"/>
    </w:rPr>
  </w:style>
  <w:style w:customStyle="1" w:styleId="PozadinaSvijetloCrvena" w:type="character">
    <w:name w:val="Pozadina_SvijetloCrvena"/>
    <w:basedOn w:val="eSPISCCParagraphDefaultFont"/>
    <w:rsid w:val="007311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11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St-200/2016</izvorni_sadrzaj>
    <derivirana_varijabla naziv="DomainObject.Predmet.OznakaBroj_1">St-200/2016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DIMNJAK-DIM j.d.o.o.</izvorni_sadrzaj>
    <derivirana_varijabla naziv="DomainObject.Predmet.ProtustrankaFormated_1">  DIMNJAK-DIM j.d.o.o.</derivirana_varijabla>
  </DomainObject.Predmet.ProtustrankaFormated>
  <DomainObject.Predmet.ProtustrankaFormatedOIB>
    <izvorni_sadrzaj>  DIMNJAK-DIM j.d.o.o., OIB 11232519936</izvorni_sadrzaj>
    <derivirana_varijabla naziv="DomainObject.Predmet.ProtustrankaFormatedOIB_1">  DIMNJAK-DIM j.d.o.o., OIB 11232519936</derivirana_varijabla>
  </DomainObject.Predmet.ProtustrankaFormatedOIB>
  <DomainObject.Predmet.ProtustrankaFormatedWithAdress>
    <izvorni_sadrzaj> DIMNJAK-DIM j.d.o.o., Barčev trg 14, 10000 Zagreb</izvorni_sadrzaj>
    <derivirana_varijabla naziv="DomainObject.Predmet.ProtustrankaFormatedWithAdress_1"> DIMNJAK-DIM j.d.o.o., Barčev trg 14, 10000 Zagreb</derivirana_varijabla>
  </DomainObject.Predmet.ProtustrankaFormatedWithAdress>
  <DomainObject.Predmet.ProtustrankaFormatedWithAdressOIB>
    <izvorni_sadrzaj> DIMNJAK-DIM j.d.o.o., OIB 11232519936, Barčev trg 14, 10000 Zagreb</izvorni_sadrzaj>
    <derivirana_varijabla naziv="DomainObject.Predmet.ProtustrankaFormatedWithAdressOIB_1"> DIMNJAK-DIM j.d.o.o., OIB 11232519936, Barčev trg 14, 10000 Zagreb</derivirana_varijabla>
  </DomainObject.Predmet.ProtustrankaFormatedWithAdressOIB>
  <DomainObject.Predmet.ProtustrankaWithAdress>
    <izvorni_sadrzaj>DIMNJAK-DIM j.d.o.o. Barčev trg 14, 10000 Zagreb</izvorni_sadrzaj>
    <derivirana_varijabla naziv="DomainObject.Predmet.ProtustrankaWithAdress_1">DIMNJAK-DIM j.d.o.o. Barčev trg 14, 10000 Zagreb</derivirana_varijabla>
  </DomainObject.Predmet.ProtustrankaWithAdress>
  <DomainObject.Predmet.ProtustrankaWithAdressOIB>
    <izvorni_sadrzaj>DIMNJAK-DIM j.d.o.o., OIB 11232519936, Barčev trg 14, 10000 Zagreb</izvorni_sadrzaj>
    <derivirana_varijabla naziv="DomainObject.Predmet.ProtustrankaWithAdressOIB_1">DIMNJAK-DIM j.d.o.o., OIB 11232519936, Barčev trg 14, 10000 Zagreb</derivirana_varijabla>
  </DomainObject.Predmet.ProtustrankaWithAdressOIB>
  <DomainObject.Predmet.ProtustrankaNazivFormated>
    <izvorni_sadrzaj>DIMNJAK-DIM j.d.o.o.</izvorni_sadrzaj>
    <derivirana_varijabla naziv="DomainObject.Predmet.ProtustrankaNazivFormated_1">DIMNJAK-DIM j.d.o.o.</derivirana_varijabla>
  </DomainObject.Predmet.ProtustrankaNazivFormated>
  <DomainObject.Predmet.ProtustrankaNazivFormatedOIB>
    <izvorni_sadrzaj>DIMNJAK-DIM j.d.o.o., OIB 11232519936</izvorni_sadrzaj>
    <derivirana_varijabla naziv="DomainObject.Predmet.ProtustrankaNazivFormatedOIB_1">DIMNJAK-DIM j.d.o.o., OIB 11232519936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Regionali centar Zagreb</izvorni_sadrzaj>
    <derivirana_varijabla naziv="DomainObject.Predmet.StrankaFormated_1">  FINA Regionali centar Zagreb</derivirana_varijabla>
  </DomainObject.Predmet.StrankaFormated>
  <DomainObject.Predmet.StrankaFormatedOIB>
    <izvorni_sadrzaj>  FINA Regionali centar Zagreb, OIB 85821130368</izvorni_sadrzaj>
    <derivirana_varijabla naziv="DomainObject.Predmet.StrankaFormatedOIB_1">  FINA Regionali centar Zagreb, OIB 85821130368</derivirana_varijabla>
  </DomainObject.Predmet.StrankaFormatedOIB>
  <DomainObject.Predmet.StrankaFormatedWithAdress>
    <izvorni_sadrzaj> FINA Regionali centar Zagreb, Trg svibanjskih žrtava 1995. 1, 10000 Zagreb</izvorni_sadrzaj>
    <derivirana_varijabla naziv="DomainObject.Predmet.StrankaFormatedWithAdress_1"> FINA Regionali centar Zagreb, Trg svibanjskih žrtava 1995. 1, 10000 Zagreb</derivirana_varijabla>
  </DomainObject.Predmet.StrankaFormatedWithAdress>
  <DomainObject.Predmet.StrankaFormatedWithAdressOIB>
    <izvorni_sadrzaj> FINA Regionali centar Zagreb, OIB 85821130368, Trg svibanjskih žrtava 1995. 1, 10000 Zagreb</izvorni_sadrzaj>
    <derivirana_varijabla naziv="DomainObject.Predmet.StrankaFormatedWithAdressOIB_1"> FINA Regionali centar Zagreb, OIB 85821130368, Trg svibanjskih žrtava 1995. 1, 10000 Zagreb</derivirana_varijabla>
  </DomainObject.Predmet.StrankaFormatedWithAdressOIB>
  <DomainObject.Predmet.StrankaWithAdress>
    <izvorni_sadrzaj>FINA Regionali centar Zagreb Trg svibanjskih žrtava 1995. 1,10000 Zagreb</izvorni_sadrzaj>
    <derivirana_varijabla naziv="DomainObject.Predmet.StrankaWithAdress_1">FINA Regionali centar Zagreb Trg svibanjskih žrtava 1995. 1,10000 Zagreb</derivirana_varijabla>
  </DomainObject.Predmet.StrankaWithAdress>
  <DomainObject.Predmet.StrankaWithAdressOIB>
    <izvorni_sadrzaj>FINA Regionali centar Zagreb, OIB 85821130368, Trg svibanjskih žrtava 1995. 1,10000 Zagreb</izvorni_sadrzaj>
    <derivirana_varijabla naziv="DomainObject.Predmet.StrankaWithAdressOIB_1">FINA Regionali centar Zagreb, OIB 85821130368, Trg svibanjskih žrtava 1995. 1,10000 Zagreb</derivirana_varijabla>
  </DomainObject.Predmet.StrankaWithAdressOIB>
  <DomainObject.Predmet.StrankaNazivFormated>
    <izvorni_sadrzaj>FINA Regionali centar Zagreb</izvorni_sadrzaj>
    <derivirana_varijabla naziv="DomainObject.Predmet.StrankaNazivFormated_1">FINA Regionali centar Zagreb</derivirana_varijabla>
  </DomainObject.Predmet.StrankaNazivFormated>
  <DomainObject.Predmet.StrankaNazivFormatedOIB>
    <izvorni_sadrzaj>FINA Regionali centar Zagreb, OIB 85821130368</izvorni_sadrzaj>
    <derivirana_varijabla naziv="DomainObject.Predmet.StrankaNazivFormatedOIB_1">FINA Regionali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Regionali centar Zagreb</item>
    </izvorni_sadrzaj>
    <derivirana_varijabla naziv="DomainObject.Predmet.StrankaListFormated_1">
      <item>FINA Regionali centar Zagreb</item>
    </derivirana_varijabla>
  </DomainObject.Predmet.StrankaListFormated>
  <DomainObject.Predmet.StrankaListFormatedOIB>
    <izvorni_sadrzaj>
      <item>FINA Regionali centar Zagreb, OIB 85821130368</item>
    </izvorni_sadrzaj>
    <derivirana_varijabla naziv="DomainObject.Predmet.StrankaListFormatedOIB_1">
      <item>FINA Regionali centar Zagreb, OIB 85821130368</item>
    </derivirana_varijabla>
  </DomainObject.Predmet.StrankaListFormatedOIB>
  <DomainObject.Predmet.StrankaListFormatedWithAdress>
    <izvorni_sadrzaj>
      <item>FINA Regionali centar Zagreb, Trg svibanjskih žrtava 1995. 1, 10000 Zagreb</item>
    </izvorni_sadrzaj>
    <derivirana_varijabla naziv="DomainObject.Predmet.StrankaListFormatedWithAdress_1">
      <item>FINA Regionali centar Zagreb, Trg svibanjskih žrtava 1995. 1, 10000 Zagreb</item>
    </derivirana_varijabla>
  </DomainObject.Predmet.StrankaListFormatedWithAdress>
  <DomainObject.Predmet.StrankaListFormatedWithAdressOIB>
    <izvorni_sadrzaj>
      <item>FINA Regionali centar Zagreb, OIB 85821130368, Trg svibanjskih žrtava 1995. 1, 10000 Zagreb</item>
    </izvorni_sadrzaj>
    <derivirana_varijabla naziv="DomainObject.Predmet.StrankaListFormatedWithAdressOIB_1">
      <item>FINA Regionali centar Zagreb, OIB 85821130368, Trg svibanjskih žrtava 1995. 1, 10000 Zagreb</item>
    </derivirana_varijabla>
  </DomainObject.Predmet.StrankaListFormatedWithAdressOIB>
  <DomainObject.Predmet.StrankaListNazivFormated>
    <izvorni_sadrzaj>
      <item>FINA Regionali centar Zagreb</item>
    </izvorni_sadrzaj>
    <derivirana_varijabla naziv="DomainObject.Predmet.StrankaListNazivFormated_1">
      <item>FINA Regionali centar Zagreb</item>
    </derivirana_varijabla>
  </DomainObject.Predmet.StrankaListNazivFormated>
  <DomainObject.Predmet.StrankaListNazivFormatedOIB>
    <izvorni_sadrzaj>
      <item>FINA Regionali centar Zagreb, OIB 85821130368</item>
    </izvorni_sadrzaj>
    <derivirana_varijabla naziv="DomainObject.Predmet.StrankaListNazivFormatedOIB_1">
      <item>FINA Regionali centar Zagreb, OIB 85821130368</item>
    </derivirana_varijabla>
  </DomainObject.Predmet.StrankaListNazivFormatedOIB>
  <DomainObject.Predmet.ProtuStrankaListFormated>
    <izvorni_sadrzaj>
      <item>DIMNJAK-DIM j.d.o.o.</item>
    </izvorni_sadrzaj>
    <derivirana_varijabla naziv="DomainObject.Predmet.ProtuStrankaListFormated_1">
      <item>DIMNJAK-DIM j.d.o.o.</item>
    </derivirana_varijabla>
  </DomainObject.Predmet.ProtuStrankaListFormated>
  <DomainObject.Predmet.ProtuStrankaListFormatedOIB>
    <izvorni_sadrzaj>
      <item>DIMNJAK-DIM j.d.o.o., OIB 11232519936</item>
    </izvorni_sadrzaj>
    <derivirana_varijabla naziv="DomainObject.Predmet.ProtuStrankaListFormatedOIB_1">
      <item>DIMNJAK-DIM j.d.o.o., OIB 11232519936</item>
    </derivirana_varijabla>
  </DomainObject.Predmet.ProtuStrankaListFormatedOIB>
  <DomainObject.Predmet.ProtuStrankaListFormatedWithAdress>
    <izvorni_sadrzaj>
      <item>DIMNJAK-DIM j.d.o.o., Barčev trg 14, 10000 Zagreb</item>
    </izvorni_sadrzaj>
    <derivirana_varijabla naziv="DomainObject.Predmet.ProtuStrankaListFormatedWithAdress_1">
      <item>DIMNJAK-DIM j.d.o.o., Barčev trg 14, 10000 Zagreb</item>
    </derivirana_varijabla>
  </DomainObject.Predmet.ProtuStrankaListFormatedWithAdress>
  <DomainObject.Predmet.ProtuStrankaListFormatedWithAdressOIB>
    <izvorni_sadrzaj>
      <item>DIMNJAK-DIM j.d.o.o., OIB 11232519936, Barčev trg 14, 10000 Zagreb</item>
    </izvorni_sadrzaj>
    <derivirana_varijabla naziv="DomainObject.Predmet.ProtuStrankaListFormatedWithAdressOIB_1">
      <item>DIMNJAK-DIM j.d.o.o., OIB 11232519936, Barčev trg 14, 10000 Zagreb</item>
    </derivirana_varijabla>
  </DomainObject.Predmet.ProtuStrankaListFormatedWithAdressOIB>
  <DomainObject.Predmet.ProtuStrankaListNazivFormated>
    <izvorni_sadrzaj>
      <item>DIMNJAK-DIM j.d.o.o.</item>
    </izvorni_sadrzaj>
    <derivirana_varijabla naziv="DomainObject.Predmet.ProtuStrankaListNazivFormated_1">
      <item>DIMNJAK-DIM j.d.o.o.</item>
    </derivirana_varijabla>
  </DomainObject.Predmet.ProtuStrankaListNazivFormated>
  <DomainObject.Predmet.ProtuStrankaListNazivFormatedOIB>
    <izvorni_sadrzaj>
      <item>DIMNJAK-DIM j.d.o.o., OIB 11232519936</item>
    </izvorni_sadrzaj>
    <derivirana_varijabla naziv="DomainObject.Predmet.ProtuStrankaListNazivFormatedOIB_1">
      <item>DIMNJAK-DIM j.d.o.o., OIB 11232519936</item>
    </derivirana_varijabla>
  </DomainObject.Predmet.ProtuStrankaListNazivFormatedOIB>
  <DomainObject.Predmet.OstaliListFormated>
    <izvorni_sadrzaj>
      <item>Karlo Kosor</item>
    </izvorni_sadrzaj>
    <derivirana_varijabla naziv="DomainObject.Predmet.OstaliListFormated_1">
      <item>Karlo Kosor</item>
    </derivirana_varijabla>
  </DomainObject.Predmet.OstaliListFormated>
  <DomainObject.Predmet.OstaliListFormatedOIB>
    <izvorni_sadrzaj>
      <item>Karlo Kosor, OIB 20466028379</item>
    </izvorni_sadrzaj>
    <derivirana_varijabla naziv="DomainObject.Predmet.OstaliListFormatedOIB_1">
      <item>Karlo Kosor, OIB 20466028379</item>
    </derivirana_varijabla>
  </DomainObject.Predmet.OstaliListFormatedOIB>
  <DomainObject.Predmet.OstaliListFormatedWithAdress>
    <izvorni_sadrzaj>
      <item>Karlo Kosor, Ulica Ivana Rendića 10, 10000 Zagreb</item>
    </izvorni_sadrzaj>
    <derivirana_varijabla naziv="DomainObject.Predmet.OstaliListFormatedWithAdress_1">
      <item>Karlo Kosor, Ulica Ivana Rendića 10, 10000 Zagreb</item>
    </derivirana_varijabla>
  </DomainObject.Predmet.OstaliListFormatedWithAdress>
  <DomainObject.Predmet.OstaliListFormatedWithAdressOIB>
    <izvorni_sadrzaj>
      <item>Karlo Kosor, OIB 20466028379, Ulica Ivana Rendića 10, 10000 Zagreb</item>
    </izvorni_sadrzaj>
    <derivirana_varijabla naziv="DomainObject.Predmet.OstaliListFormatedWithAdressOIB_1">
      <item>Karlo Kosor, OIB 20466028379, Ulica Ivana Rendića 10, 10000 Zagreb</item>
    </derivirana_varijabla>
  </DomainObject.Predmet.OstaliListFormatedWithAdressOIB>
  <DomainObject.Predmet.OstaliListNazivFormated>
    <izvorni_sadrzaj>
      <item>Karlo Kosor</item>
    </izvorni_sadrzaj>
    <derivirana_varijabla naziv="DomainObject.Predmet.OstaliListNazivFormated_1">
      <item>Karlo Kosor</item>
    </derivirana_varijabla>
  </DomainObject.Predmet.OstaliListNazivFormated>
  <DomainObject.Predmet.OstaliListNazivFormatedOIB>
    <izvorni_sadrzaj>
      <item>Karlo Kosor, OIB 20466028379</item>
    </izvorni_sadrzaj>
    <derivirana_varijabla naziv="DomainObject.Predmet.OstaliListNazivFormatedOIB_1">
      <item>Karlo Kosor, OIB 20466028379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Regionali centar Zagreb</izvorni_sadrzaj>
    <derivirana_varijabla naziv="DomainObject.Predmet.StrankaIDrugi_1">FINA Regionali centar Zagreb</derivirana_varijabla>
  </DomainObject.Predmet.StrankaIDrugi>
  <DomainObject.Predmet.ProtustrankaIDrugi>
    <izvorni_sadrzaj>DIMNJAK-DIM j.d.o.o.</izvorni_sadrzaj>
    <derivirana_varijabla naziv="DomainObject.Predmet.ProtustrankaIDrugi_1">DIMNJAK-DIM j.d.o.o.</derivirana_varijabla>
  </DomainObject.Predmet.ProtustrankaIDrugi>
  <DomainObject.Predmet.StrankaIDrugiAdressOIB>
    <izvorni_sadrzaj>FINA Regionali centar Zagreb, OIB 85821130368, Trg svibanjskih žrtava 1995. 1, 10000 Zagreb</izvorni_sadrzaj>
    <derivirana_varijabla naziv="DomainObject.Predmet.StrankaIDrugiAdressOIB_1">FINA Regionali centar Zagreb, OIB 85821130368, Trg svibanjskih žrtava 1995. 1, 10000 Zagreb</derivirana_varijabla>
  </DomainObject.Predmet.StrankaIDrugiAdressOIB>
  <DomainObject.Predmet.ProtustrankaIDrugiAdressOIB>
    <izvorni_sadrzaj>DIMNJAK-DIM j.d.o.o., OIB 11232519936, Barčev trg 14, 10000 Zagreb</izvorni_sadrzaj>
    <derivirana_varijabla naziv="DomainObject.Predmet.ProtustrankaIDrugiAdressOIB_1">DIMNJAK-DIM j.d.o.o., OIB 11232519936, Barčev trg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Regionali centar Zagreb</item>
      <item>DIMNJAK-DIM j.d.o.o.</item>
      <item>Karlo Kosor</item>
    </izvorni_sadrzaj>
    <derivirana_varijabla naziv="DomainObject.Predmet.SudioniciListNaziv_1">
      <item>FINA Regionali centar Zagreb</item>
      <item>DIMNJAK-DIM j.d.o.o.</item>
      <item>Karlo Kosor</item>
    </derivirana_varijabla>
  </DomainObject.Predmet.SudioniciListNaziv>
  <DomainObject.Predmet.SudioniciListAdressOIB>
    <izvorni_sadrzaj>
      <item>FINA Regionali centar Zagreb, OIB 85821130368, Trg svibanjskih žrtava 1995. 1,10000 Zagreb</item>
      <item>DIMNJAK-DIM j.d.o.o., OIB 11232519936, Barčev trg 14,10000 Zagreb</item>
      <item>Karlo Kosor, OIB 20466028379, Ulica Ivana Rendića 10,10000 Zagreb</item>
    </izvorni_sadrzaj>
    <derivirana_varijabla naziv="DomainObject.Predmet.SudioniciListAdressOIB_1">
      <item>FINA Regionali centar Zagreb, OIB 85821130368, Trg svibanjskih žrtava 1995. 1,10000 Zagreb</item>
      <item>DIMNJAK-DIM j.d.o.o., OIB 11232519936, Barčev trg 14,10000 Zagreb</item>
      <item>Karlo Kosor, OIB 20466028379, Ulica Ivana Rendića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11232519936</item>
      <item>, OIB 20466028379</item>
    </izvorni_sadrzaj>
    <derivirana_varijabla naziv="DomainObject.Predmet.SudioniciListNazivOIB_1">
      <item>, OIB 85821130368</item>
      <item>, OIB 11232519936</item>
      <item>, OIB 20466028379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2046</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2016-01-21T09:03:00Z</dcterms:created>
  <dc:creator>Žana Livaja</dc:creator>
  <cp:lastModifiedBy>Žana Livaja</cp:lastModifiedBy>
  <cp:lastPrinted>2016-01-20T10:59:00Z</cp:lastPrinted>
  <dcterms:modified xmlns:xsi="http://www.w3.org/2001/XMLSchema-instance" xsi:type="dcterms:W3CDTF">2016-01-21T09:07:00Z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