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4836" w14:paraId="4bf4836" w:rsidRDefault="00780F99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7.St.811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125BC4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92591E">
        <w:t xml:space="preserve"> </w:t>
      </w:r>
      <w:r w:rsidR="00125BC4">
        <w:rPr>
          <w:sz w:val="22"/>
          <w:szCs w:val="22"/>
        </w:rPr>
        <w:t>BIJELA LOKVA j.d.o.o., Nova Mokošica, Od izvora 45,  OIB: 26675551894</w:t>
      </w:r>
      <w:r w:rsidR="00125BC4">
        <w:t xml:space="preserve">, </w:t>
      </w:r>
      <w:r w:rsidRPr="00F14A92">
        <w:t>dana</w:t>
      </w:r>
      <w:r w:rsidR="00583F5B" w:rsidRPr="00F14A92">
        <w:t xml:space="preserve"> </w:t>
      </w:r>
      <w:r w:rsidR="0092591E">
        <w:t>1</w:t>
      </w:r>
      <w:r w:rsidR="00125BC4">
        <w:t>6</w:t>
      </w:r>
      <w:r w:rsidR="0092591E">
        <w:t xml:space="preserve">. kolovoza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125BC4">
        <w:rPr>
          <w:sz w:val="22"/>
          <w:szCs w:val="22"/>
        </w:rPr>
        <w:t>BIJELA LOKVA j.d.o.o., Nova Mokošica, Od izvora 45,  OIB: 26675551894</w:t>
      </w:r>
      <w:r w:rsidR="0092591E">
        <w:rPr>
          <w:sz w:val="22"/>
          <w:szCs w:val="22"/>
        </w:rPr>
        <w:t xml:space="preserve">, 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125BC4">
        <w:t>pozivom na broj 10-811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6E55D9">
        <w:t>22</w:t>
      </w:r>
      <w:r w:rsidRPr="00F14A92">
        <w:t xml:space="preserve">. </w:t>
      </w:r>
      <w:r w:rsidR="006E55D9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125BC4">
        <w:rPr>
          <w:sz w:val="22"/>
          <w:szCs w:val="22"/>
        </w:rPr>
        <w:t>BIJELA LOKVA j.d.o.o., Nova Mokošica, Od izvora 45,  OIB: 26675551894</w:t>
      </w:r>
      <w:r w:rsidR="0092591E">
        <w:rPr>
          <w:sz w:val="22"/>
          <w:szCs w:val="22"/>
        </w:rPr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392BB8">
        <w:t>8</w:t>
      </w:r>
      <w:r w:rsidR="00780F99">
        <w:t>11</w:t>
      </w:r>
      <w:r w:rsidR="008C23BA">
        <w:t>/</w:t>
      </w:r>
      <w:r w:rsidR="002D78E4" w:rsidRPr="00F14A92">
        <w:t xml:space="preserve">16 od </w:t>
      </w:r>
      <w:r w:rsidR="00392BB8">
        <w:t>1</w:t>
      </w:r>
      <w:r w:rsidRPr="00F14A92">
        <w:t xml:space="preserve">. </w:t>
      </w:r>
      <w:r w:rsidR="00392BB8">
        <w:t>travnj</w:t>
      </w:r>
      <w:r w:rsidR="004A2886">
        <w:t>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780F99">
        <w:t>54</w:t>
      </w:r>
      <w:r w:rsidR="004778A7">
        <w:t>.</w:t>
      </w:r>
      <w:r w:rsidR="00780F99">
        <w:t>095</w:t>
      </w:r>
      <w:r w:rsidR="004778A7">
        <w:t>,</w:t>
      </w:r>
      <w:r w:rsidR="00780F99">
        <w:t>41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80F99">
        <w:t>194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2591E">
        <w:rPr>
          <w:b/>
        </w:rPr>
        <w:t>1</w:t>
      </w:r>
      <w:r w:rsidR="00125BC4">
        <w:rPr>
          <w:b/>
        </w:rPr>
        <w:t>6</w:t>
      </w:r>
      <w:r w:rsidR="0092591E">
        <w:rPr>
          <w:b/>
        </w:rPr>
        <w:t xml:space="preserve">. kolovoza 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3C9">
          <w:rPr>
            <w:noProof/>
          </w:rPr>
          <w:t>2</w:t>
        </w:r>
        <w:r>
          <w:fldChar w:fldCharType="end"/>
        </w:r>
        <w:r w:rsidR="00780F99">
          <w:t xml:space="preserve"> </w:t>
        </w:r>
        <w:r w:rsidR="00780F99">
          <w:tab/>
        </w:r>
        <w:r w:rsidR="00780F99">
          <w:tab/>
          <w:t>Posl.br. 7.St.811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25BC4"/>
    <w:rsid w:val="001A5D1D"/>
    <w:rsid w:val="001B47A7"/>
    <w:rsid w:val="002D78E4"/>
    <w:rsid w:val="00392BB8"/>
    <w:rsid w:val="00407841"/>
    <w:rsid w:val="00443432"/>
    <w:rsid w:val="004778A7"/>
    <w:rsid w:val="004A2886"/>
    <w:rsid w:val="00550A50"/>
    <w:rsid w:val="00583F5B"/>
    <w:rsid w:val="005C12B7"/>
    <w:rsid w:val="0065181B"/>
    <w:rsid w:val="006E55D9"/>
    <w:rsid w:val="00780F99"/>
    <w:rsid w:val="008C23BA"/>
    <w:rsid w:val="0092591E"/>
    <w:rsid w:val="009D5071"/>
    <w:rsid w:val="00A126EF"/>
    <w:rsid w:val="00A43549"/>
    <w:rsid w:val="00AC50D3"/>
    <w:rsid w:val="00C903C9"/>
    <w:rsid w:val="00CC5486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3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3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3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3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3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3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3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3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LOKVA j.d.o.o. za trgovinu i usluge</izvorni_sadrzaj>
    <derivirana_varijabla naziv="DomainObject.Predmet.ProtustrankaFormated_1">  BIJELA LOKVA j.d.o.o. za trgovinu i usluge</derivirana_varijabla>
  </DomainObject.Predmet.ProtustrankaFormated>
  <DomainObject.Predmet.ProtustrankaFormatedOIB>
    <izvorni_sadrzaj>  BIJELA LOKVA j.d.o.o. za trgovinu i usluge, OIB 26675551894</izvorni_sadrzaj>
    <derivirana_varijabla naziv="DomainObject.Predmet.ProtustrankaFormatedOIB_1">  BIJELA LOKVA j.d.o.o. za trgovinu i usluge, OIB 26675551894</derivirana_varijabla>
  </DomainObject.Predmet.ProtustrankaFormatedOIB>
  <DomainObject.Predmet.ProtustrankaFormatedWithAdress>
    <izvorni_sadrzaj> BIJELA LOKVA j.d.o.o. za trgovinu i usluge, Od Izvora 45, 20236 Nova Mokošica</izvorni_sadrzaj>
    <derivirana_varijabla naziv="DomainObject.Predmet.ProtustrankaFormatedWithAdress_1"> BIJELA LOKVA j.d.o.o. za trgovinu i usluge, Od Izvora 45, 20236 Nova Mokošica</derivirana_varijabla>
  </DomainObject.Predmet.ProtustrankaFormatedWithAdress>
  <DomainObject.Predmet.ProtustrankaFormatedWithAdressOIB>
    <izvorni_sadrzaj> BIJELA LOKVA j.d.o.o. za trgovinu i usluge, OIB 26675551894, Od Izvora 45, 20236 Nova Mokošica</izvorni_sadrzaj>
    <derivirana_varijabla naziv="DomainObject.Predmet.ProtustrankaFormatedWithAdressOIB_1"> BIJELA LOKVA j.d.o.o. za trgovinu i usluge, OIB 26675551894, Od Izvora 45, 20236 Nova Mokošica</derivirana_varijabla>
  </DomainObject.Predmet.ProtustrankaFormatedWithAdressOIB>
  <DomainObject.Predmet.ProtustrankaWithAdress>
    <izvorni_sadrzaj>BIJELA LOKVA j.d.o.o. za trgovinu i usluge Od Izvora 45, 20236 Nova Mokošica</izvorni_sadrzaj>
    <derivirana_varijabla naziv="DomainObject.Predmet.ProtustrankaWithAdress_1">BIJELA LOKVA j.d.o.o. za trgovinu i usluge Od Izvora 45, 20236 Nova Mokošica</derivirana_varijabla>
  </DomainObject.Predmet.ProtustrankaWithAdress>
  <DomainObject.Predmet.ProtustrankaWithAdressOIB>
    <izvorni_sadrzaj>BIJELA LOKVA j.d.o.o. za trgovinu i usluge, OIB 26675551894, Od Izvora 45, 20236 Nova Mokošica</izvorni_sadrzaj>
    <derivirana_varijabla naziv="DomainObject.Predmet.ProtustrankaWithAdressOIB_1">BIJELA LOKVA j.d.o.o. za trgovinu i usluge, OIB 26675551894, Od Izvora 45, 20236 Nova Mokošica</derivirana_varijabla>
  </DomainObject.Predmet.ProtustrankaWithAdressOIB>
  <DomainObject.Predmet.ProtustrankaNazivFormated>
    <izvorni_sadrzaj>BIJELA LOKVA j.d.o.o. za trgovinu i usluge</izvorni_sadrzaj>
    <derivirana_varijabla naziv="DomainObject.Predmet.ProtustrankaNazivFormated_1">BIJELA LOKVA j.d.o.o. za trgovinu i usluge</derivirana_varijabla>
  </DomainObject.Predmet.ProtustrankaNazivFormated>
  <DomainObject.Predmet.ProtustrankaNazivFormatedOIB>
    <izvorni_sadrzaj>BIJELA LOKVA j.d.o.o. za trgovinu i usluge, OIB 26675551894</izvorni_sadrzaj>
    <derivirana_varijabla naziv="DomainObject.Predmet.ProtustrankaNazivFormatedOIB_1">BIJELA LOKVA j.d.o.o. za trgovinu i usluge, OIB 26675551894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54095.41</izvorni_sadrzaj>
    <derivirana_varijabla naziv="DomainObject.Predmet.TrenutnaVrijednost_1">54095.41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BIJELA LOKVA j.d.o.o. za trgovinu i usluge</item>
    </izvorni_sadrzaj>
    <derivirana_varijabla naziv="DomainObject.Predmet.ProtuStrankaListFormated_1">
      <item>BIJELA LOKVA j.d.o.o. za trgovinu i usluge</item>
    </derivirana_varijabla>
  </DomainObject.Predmet.ProtuStrankaListFormated>
  <DomainObject.Predmet.ProtuStrankaListFormatedOIB>
    <izvorni_sadrzaj>
      <item>BIJELA LOKVA j.d.o.o. za trgovinu i usluge, OIB 26675551894</item>
    </izvorni_sadrzaj>
    <derivirana_varijabla naziv="DomainObject.Predmet.ProtuStrankaListFormatedOIB_1">
      <item>BIJELA LOKVA j.d.o.o. za trgovinu i usluge, OIB 26675551894</item>
    </derivirana_varijabla>
  </DomainObject.Predmet.ProtuStrankaListFormatedOIB>
  <DomainObject.Predmet.ProtuStrankaListFormatedWithAdress>
    <izvorni_sadrzaj>
      <item>BIJELA LOKVA j.d.o.o. za trgovinu i usluge, Od Izvora 45, 20236 Nova Mokošica</item>
    </izvorni_sadrzaj>
    <derivirana_varijabla naziv="DomainObject.Predmet.ProtuStrankaListFormatedWithAdress_1">
      <item>BIJELA LOKVA j.d.o.o. za trgovinu i usluge, Od Izvora 45, 20236 Nova Mokošica</item>
    </derivirana_varijabla>
  </DomainObject.Predmet.ProtuStrankaListFormatedWithAdress>
  <DomainObject.Predmet.ProtuStrankaListFormatedWithAdressOIB>
    <izvorni_sadrzaj>
      <item>BIJELA LOKVA j.d.o.o. za trgovinu i usluge, OIB 26675551894, Od Izvora 45, 20236 Nova Mokošica</item>
    </izvorni_sadrzaj>
    <derivirana_varijabla naziv="DomainObject.Predmet.ProtuStrankaListFormatedWithAdressOIB_1">
      <item>BIJELA LOKVA j.d.o.o. za trgovinu i usluge, OIB 26675551894, Od Izvora 45, 20236 Nova Mokošica</item>
    </derivirana_varijabla>
  </DomainObject.Predmet.ProtuStrankaListFormatedWithAdressOIB>
  <DomainObject.Predmet.ProtuStrankaListNazivFormated>
    <izvorni_sadrzaj>
      <item>BIJELA LOKVA j.d.o.o. za trgovinu i usluge</item>
    </izvorni_sadrzaj>
    <derivirana_varijabla naziv="DomainObject.Predmet.ProtuStrankaListNazivFormated_1">
      <item>BIJELA LOKVA j.d.o.o. za trgovinu i usluge</item>
    </derivirana_varijabla>
  </DomainObject.Predmet.ProtuStrankaListNazivFormated>
  <DomainObject.Predmet.ProtuStrankaListNazivFormatedOIB>
    <izvorni_sadrzaj>
      <item>BIJELA LOKVA j.d.o.o. za trgovinu i usluge, OIB 26675551894</item>
    </izvorni_sadrzaj>
    <derivirana_varijabla naziv="DomainObject.Predmet.ProtuStrankaListNazivFormatedOIB_1">
      <item>BIJELA LOKVA j.d.o.o. za trgovinu i usluge, OIB 26675551894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BIJELA LOKVA j.d.o.o. za trgovinu i usluge</izvorni_sadrzaj>
    <derivirana_varijabla naziv="DomainObject.Predmet.ProtustrankaIDrugi_1">BIJELA LOKVA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BIJELA LOKVA j.d.o.o. za trgovinu i usluge, OIB 26675551894, Od Izvora 45, 20236 Nova Mokošica</izvorni_sadrzaj>
    <derivirana_varijabla naziv="DomainObject.Predmet.ProtustrankaIDrugiAdressOIB_1">BIJELA LOKVA j.d.o.o. za trgovinu i usluge, OIB 26675551894, Od Izvora 45,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BIJELA LOKVA j.d.o.o. za trgovinu i usluge</item>
    </izvorni_sadrzaj>
    <derivirana_varijabla naziv="DomainObject.Predmet.SudioniciListNaziv_1">
      <item>FINA, RC Split, Podružnica Dubrovnik</item>
      <item>BIJELA LOKVA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BIJELA LOKVA j.d.o.o. za trgovinu i usluge, OIB 26675551894, Od Izvora 45,20236 Nova Mokošica</item>
    </izvorni_sadrzaj>
    <derivirana_varijabla naziv="DomainObject.Predmet.SudioniciListAdressOIB_1">
      <item>FINA, RC Split, Podružnica Dubrovnik, OIB 85821130368, Vukovarska 2,20000 Dubrovnik</item>
      <item>BIJELA LOKVA j.d.o.o. za trgovinu i usluge, OIB 26675551894, Od Izvora 45,20236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26675551894</item>
    </izvorni_sadrzaj>
    <derivirana_varijabla naziv="DomainObject.Predmet.SudioniciListNazivOIB_1">
      <item>, OIB 85821130368</item>
      <item>, OIB 26675551894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3527</properties:Characters>
  <properties:Lines>93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2016-08-12T11:14:00Z</dcterms:created>
  <dc:creator>Diana Butigan Granić</dc:creator>
  <cp:lastModifiedBy>Mara Marčinko</cp:lastModifiedBy>
  <cp:lastPrinted>2016-08-16T07:11:00Z</cp:lastPrinted>
  <dcterms:modified xmlns:xsi="http://www.w3.org/2001/XMLSchema-instance" xsi:type="dcterms:W3CDTF">2016-08-16T07:12:00Z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