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52b26" w14:paraId="1852b26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758F4" w:rsidP="000664E3" w:rsidR="000664E3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5 St-</w:t>
      </w:r>
      <w:r w:rsidR="00B93529">
        <w:rPr>
          <w:lang w:val="hr-HR"/>
        </w:rPr>
        <w:t>505</w:t>
      </w:r>
      <w:r w:rsidR="000664E3" w:rsidRPr="000664E3">
        <w:rPr>
          <w:lang w:val="hr-HR"/>
        </w:rPr>
        <w:t>/2015-2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B93529">
        <w:rPr>
          <w:lang w:val="hr-HR"/>
        </w:rPr>
        <w:t>LANA-TRGOVINA</w:t>
      </w:r>
      <w:r w:rsidR="006115F0">
        <w:rPr>
          <w:lang w:val="hr-HR"/>
        </w:rPr>
        <w:t xml:space="preserve"> društvo </w:t>
      </w:r>
      <w:r w:rsidR="00B93529">
        <w:rPr>
          <w:lang w:val="hr-HR"/>
        </w:rPr>
        <w:t xml:space="preserve">za trgovinu i usluge </w:t>
      </w:r>
      <w:r w:rsidR="006115F0">
        <w:rPr>
          <w:lang w:val="hr-HR"/>
        </w:rPr>
        <w:t>s ograničenom odgovornošću</w:t>
      </w:r>
      <w:r w:rsidR="00B93529">
        <w:rPr>
          <w:lang w:val="hr-HR"/>
        </w:rPr>
        <w:t xml:space="preserve">, Babinac, Babinac 120,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Pr="000664E3">
        <w:rPr>
          <w:lang w:val="hr-HR"/>
        </w:rPr>
        <w:t xml:space="preserve">: </w:t>
      </w:r>
      <w:r w:rsidR="00B93529">
        <w:rPr>
          <w:lang w:val="hr-HR"/>
        </w:rPr>
        <w:t>010005343,</w:t>
      </w:r>
      <w:r w:rsidRPr="000664E3">
        <w:rPr>
          <w:lang w:val="hr-HR"/>
        </w:rPr>
        <w:t xml:space="preserve"> OIB: </w:t>
      </w:r>
      <w:r w:rsidR="00B93529">
        <w:rPr>
          <w:lang w:val="hr-HR"/>
        </w:rPr>
        <w:t>81228355216</w:t>
      </w:r>
      <w:r w:rsidRPr="000664E3">
        <w:rPr>
          <w:lang w:val="hr-HR"/>
        </w:rPr>
        <w:t>, koji se vod</w:t>
      </w:r>
      <w:r w:rsidR="008758F4">
        <w:rPr>
          <w:lang w:val="hr-HR"/>
        </w:rPr>
        <w:t>i kod ovoga suda pod brojem St-</w:t>
      </w:r>
      <w:r w:rsidR="00B93529">
        <w:rPr>
          <w:lang w:val="hr-HR"/>
        </w:rPr>
        <w:t>505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1C38AB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B93529">
        <w:rPr>
          <w:lang w:val="hr-HR"/>
        </w:rPr>
        <w:t>62.868,79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II. Poziva</w:t>
      </w:r>
      <w:r w:rsidR="00B93529">
        <w:rPr>
          <w:lang w:val="hr-HR"/>
        </w:rPr>
        <w:t>ju</w:t>
      </w:r>
      <w:r w:rsidRPr="000664E3">
        <w:rPr>
          <w:lang w:val="hr-HR"/>
        </w:rPr>
        <w:t xml:space="preserve"> se osob</w:t>
      </w:r>
      <w:r w:rsidR="00B93529">
        <w:rPr>
          <w:lang w:val="hr-HR"/>
        </w:rPr>
        <w:t>e</w:t>
      </w:r>
      <w:r w:rsidRPr="000664E3">
        <w:rPr>
          <w:lang w:val="hr-HR"/>
        </w:rPr>
        <w:t xml:space="preserve"> ovlašten</w:t>
      </w:r>
      <w:r w:rsidR="00B93529">
        <w:rPr>
          <w:lang w:val="hr-HR"/>
        </w:rPr>
        <w:t>e</w:t>
      </w:r>
      <w:r w:rsidRPr="000664E3">
        <w:rPr>
          <w:lang w:val="hr-HR"/>
        </w:rPr>
        <w:t xml:space="preserve"> za zastupanje dužnika </w:t>
      </w:r>
      <w:r w:rsidR="008758F4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B93529">
        <w:rPr>
          <w:lang w:val="hr-HR"/>
        </w:rPr>
        <w:t>Antonio Čondrić, Zagreb, Peruanska 4</w:t>
      </w:r>
      <w:r w:rsidR="008758F4">
        <w:rPr>
          <w:lang w:val="hr-HR"/>
        </w:rPr>
        <w:t xml:space="preserve">,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B93529">
        <w:rPr>
          <w:lang w:val="hr-HR"/>
        </w:rPr>
        <w:t>64543409693 i Darko Jakovljević, Ćunski, Ćunski 25</w:t>
      </w:r>
      <w:r>
        <w:rPr>
          <w:lang w:val="hr-HR"/>
        </w:rPr>
        <w:t>,</w:t>
      </w:r>
      <w:r w:rsidRPr="000664E3">
        <w:rPr>
          <w:lang w:val="hr-HR"/>
        </w:rPr>
        <w:t xml:space="preserve"> </w:t>
      </w:r>
      <w:r w:rsidR="00B93529">
        <w:rPr>
          <w:lang w:val="hr-HR"/>
        </w:rPr>
        <w:t xml:space="preserve">OIB: 16083752345,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</w:t>
      </w:r>
      <w:r w:rsidR="00B93529">
        <w:rPr>
          <w:lang w:val="hr-HR"/>
        </w:rPr>
        <w:t>sobe</w:t>
      </w:r>
      <w:r w:rsidRPr="000664E3">
        <w:rPr>
          <w:lang w:val="hr-HR"/>
        </w:rPr>
        <w:t xml:space="preserve"> ovlašten</w:t>
      </w:r>
      <w:r w:rsidR="00B93529">
        <w:rPr>
          <w:lang w:val="hr-HR"/>
        </w:rPr>
        <w:t>e</w:t>
      </w:r>
      <w:r w:rsidRPr="000664E3">
        <w:rPr>
          <w:lang w:val="hr-HR"/>
        </w:rPr>
        <w:t xml:space="preserve"> za zastupanje dužnika po zakonu u roku od 15 dana ne podnes</w:t>
      </w:r>
      <w:r w:rsidR="00B93529">
        <w:rPr>
          <w:lang w:val="hr-HR"/>
        </w:rPr>
        <w:t>u</w:t>
      </w:r>
      <w:r w:rsidRPr="000664E3">
        <w:rPr>
          <w:lang w:val="hr-HR"/>
        </w:rPr>
        <w:t xml:space="preserve">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B93529">
        <w:rPr>
          <w:lang w:val="hr-HR"/>
        </w:rPr>
        <w:t>21</w:t>
      </w:r>
      <w:r w:rsidR="006115F0">
        <w:rPr>
          <w:lang w:val="hr-HR"/>
        </w:rPr>
        <w:t>. siječnja</w:t>
      </w:r>
      <w:r w:rsidRPr="000664E3">
        <w:rPr>
          <w:lang w:val="hr-HR"/>
        </w:rPr>
        <w:t xml:space="preserve"> 201</w:t>
      </w:r>
      <w:r w:rsidR="006115F0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B93529" w:rsidP="000664E3" w:rsidR="00C61FA1">
      <w:pPr>
        <w:rPr>
          <w:lang w:val="hr-HR"/>
        </w:rPr>
      </w:pPr>
      <w:r>
        <w:rPr>
          <w:lang w:val="hr-HR"/>
        </w:rPr>
        <w:t xml:space="preserve">          zakonskim</w:t>
      </w:r>
      <w:r w:rsidR="00C61FA1">
        <w:rPr>
          <w:lang w:val="hr-HR"/>
        </w:rPr>
        <w:t xml:space="preserve"> zastupni</w:t>
      </w:r>
      <w:r>
        <w:rPr>
          <w:lang w:val="hr-HR"/>
        </w:rPr>
        <w:t>cima</w:t>
      </w:r>
      <w:r w:rsidR="00C61FA1">
        <w:rPr>
          <w:lang w:val="hr-HR"/>
        </w:rPr>
        <w:t xml:space="preserve"> putem e-oglasne ploče suda</w:t>
      </w:r>
    </w:p>
    <w:p w:rsidRDefault="006115F0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B93529">
        <w:rPr>
          <w:lang w:val="hr-HR"/>
        </w:rPr>
        <w:t>21</w:t>
      </w:r>
      <w:r w:rsidR="0094317E">
        <w:rPr>
          <w:lang w:val="hr-HR"/>
        </w:rPr>
        <w:t>.1.201</w:t>
      </w:r>
      <w:r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08E0" w:rsidR="003108E0">
      <w:r>
        <w:separator/>
      </w:r>
    </w:p>
  </w:endnote>
  <w:endnote w:id="0" w:type="continuationSeparator">
    <w:p w:rsidRDefault="003108E0" w:rsidR="003108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08E0" w:rsidR="003108E0">
      <w:r>
        <w:separator/>
      </w:r>
    </w:p>
  </w:footnote>
  <w:footnote w:id="0" w:type="continuationSeparator">
    <w:p w:rsidRDefault="003108E0" w:rsidR="003108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352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22D2"/>
    <w:rsid w:val="00042B03"/>
    <w:rsid w:val="00060F34"/>
    <w:rsid w:val="000664E3"/>
    <w:rsid w:val="00077239"/>
    <w:rsid w:val="000931A1"/>
    <w:rsid w:val="000B1E7F"/>
    <w:rsid w:val="000E7F8E"/>
    <w:rsid w:val="000F33D9"/>
    <w:rsid w:val="001035FC"/>
    <w:rsid w:val="00173939"/>
    <w:rsid w:val="001A2E90"/>
    <w:rsid w:val="001C38AB"/>
    <w:rsid w:val="001D7388"/>
    <w:rsid w:val="00213DD9"/>
    <w:rsid w:val="002221FF"/>
    <w:rsid w:val="00223A6B"/>
    <w:rsid w:val="00271286"/>
    <w:rsid w:val="002733CA"/>
    <w:rsid w:val="002D71C4"/>
    <w:rsid w:val="002F57A6"/>
    <w:rsid w:val="00306847"/>
    <w:rsid w:val="00310579"/>
    <w:rsid w:val="003108E0"/>
    <w:rsid w:val="0034365E"/>
    <w:rsid w:val="00357225"/>
    <w:rsid w:val="00362FCC"/>
    <w:rsid w:val="003856E4"/>
    <w:rsid w:val="003A233F"/>
    <w:rsid w:val="00411530"/>
    <w:rsid w:val="00424341"/>
    <w:rsid w:val="004368C8"/>
    <w:rsid w:val="004D5164"/>
    <w:rsid w:val="004F1D25"/>
    <w:rsid w:val="005A2447"/>
    <w:rsid w:val="005A6A0A"/>
    <w:rsid w:val="005E7F6D"/>
    <w:rsid w:val="00606637"/>
    <w:rsid w:val="006115F0"/>
    <w:rsid w:val="006425FF"/>
    <w:rsid w:val="0066064B"/>
    <w:rsid w:val="006825E3"/>
    <w:rsid w:val="006D69FC"/>
    <w:rsid w:val="00701DB2"/>
    <w:rsid w:val="00725BCB"/>
    <w:rsid w:val="0076259E"/>
    <w:rsid w:val="007F06DD"/>
    <w:rsid w:val="00834CA1"/>
    <w:rsid w:val="008530FB"/>
    <w:rsid w:val="008638CA"/>
    <w:rsid w:val="008758F4"/>
    <w:rsid w:val="00894A7D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93529"/>
    <w:rsid w:val="00BD3171"/>
    <w:rsid w:val="00BD5F72"/>
    <w:rsid w:val="00C243C3"/>
    <w:rsid w:val="00C34217"/>
    <w:rsid w:val="00C54571"/>
    <w:rsid w:val="00C61FA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6173C"/>
    <w:rsid w:val="00F76558"/>
    <w:rsid w:val="00F8516D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322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22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22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22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22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322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22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22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22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22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St-505/2015</izvorni_sadrzaj>
    <derivirana_varijabla naziv="DomainObject.Predmet.OznakaBroj_1">St-505/2015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LANA-TRGOVINA društvo za trgovinu i usluge s ograničenom odgovornošću, Babinac zastupanog po punomoćniku Antonio Čondrić; Darko Jakovljević</izvorni_sadrzaj>
    <derivirana_varijabla naziv="DomainObject.Predmet.ProtustrankaFormated_1">  LANA-TRGOVINA društvo za trgovinu i usluge s ograničenom odgovornošću, Babinac zastupanog po punomoćniku Antonio Čondrić; Darko Jakovljević</derivirana_varijabla>
  </DomainObject.Predmet.ProtustrankaFormated>
  <DomainObject.Predmet.ProtustrankaFormatedOIB>
    <izvorni_sadrzaj>  LANA-TRGOVINA društvo za trgovinu i usluge s ograničenom odgovornošću, Babinac, OIB 81228355216 zastupanog po punomoćniku Antonio Čondrić; Darko Jakovljević</izvorni_sadrzaj>
    <derivirana_varijabla naziv="DomainObject.Predmet.ProtustrankaFormatedOIB_1">  LANA-TRGOVINA društvo za trgovinu i usluge s ograničenom odgovornošću, Babinac, OIB 81228355216 zastupanog po punomoćniku Antonio Čondrić; Darko Jakovljević</derivirana_varijabla>
  </DomainObject.Predmet.ProtustrankaFormatedOIB>
  <DomainObject.Predmet.ProtustrankaFormatedWithAdress>
    <izvorni_sadrzaj> LANA-TRGOVINA društvo za trgovinu i usluge s ograničenom odgovornošću, Babinac, Babinac 120, 43270 Babinac zastupanog po punomoćniku Antonio Čondrić; Darko Jakovljević</izvorni_sadrzaj>
    <derivirana_varijabla naziv="DomainObject.Predmet.ProtustrankaFormatedWithAdress_1"> LANA-TRGOVINA društvo za trgovinu i usluge s ograničenom odgovornošću, Babinac, Babinac 120, 43270 Babinac zastupanog po punomoćniku Antonio Čondrić; Darko Jakovljević</derivirana_varijabla>
  </DomainObject.Predmet.ProtustrankaFormatedWithAdress>
  <DomainObject.Predmet.ProtustrankaFormatedWithAdressOIB>
    <izvorni_sadrzaj> LANA-TRGOVINA društvo za trgovinu i usluge s ograničenom odgovornošću, Babinac, OIB 81228355216, Babinac 120, 43270 Babinac zastupanog po punomoćniku Antonio Čondrić; Darko Jakovljević</izvorni_sadrzaj>
    <derivirana_varijabla naziv="DomainObject.Predmet.ProtustrankaFormatedWithAdressOIB_1"> LANA-TRGOVINA društvo za trgovinu i usluge s ograničenom odgovornošću, Babinac, OIB 81228355216, Babinac 120, 43270 Babinac zastupanog po punomoćniku Antonio Čondrić; Darko Jakovljević</derivirana_varijabla>
  </DomainObject.Predmet.ProtustrankaFormatedWithAdressOIB>
  <DomainObject.Predmet.ProtustrankaWithAdress>
    <izvorni_sadrzaj>LANA-TRGOVINA društvo za trgovinu i usluge s ograničenom odgovornošću, Babinac Babinac 120, 43270 Babinac</izvorni_sadrzaj>
    <derivirana_varijabla naziv="DomainObject.Predmet.ProtustrankaWithAdress_1">LANA-TRGOVINA društvo za trgovinu i usluge s ograničenom odgovornošću, Babinac Babinac 120, 43270 Babinac</derivirana_varijabla>
  </DomainObject.Predmet.ProtustrankaWithAdress>
  <DomainObject.Predmet.ProtustrankaWithAdressOIB>
    <izvorni_sadrzaj>LANA-TRGOVINA društvo za trgovinu i usluge s ograničenom odgovornošću, Babinac, OIB 81228355216, Babinac 120, 43270 Babinac</izvorni_sadrzaj>
    <derivirana_varijabla naziv="DomainObject.Predmet.ProtustrankaWithAdressOIB_1">LANA-TRGOVINA društvo za trgovinu i usluge s ograničenom odgovornošću, Babinac, OIB 81228355216, Babinac 120, 43270 Babinac</derivirana_varijabla>
  </DomainObject.Predmet.ProtustrankaWithAdressOIB>
  <DomainObject.Predmet.ProtustrankaNazivFormated>
    <izvorni_sadrzaj>LANA-TRGOVINA društvo za trgovinu i usluge s ograničenom odgovornošću, Babinac</izvorni_sadrzaj>
    <derivirana_varijabla naziv="DomainObject.Predmet.ProtustrankaNazivFormated_1">LANA-TRGOVINA društvo za trgovinu i usluge s ograničenom odgovornošću, Babinac</derivirana_varijabla>
  </DomainObject.Predmet.ProtustrankaNazivFormated>
  <DomainObject.Predmet.ProtustrankaNazivFormatedOIB>
    <izvorni_sadrzaj>LANA-TRGOVINA društvo za trgovinu i usluge s ograničenom odgovornošću, Babinac, OIB 81228355216</izvorni_sadrzaj>
    <derivirana_varijabla naziv="DomainObject.Predmet.ProtustrankaNazivFormatedOIB_1">LANA-TRGOVINA društvo za trgovinu i usluge s ograničenom odgovornošću, Babinac, OIB 81228355216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LANA-TRGOVINA društvo za trgovinu i usluge s ograničenom odgovornošću, Babinac zastupanog po punomoćniku Antonio Čondrić; Darko Jakovljević</item>
    </izvorni_sadrzaj>
    <derivirana_varijabla naziv="DomainObject.Predmet.ProtuStrankaListFormated_1">
      <item>LANA-TRGOVINA društvo za trgovinu i usluge s ograničenom odgovornošću, Babinac zastupanog po punomoćniku Antonio Čondrić; Darko Jakovljević</item>
    </derivirana_varijabla>
  </DomainObject.Predmet.ProtuStrankaListFormated>
  <DomainObject.Predmet.ProtuStrankaListFormatedOIB>
    <izvorni_sadrzaj>
      <item>LANA-TRGOVINA društvo za trgovinu i usluge s ograničenom odgovornošću, Babinac, OIB 81228355216 zastupanog po punomoćniku Antonio Čondrić; Darko Jakovljević</item>
    </izvorni_sadrzaj>
    <derivirana_varijabla naziv="DomainObject.Predmet.ProtuStrankaListFormatedOIB_1">
      <item>LANA-TRGOVINA društvo za trgovinu i usluge s ograničenom odgovornošću, Babinac, OIB 81228355216 zastupanog po punomoćniku Antonio Čondrić; Darko Jakovljević</item>
    </derivirana_varijabla>
  </DomainObject.Predmet.ProtuStrankaListFormatedOIB>
  <DomainObject.Predmet.ProtuStrankaListFormatedWithAdress>
    <izvorni_sadrzaj>
      <item>LANA-TRGOVINA društvo za trgovinu i usluge s ograničenom odgovornošću, Babinac, Babinac 120, 43270 Babinac zastupanog po punomoćniku Antonio Čondrić; Darko Jakovljević</item>
    </izvorni_sadrzaj>
    <derivirana_varijabla naziv="DomainObject.Predmet.ProtuStrankaListFormatedWithAdress_1">
      <item>LANA-TRGOVINA društvo za trgovinu i usluge s ograničenom odgovornošću, Babinac, Babinac 120, 43270 Babinac zastupanog po punomoćniku Antonio Čondrić; Darko Jakovljević</item>
    </derivirana_varijabla>
  </DomainObject.Predmet.ProtuStrankaListFormatedWithAdress>
  <DomainObject.Predmet.ProtuStrankaListFormatedWithAdressOIB>
    <izvorni_sadrzaj>
      <item>LANA-TRGOVINA društvo za trgovinu i usluge s ograničenom odgovornošću, Babinac, OIB 81228355216, Babinac 120, 43270 Babinac zastupanog po punomoćniku Antonio Čondrić; Darko Jakovljević</item>
    </izvorni_sadrzaj>
    <derivirana_varijabla naziv="DomainObject.Predmet.ProtuStrankaListFormatedWithAdressOIB_1">
      <item>LANA-TRGOVINA društvo za trgovinu i usluge s ograničenom odgovornošću, Babinac, OIB 81228355216, Babinac 120, 43270 Babinac zastupanog po punomoćniku Antonio Čondrić; Darko Jakovljević</item>
    </derivirana_varijabla>
  </DomainObject.Predmet.ProtuStrankaListFormatedWithAdressOIB>
  <DomainObject.Predmet.ProtuStrankaListNazivFormated>
    <izvorni_sadrzaj>
      <item>LANA-TRGOVINA društvo za trgovinu i usluge s ograničenom odgovornošću, Babinac</item>
    </izvorni_sadrzaj>
    <derivirana_varijabla naziv="DomainObject.Predmet.ProtuStrankaListNazivFormated_1">
      <item>LANA-TRGOVINA društvo za trgovinu i usluge s ograničenom odgovornošću, Babinac</item>
    </derivirana_varijabla>
  </DomainObject.Predmet.ProtuStrankaListNazivFormated>
  <DomainObject.Predmet.ProtuStrankaListNazivFormatedOIB>
    <izvorni_sadrzaj>
      <item>LANA-TRGOVINA društvo za trgovinu i usluge s ograničenom odgovornošću, Babinac, OIB 81228355216</item>
    </izvorni_sadrzaj>
    <derivirana_varijabla naziv="DomainObject.Predmet.ProtuStrankaListNazivFormatedOIB_1">
      <item>LANA-TRGOVINA društvo za trgovinu i usluge s ograničenom odgovornošću, Babinac, OIB 81228355216</item>
    </derivirana_varijabla>
  </DomainObject.Predmet.ProtuStrankaListNazivFormatedOIB>
  <DomainObject.Predmet.OstaliListFormated>
    <izvorni_sadrzaj>
      <item>Antonio Čondrić punomoćnik sudionika u postupku LANA-TRGOVINA društvo za trgovinu i usluge s ograničenom odgovornošću, Babinac</item>
      <item>Darko Jakovljević punomoćnik sudionika u postupku LANA-TRGOVINA društvo za trgovinu i usluge s ograničenom odgovornošću, Babinac</item>
    </izvorni_sadrzaj>
    <derivirana_varijabla naziv="DomainObject.Predmet.OstaliListFormated_1">
      <item>Antonio Čondrić punomoćnik sudionika u postupku LANA-TRGOVINA društvo za trgovinu i usluge s ograničenom odgovornošću, Babinac</item>
      <item>Darko Jakovljević punomoćnik sudionika u postupku LANA-TRGOVINA društvo za trgovinu i usluge s ograničenom odgovornošću, Babinac</item>
    </derivirana_varijabla>
  </DomainObject.Predmet.OstaliListFormated>
  <DomainObject.Predmet.OstaliListFormatedOIB>
    <izvorni_sadrzaj>
      <item>Antonio Čondrić, OIB 64543409693 punomoćnik sudionika u postupku LANA-TRGOVINA društvo za trgovinu i usluge s ograničenom odgovornošću, Babinac</item>
      <item>Darko Jakovljević, OIB 16083752345 punomoćnik sudionika u postupku LANA-TRGOVINA društvo za trgovinu i usluge s ograničenom odgovornošću, Babinac</item>
    </izvorni_sadrzaj>
    <derivirana_varijabla naziv="DomainObject.Predmet.OstaliListFormatedOIB_1">
      <item>Antonio Čondrić, OIB 64543409693 punomoćnik sudionika u postupku LANA-TRGOVINA društvo za trgovinu i usluge s ograničenom odgovornošću, Babinac</item>
      <item>Darko Jakovljević, OIB 16083752345 punomoćnik sudionika u postupku LANA-TRGOVINA društvo za trgovinu i usluge s ograničenom odgovornošću, Babinac</item>
    </derivirana_varijabla>
  </DomainObject.Predmet.OstaliListFormatedOIB>
  <DomainObject.Predmet.OstaliListFormatedWithAdress>
    <izvorni_sadrzaj>
      <item>Antonio Čondrić, Peruanska 4, 10000 Zagreb punomoćnik sudionika u postupku LANA-TRGOVINA društvo za trgovinu i usluge s ograničenom odgovornošću, Babinac</item>
      <item>Darko Jakovljević, Ćunski 25, 51550 Ćunski punomoćnik sudionika u postupku LANA-TRGOVINA društvo za trgovinu i usluge s ograničenom odgovornošću, Babinac</item>
    </izvorni_sadrzaj>
    <derivirana_varijabla naziv="DomainObject.Predmet.OstaliListFormatedWithAdress_1">
      <item>Antonio Čondrić, Peruanska 4, 10000 Zagreb punomoćnik sudionika u postupku LANA-TRGOVINA društvo za trgovinu i usluge s ograničenom odgovornošću, Babinac</item>
      <item>Darko Jakovljević, Ćunski 25, 51550 Ćunski punomoćnik sudionika u postupku LANA-TRGOVINA društvo za trgovinu i usluge s ograničenom odgovornošću, Babinac</item>
    </derivirana_varijabla>
  </DomainObject.Predmet.OstaliListFormatedWithAdress>
  <DomainObject.Predmet.OstaliListFormatedWithAdressOIB>
    <izvorni_sadrzaj>
      <item>Antonio Čondrić, OIB 64543409693, Peruanska 4, 10000 Zagreb punomoćnik sudionika u postupku LANA-TRGOVINA društvo za trgovinu i usluge s ograničenom odgovornošću, Babinac</item>
      <item>Darko Jakovljević, OIB 16083752345, Ćunski 25, 51550 Ćunski punomoćnik sudionika u postupku LANA-TRGOVINA društvo za trgovinu i usluge s ograničenom odgovornošću, Babinac</item>
    </izvorni_sadrzaj>
    <derivirana_varijabla naziv="DomainObject.Predmet.OstaliListFormatedWithAdressOIB_1">
      <item>Antonio Čondrić, OIB 64543409693, Peruanska 4, 10000 Zagreb punomoćnik sudionika u postupku LANA-TRGOVINA društvo za trgovinu i usluge s ograničenom odgovornošću, Babinac</item>
      <item>Darko Jakovljević, OIB 16083752345, Ćunski 25, 51550 Ćunski punomoćnik sudionika u postupku LANA-TRGOVINA društvo za trgovinu i usluge s ograničenom odgovornošću, Babinac</item>
    </derivirana_varijabla>
  </DomainObject.Predmet.OstaliListFormatedWithAdressOIB>
  <DomainObject.Predmet.OstaliListNazivFormated>
    <izvorni_sadrzaj>
      <item>Antonio Čondrić</item>
      <item>Darko Jakovljević</item>
    </izvorni_sadrzaj>
    <derivirana_varijabla naziv="DomainObject.Predmet.OstaliListNazivFormated_1">
      <item>Antonio Čondrić</item>
      <item>Darko Jakovljević</item>
    </derivirana_varijabla>
  </DomainObject.Predmet.OstaliListNazivFormated>
  <DomainObject.Predmet.OstaliListNazivFormatedOIB>
    <izvorni_sadrzaj>
      <item>Antonio Čondrić, OIB 64543409693</item>
      <item>Darko Jakovljević, OIB 16083752345</item>
    </izvorni_sadrzaj>
    <derivirana_varijabla naziv="DomainObject.Predmet.OstaliListNazivFormatedOIB_1">
      <item>Antonio Čondrić, OIB 64543409693</item>
      <item>Darko Jakovljević, OIB 16083752345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LANA-TRGOVINA društvo za trgovinu i usluge s ograničenom odgovornošću, Babinac</izvorni_sadrzaj>
    <derivirana_varijabla naziv="DomainObject.Predmet.ProtustrankaIDrugi_1">LANA-TRGOVINA društvo za trgovinu i usluge s ograničenom odgovornošću, Babinac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LANA-TRGOVINA društvo za trgovinu i usluge s ograničenom odgovornošću, Babinac, OIB 81228355216, Babinac 120, 43270 Babinac</izvorni_sadrzaj>
    <derivirana_varijabla naziv="DomainObject.Predmet.ProtustrankaIDrugiAdressOIB_1">LANA-TRGOVINA društvo za trgovinu i usluge s ograničenom odgovornošću, Babinac, OIB 81228355216, Babinac 120, 43270 Babinac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LANA-TRGOVINA društvo za trgovinu i usluge s ograničenom odgovornošću, Babinac</item>
      <item>Antonio Čondrić</item>
      <item>Darko Jakovljević</item>
    </izvorni_sadrzaj>
    <derivirana_varijabla naziv="DomainObject.Predmet.SudioniciListNaziv_1">
      <item>FINA, RC ZAGREB, Podružnica Bjelovar</item>
      <item>LANA-TRGOVINA društvo za trgovinu i usluge s ograničenom odgovornošću, Babinac</item>
      <item>Antonio Čondrić</item>
      <item>Darko Jakovljević</item>
    </derivirana_varijabla>
  </DomainObject.Predmet.SudioniciListNaziv>
  <DomainObject.Predmet.SudioniciListAdressOIB>
    <izvorni_sadrzaj>
      <item>FINA, RC ZAGREB, Podružnica Bjelovar, OIB 85821130368, F. Supila 4,43000 Bjelovar</item>
      <item>LANA-TRGOVINA društvo za trgovinu i usluge s ograničenom odgovornošću, Babinac, OIB 81228355216, Babinac 120,43270 Babinac</item>
      <item>Antonio Čondrić, OIB 64543409693, Peruanska 4,10000 Zagreb</item>
      <item>Darko Jakovljević, OIB 16083752345, Ćunski 25,51550 Ćunski</item>
    </izvorni_sadrzaj>
    <derivirana_varijabla naziv="DomainObject.Predmet.SudioniciListAdressOIB_1">
      <item>FINA, RC ZAGREB, Podružnica Bjelovar, OIB 85821130368, F. Supila 4,43000 Bjelovar</item>
      <item>LANA-TRGOVINA društvo za trgovinu i usluge s ograničenom odgovornošću, Babinac, OIB 81228355216, Babinac 120,43270 Babinac</item>
      <item>Antonio Čondrić, OIB 64543409693, Peruanska 4,10000 Zagreb</item>
      <item>Darko Jakovljević, OIB 16083752345, Ćunski 25,51550 Ćunski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81228355216</item>
      <item>, OIB 64543409693</item>
      <item>, OIB 16083752345</item>
    </izvorni_sadrzaj>
    <derivirana_varijabla naziv="DomainObject.Predmet.SudioniciListNazivOIB_1">
      <item>, OIB 85821130368</item>
      <item>, OIB 81228355216</item>
      <item>, OIB 64543409693</item>
      <item>, OIB 16083752345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307</properties:Words>
  <properties:Characters>1748</properties:Characters>
  <properties:Lines>50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2016-01-21T11:43:00Z</dcterms:created>
  <dc:creator>553y7k3</dc:creator>
  <cp:lastModifiedBy>Željka Vitez</cp:lastModifiedBy>
  <cp:lastPrinted>2016-01-21T10:13:00Z</cp:lastPrinted>
  <dcterms:modified xmlns:xsi="http://www.w3.org/2001/XMLSchema-instance" xsi:type="dcterms:W3CDTF">2016-01-21T14:05:00Z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