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d72f" w14:paraId="96dd72f" w:rsidRDefault="00C93232" w:rsidR="00C9168F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>REPUBLIKA HRVATSKA</w:t>
      </w:r>
    </w:p>
    <w:p w:rsidRDefault="00C9168F" w:rsidR="00C9168F">
      <w:pPr>
        <w:rPr>
          <w:sz w:val="24"/>
        </w:rPr>
      </w:pPr>
      <w:r>
        <w:rPr>
          <w:sz w:val="24"/>
        </w:rPr>
        <w:t>TRGOVAČKI SUD U</w:t>
      </w:r>
      <w:r w:rsidR="00750DC0">
        <w:rPr>
          <w:sz w:val="24"/>
        </w:rPr>
        <w:t xml:space="preserve"> OSIJEKU</w:t>
      </w:r>
    </w:p>
    <w:p w:rsidRDefault="00C9168F" w:rsidR="005D7A76">
      <w:pPr>
        <w:rPr>
          <w:sz w:val="24"/>
        </w:rPr>
      </w:pPr>
      <w:r>
        <w:rPr>
          <w:sz w:val="24"/>
        </w:rPr>
        <w:t>S</w:t>
      </w:r>
      <w:r w:rsidR="00750DC0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5D7A76" w:rsidR="005D7A76">
      <w:pPr>
        <w:rPr>
          <w:sz w:val="24"/>
        </w:rPr>
      </w:pPr>
      <w:r>
        <w:rPr>
          <w:sz w:val="24"/>
        </w:rPr>
        <w:t>Trg pobjede 13</w:t>
      </w:r>
    </w:p>
    <w:p w:rsidRDefault="005D7A76" w:rsidR="00C93232">
      <w:pPr>
        <w:rPr>
          <w:sz w:val="24"/>
        </w:rPr>
      </w:pPr>
      <w:r>
        <w:rPr>
          <w:sz w:val="24"/>
        </w:rPr>
        <w:t>35000 Slavonski Brod</w:t>
      </w:r>
      <w:r w:rsidR="00C9168F">
        <w:rPr>
          <w:sz w:val="24"/>
        </w:rPr>
        <w:t xml:space="preserve">                                         </w:t>
      </w:r>
      <w:r>
        <w:rPr>
          <w:sz w:val="24"/>
        </w:rPr>
        <w:t xml:space="preserve">                   </w:t>
      </w:r>
    </w:p>
    <w:p w:rsidRDefault="00C93232" w:rsidR="00C93232">
      <w:pPr>
        <w:rPr>
          <w:sz w:val="24"/>
        </w:rPr>
      </w:pPr>
    </w:p>
    <w:p w:rsidRDefault="005D7A76" w:rsidP="00C93232" w:rsidR="00C9168F">
      <w:pPr>
        <w:ind w:firstLine="720" w:left="5040"/>
        <w:rPr>
          <w:sz w:val="24"/>
        </w:rPr>
      </w:pPr>
      <w:r>
        <w:rPr>
          <w:sz w:val="24"/>
        </w:rPr>
        <w:t xml:space="preserve">       </w:t>
      </w:r>
      <w:r w:rsidR="00C9168F" w:rsidRPr="005D7A76">
        <w:rPr>
          <w:b/>
          <w:sz w:val="24"/>
        </w:rPr>
        <w:t xml:space="preserve">Broj: </w:t>
      </w:r>
      <w:r w:rsidR="00C93232">
        <w:rPr>
          <w:b/>
          <w:sz w:val="24"/>
        </w:rPr>
        <w:t>1/</w:t>
      </w:r>
      <w:r w:rsidR="00C9168F" w:rsidRPr="005D7A76">
        <w:rPr>
          <w:b/>
          <w:sz w:val="24"/>
        </w:rPr>
        <w:t>St-</w:t>
      </w:r>
      <w:r w:rsidR="00682543">
        <w:rPr>
          <w:b/>
          <w:sz w:val="24"/>
        </w:rPr>
        <w:t>516/2017-43</w:t>
      </w:r>
    </w:p>
    <w:p w:rsidRDefault="00C93232" w:rsidR="00C93232">
      <w:pPr>
        <w:rPr>
          <w:sz w:val="24"/>
        </w:rPr>
      </w:pPr>
    </w:p>
    <w:p w:rsidRDefault="00C9168F" w:rsidR="00C9168F">
      <w:pPr>
        <w:rPr>
          <w:sz w:val="24"/>
        </w:rPr>
      </w:pPr>
    </w:p>
    <w:p w:rsidRDefault="00682543" w:rsidP="00682543" w:rsidR="00C9168F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682543" w:rsidP="00682543" w:rsidR="00682543">
      <w:pPr>
        <w:jc w:val="center"/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</w:p>
    <w:p w:rsidRDefault="00C9168F" w:rsidR="009D0C4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750DC0">
        <w:rPr>
          <w:sz w:val="24"/>
        </w:rPr>
        <w:t>OSIJEKU STALNA SLUŽBA U</w:t>
      </w:r>
      <w:r w:rsidR="00AE12ED">
        <w:rPr>
          <w:sz w:val="24"/>
        </w:rPr>
        <w:t xml:space="preserve"> </w:t>
      </w:r>
      <w:r>
        <w:rPr>
          <w:sz w:val="24"/>
        </w:rPr>
        <w:t>SLAVONSKOM BRODU, po</w:t>
      </w:r>
      <w:r w:rsidR="00C93232">
        <w:rPr>
          <w:sz w:val="24"/>
        </w:rPr>
        <w:t xml:space="preserve"> stečajnoj sutkinji</w:t>
      </w:r>
      <w:r w:rsidR="00D663ED">
        <w:rPr>
          <w:sz w:val="24"/>
        </w:rPr>
        <w:t xml:space="preserve"> Vesni Vukelić, </w:t>
      </w:r>
      <w:r w:rsidR="009D0C47">
        <w:rPr>
          <w:sz w:val="24"/>
        </w:rPr>
        <w:t xml:space="preserve">u postupku stečaja nad dužnikom </w:t>
      </w:r>
      <w:r w:rsidR="00682543">
        <w:rPr>
          <w:sz w:val="24"/>
        </w:rPr>
        <w:t xml:space="preserve">VIDOVIĆ PROMET d.o.o. u stečaju, Slavonski Brod, </w:t>
      </w:r>
      <w:proofErr w:type="spellStart"/>
      <w:r w:rsidR="00682543">
        <w:rPr>
          <w:sz w:val="24"/>
        </w:rPr>
        <w:t>Starčevićeva</w:t>
      </w:r>
      <w:proofErr w:type="spellEnd"/>
      <w:r w:rsidR="00682543">
        <w:rPr>
          <w:sz w:val="24"/>
        </w:rPr>
        <w:t xml:space="preserve"> 54, OIB 88319947442, dana 09. ožujka 2018.g.</w:t>
      </w:r>
    </w:p>
    <w:p w:rsidRDefault="00682543" w:rsidR="00682543">
      <w:pPr>
        <w:jc w:val="both"/>
        <w:rPr>
          <w:sz w:val="24"/>
        </w:rPr>
      </w:pPr>
    </w:p>
    <w:p w:rsidRDefault="00682543" w:rsidR="00682543">
      <w:pPr>
        <w:jc w:val="both"/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  <w:r>
        <w:rPr>
          <w:sz w:val="24"/>
        </w:rPr>
        <w:t>z a k l j u č i o   j e</w:t>
      </w:r>
    </w:p>
    <w:p w:rsidRDefault="00682543" w:rsidP="00682543" w:rsidR="00682543">
      <w:pPr>
        <w:jc w:val="center"/>
        <w:rPr>
          <w:sz w:val="24"/>
        </w:rPr>
      </w:pPr>
    </w:p>
    <w:p w:rsidRDefault="009D0C47" w:rsidR="009D0C47">
      <w:pPr>
        <w:jc w:val="both"/>
        <w:rPr>
          <w:sz w:val="24"/>
        </w:rPr>
      </w:pPr>
    </w:p>
    <w:p w:rsidRDefault="00682543" w:rsidP="00682543" w:rsidR="00682543" w:rsidRPr="0068254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 - </w:t>
      </w:r>
      <w:r w:rsidRPr="00682543">
        <w:rPr>
          <w:b/>
          <w:sz w:val="24"/>
          <w:szCs w:val="24"/>
        </w:rPr>
        <w:t>Sa</w:t>
      </w:r>
      <w:r w:rsidR="009D0C47" w:rsidRPr="00682543">
        <w:rPr>
          <w:b/>
          <w:sz w:val="24"/>
          <w:szCs w:val="24"/>
        </w:rPr>
        <w:t>z</w:t>
      </w:r>
      <w:r w:rsidRPr="00682543">
        <w:rPr>
          <w:b/>
          <w:sz w:val="24"/>
          <w:szCs w:val="24"/>
        </w:rPr>
        <w:t>i</w:t>
      </w:r>
      <w:r w:rsidR="009D0C47" w:rsidRPr="00682543">
        <w:rPr>
          <w:b/>
          <w:sz w:val="24"/>
          <w:szCs w:val="24"/>
        </w:rPr>
        <w:t>va</w:t>
      </w:r>
      <w:r w:rsidRPr="00682543">
        <w:rPr>
          <w:b/>
          <w:sz w:val="24"/>
          <w:szCs w:val="24"/>
        </w:rPr>
        <w:t xml:space="preserve"> se p</w:t>
      </w:r>
      <w:r w:rsidR="009D0C47" w:rsidRPr="00682543">
        <w:rPr>
          <w:b/>
          <w:sz w:val="24"/>
          <w:szCs w:val="24"/>
        </w:rPr>
        <w:t>rv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</w:t>
      </w:r>
      <w:proofErr w:type="spellStart"/>
      <w:r w:rsidR="00520FB7" w:rsidRPr="00682543">
        <w:rPr>
          <w:b/>
          <w:sz w:val="24"/>
          <w:szCs w:val="24"/>
        </w:rPr>
        <w:t>konstituirajuć</w:t>
      </w:r>
      <w:r w:rsidRPr="00682543">
        <w:rPr>
          <w:b/>
          <w:sz w:val="24"/>
          <w:szCs w:val="24"/>
        </w:rPr>
        <w:t>a</w:t>
      </w:r>
      <w:proofErr w:type="spellEnd"/>
      <w:r w:rsidR="00520FB7" w:rsidRPr="00682543">
        <w:rPr>
          <w:b/>
          <w:sz w:val="24"/>
          <w:szCs w:val="24"/>
        </w:rPr>
        <w:t xml:space="preserve"> </w:t>
      </w:r>
      <w:r w:rsidR="009D0C47" w:rsidRPr="00682543">
        <w:rPr>
          <w:b/>
          <w:sz w:val="24"/>
          <w:szCs w:val="24"/>
        </w:rPr>
        <w:t>sjednic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Odbora vjerovnika</w:t>
      </w:r>
    </w:p>
    <w:p w:rsidRDefault="009D0C47" w:rsidP="00682543" w:rsidR="00C9168F">
      <w:pPr>
        <w:rPr>
          <w:sz w:val="24"/>
        </w:rPr>
      </w:pPr>
      <w:r>
        <w:rPr>
          <w:sz w:val="24"/>
        </w:rPr>
        <w:t>koja će se održati na dan:</w:t>
      </w:r>
    </w:p>
    <w:p w:rsidRDefault="009D0C47" w:rsidR="009D0C47" w:rsidRPr="009D0C47">
      <w:pPr>
        <w:jc w:val="both"/>
        <w:rPr>
          <w:b/>
          <w:sz w:val="24"/>
        </w:rPr>
      </w:pPr>
      <w:r>
        <w:rPr>
          <w:sz w:val="24"/>
        </w:rPr>
        <w:tab/>
      </w:r>
      <w:r w:rsidR="001B25C7">
        <w:rPr>
          <w:b/>
          <w:sz w:val="24"/>
        </w:rPr>
        <w:t>7.listopada 2016</w:t>
      </w:r>
      <w:r w:rsidR="00520FB7" w:rsidRPr="00520FB7">
        <w:rPr>
          <w:b/>
          <w:sz w:val="24"/>
        </w:rPr>
        <w:t xml:space="preserve">. u </w:t>
      </w:r>
      <w:r w:rsidR="001B25C7">
        <w:rPr>
          <w:b/>
          <w:sz w:val="24"/>
        </w:rPr>
        <w:t>9</w:t>
      </w:r>
      <w:r w:rsidR="00520FB7">
        <w:rPr>
          <w:sz w:val="24"/>
        </w:rPr>
        <w:t xml:space="preserve"> </w:t>
      </w:r>
      <w:r w:rsidRPr="009D0C47">
        <w:rPr>
          <w:b/>
          <w:sz w:val="24"/>
        </w:rPr>
        <w:t xml:space="preserve">sati, </w:t>
      </w:r>
      <w:r>
        <w:rPr>
          <w:b/>
          <w:sz w:val="24"/>
        </w:rPr>
        <w:t xml:space="preserve">u prostorijama ovog Suda soba </w:t>
      </w:r>
      <w:r w:rsidRPr="009D0C47">
        <w:rPr>
          <w:b/>
          <w:sz w:val="24"/>
        </w:rPr>
        <w:t>br. 89/III.</w:t>
      </w:r>
    </w:p>
    <w:p w:rsidRDefault="009D0C47" w:rsidR="009D0C47">
      <w:pPr>
        <w:jc w:val="both"/>
        <w:rPr>
          <w:sz w:val="24"/>
        </w:rPr>
      </w:pPr>
    </w:p>
    <w:p w:rsidRDefault="00C9168F" w:rsidP="009D0C47" w:rsidR="00C9168F">
      <w:pPr>
        <w:jc w:val="both"/>
        <w:rPr>
          <w:sz w:val="24"/>
        </w:rPr>
      </w:pPr>
      <w:r>
        <w:rPr>
          <w:sz w:val="24"/>
        </w:rPr>
        <w:tab/>
      </w:r>
      <w:r w:rsidR="009D0C47">
        <w:rPr>
          <w:sz w:val="24"/>
        </w:rPr>
        <w:t>Za dnevni red predlaže se slijedeće: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Izbor predsjednika Odbora</w:t>
      </w:r>
    </w:p>
    <w:p w:rsidRDefault="009D0C47" w:rsidP="00605371" w:rsidR="002826BA">
      <w:pPr>
        <w:jc w:val="both"/>
        <w:rPr>
          <w:sz w:val="24"/>
        </w:rPr>
      </w:pPr>
      <w:r>
        <w:rPr>
          <w:sz w:val="24"/>
        </w:rPr>
        <w:tab/>
        <w:t xml:space="preserve">2. </w:t>
      </w:r>
      <w:r w:rsidR="002826BA">
        <w:rPr>
          <w:sz w:val="24"/>
        </w:rPr>
        <w:t>Izvješće stečajnog upravitelja</w:t>
      </w:r>
      <w:r w:rsidR="00605371">
        <w:rPr>
          <w:sz w:val="24"/>
        </w:rPr>
        <w:t xml:space="preserve"> o stanju stečajne mase i tijeku</w:t>
      </w:r>
      <w:r w:rsidR="00682543">
        <w:rPr>
          <w:sz w:val="24"/>
        </w:rPr>
        <w:t xml:space="preserve"> stečajnog</w:t>
      </w:r>
      <w:r w:rsidR="00605371">
        <w:rPr>
          <w:sz w:val="24"/>
        </w:rPr>
        <w:t xml:space="preserve"> postupka</w:t>
      </w:r>
    </w:p>
    <w:p w:rsidRDefault="00682543" w:rsidP="00966068" w:rsidR="001B25C7">
      <w:pPr>
        <w:ind w:firstLine="720"/>
        <w:jc w:val="both"/>
        <w:rPr>
          <w:sz w:val="24"/>
        </w:rPr>
      </w:pPr>
      <w:r>
        <w:rPr>
          <w:sz w:val="24"/>
        </w:rPr>
        <w:t>3</w:t>
      </w:r>
      <w:r w:rsidR="001B25C7">
        <w:rPr>
          <w:sz w:val="24"/>
        </w:rPr>
        <w:t>. Razno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Na sjednicu se pozivaju: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 xml:space="preserve">1. </w:t>
      </w:r>
      <w:proofErr w:type="spellStart"/>
      <w:r>
        <w:rPr>
          <w:sz w:val="24"/>
        </w:rPr>
        <w:t>steč.</w:t>
      </w:r>
      <w:r w:rsidR="00AC5ABA">
        <w:rPr>
          <w:sz w:val="24"/>
        </w:rPr>
        <w:t>upravitelj</w:t>
      </w:r>
      <w:proofErr w:type="spellEnd"/>
      <w:r w:rsidR="00AC5ABA">
        <w:rPr>
          <w:sz w:val="24"/>
        </w:rPr>
        <w:t xml:space="preserve"> </w:t>
      </w:r>
      <w:r w:rsidR="00682543">
        <w:rPr>
          <w:sz w:val="24"/>
        </w:rPr>
        <w:t xml:space="preserve">Vlado Šokac, </w:t>
      </w:r>
      <w:proofErr w:type="spellStart"/>
      <w:r w:rsidR="00682543">
        <w:rPr>
          <w:sz w:val="24"/>
        </w:rPr>
        <w:t>dipl.oec</w:t>
      </w:r>
      <w:proofErr w:type="spellEnd"/>
      <w:r w:rsidR="00682543">
        <w:rPr>
          <w:sz w:val="24"/>
        </w:rPr>
        <w:t xml:space="preserve">., Belišće, </w:t>
      </w:r>
      <w:proofErr w:type="spellStart"/>
      <w:r w:rsidR="00682543">
        <w:rPr>
          <w:sz w:val="24"/>
        </w:rPr>
        <w:t>Bistrinci</w:t>
      </w:r>
      <w:proofErr w:type="spellEnd"/>
      <w:r w:rsidR="00682543">
        <w:rPr>
          <w:sz w:val="24"/>
        </w:rPr>
        <w:t>, Fiskulturna 12</w:t>
      </w:r>
    </w:p>
    <w:p w:rsidRDefault="009D0C47" w:rsidP="00FF719E" w:rsidR="00FF719E">
      <w:pPr>
        <w:jc w:val="both"/>
        <w:rPr>
          <w:sz w:val="24"/>
        </w:rPr>
      </w:pPr>
      <w:r>
        <w:rPr>
          <w:sz w:val="24"/>
        </w:rPr>
        <w:tab/>
        <w:t>2. Članovi Odbora vjerovnika:</w:t>
      </w:r>
    </w:p>
    <w:p w:rsidRDefault="006D3CE6" w:rsidP="00FF719E" w:rsidR="00FF719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682543">
        <w:rPr>
          <w:sz w:val="24"/>
        </w:rPr>
        <w:t>Mato Vidović, Slavonski Brod, Aleja Miroslava Krleže 33</w:t>
      </w:r>
    </w:p>
    <w:p w:rsidRDefault="00FF719E" w:rsidP="001B25C7" w:rsidR="00682543">
      <w:pPr>
        <w:jc w:val="both"/>
        <w:rPr>
          <w:sz w:val="24"/>
        </w:rPr>
      </w:pPr>
      <w:r>
        <w:rPr>
          <w:sz w:val="24"/>
        </w:rPr>
        <w:t xml:space="preserve"> </w:t>
      </w:r>
      <w:r w:rsidR="006D3CE6">
        <w:rPr>
          <w:sz w:val="24"/>
        </w:rPr>
        <w:tab/>
        <w:t xml:space="preserve">- </w:t>
      </w:r>
      <w:proofErr w:type="spellStart"/>
      <w:r w:rsidR="00682543">
        <w:rPr>
          <w:sz w:val="24"/>
        </w:rPr>
        <w:t>Javorko</w:t>
      </w:r>
      <w:proofErr w:type="spellEnd"/>
      <w:r w:rsidR="00682543">
        <w:rPr>
          <w:sz w:val="24"/>
        </w:rPr>
        <w:t xml:space="preserve"> </w:t>
      </w:r>
      <w:proofErr w:type="spellStart"/>
      <w:r w:rsidR="00682543">
        <w:rPr>
          <w:sz w:val="24"/>
        </w:rPr>
        <w:t>Bebek</w:t>
      </w:r>
      <w:proofErr w:type="spellEnd"/>
      <w:r w:rsidR="00682543">
        <w:rPr>
          <w:sz w:val="24"/>
        </w:rPr>
        <w:t xml:space="preserve">, Osijek, J. </w:t>
      </w:r>
      <w:proofErr w:type="spellStart"/>
      <w:r w:rsidR="00682543">
        <w:rPr>
          <w:sz w:val="24"/>
        </w:rPr>
        <w:t>Benešića</w:t>
      </w:r>
      <w:proofErr w:type="spellEnd"/>
      <w:r w:rsidR="00682543">
        <w:rPr>
          <w:sz w:val="24"/>
        </w:rPr>
        <w:t xml:space="preserve"> 1</w:t>
      </w:r>
    </w:p>
    <w:p w:rsidRDefault="001B25C7" w:rsidP="001B25C7" w:rsidR="001B25C7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682543">
        <w:rPr>
          <w:sz w:val="24"/>
        </w:rPr>
        <w:t xml:space="preserve">Luka </w:t>
      </w:r>
      <w:proofErr w:type="spellStart"/>
      <w:r w:rsidR="00682543">
        <w:rPr>
          <w:sz w:val="24"/>
        </w:rPr>
        <w:t>Gulan</w:t>
      </w:r>
      <w:proofErr w:type="spellEnd"/>
      <w:r w:rsidR="00682543">
        <w:rPr>
          <w:sz w:val="24"/>
        </w:rPr>
        <w:t xml:space="preserve">, </w:t>
      </w:r>
      <w:proofErr w:type="spellStart"/>
      <w:r w:rsidR="00682543">
        <w:rPr>
          <w:sz w:val="24"/>
        </w:rPr>
        <w:t>odvj</w:t>
      </w:r>
      <w:proofErr w:type="spellEnd"/>
      <w:r w:rsidR="00682543">
        <w:rPr>
          <w:sz w:val="24"/>
        </w:rPr>
        <w:t>. u Zagrebu kao pun. člana Odbora H-</w:t>
      </w:r>
      <w:proofErr w:type="spellStart"/>
      <w:r w:rsidR="00682543">
        <w:rPr>
          <w:sz w:val="24"/>
        </w:rPr>
        <w:t>Abduco</w:t>
      </w:r>
      <w:proofErr w:type="spellEnd"/>
      <w:r w:rsidR="00682543">
        <w:rPr>
          <w:sz w:val="24"/>
        </w:rPr>
        <w:t xml:space="preserve"> d.o.o.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B25C7">
        <w:rPr>
          <w:sz w:val="24"/>
        </w:rPr>
        <w:tab/>
      </w:r>
      <w:r w:rsidR="001B25C7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82543">
        <w:rPr>
          <w:sz w:val="24"/>
        </w:rPr>
        <w:t>09. ožujka 2018</w:t>
      </w:r>
      <w:r>
        <w:rPr>
          <w:sz w:val="24"/>
        </w:rPr>
        <w:t>.g.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682543">
        <w:rPr>
          <w:sz w:val="24"/>
        </w:rPr>
        <w:t xml:space="preserve">                  STEČAJNA SUTKINJA</w:t>
      </w:r>
      <w:r>
        <w:rPr>
          <w:sz w:val="24"/>
        </w:rPr>
        <w:t>:</w:t>
      </w: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9D0C47">
        <w:rPr>
          <w:sz w:val="24"/>
        </w:rPr>
        <w:t xml:space="preserve">                </w:t>
      </w:r>
      <w:r w:rsidR="000E05F9">
        <w:rPr>
          <w:sz w:val="24"/>
        </w:rPr>
        <w:t xml:space="preserve">                   </w:t>
      </w:r>
      <w:r w:rsidR="00313709">
        <w:rPr>
          <w:sz w:val="24"/>
        </w:rPr>
        <w:t xml:space="preserve">  </w:t>
      </w:r>
      <w:r w:rsidR="00D77F5D">
        <w:rPr>
          <w:sz w:val="24"/>
        </w:rPr>
        <w:t xml:space="preserve">  </w:t>
      </w:r>
      <w:smartTag w:element="PersonName" w:uri="urn:schemas-microsoft-com:office:smarttags">
        <w:r w:rsidR="009D0C47">
          <w:rPr>
            <w:sz w:val="24"/>
          </w:rPr>
          <w:t>Vesna Vukelić</w:t>
        </w:r>
      </w:smartTag>
      <w:r w:rsidR="009D0C47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3774FD" w:rsidP="003774FD" w:rsidR="003774F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B25C7" w:rsidR="001B25C7">
      <w:r>
        <w:rPr>
          <w:sz w:val="24"/>
        </w:rPr>
        <w:t>Dostaviti putem mrežne st</w:t>
      </w:r>
      <w:r w:rsidR="00C93232">
        <w:rPr>
          <w:sz w:val="24"/>
        </w:rPr>
        <w:t>r</w:t>
      </w:r>
      <w:r>
        <w:rPr>
          <w:sz w:val="24"/>
        </w:rPr>
        <w:t>anice e-Oglasna ploča sudova</w:t>
      </w:r>
    </w:p>
    <w:sectPr w:rsidR="001B25C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62B1A"/>
    <w:multiLevelType w:val="hybridMultilevel"/>
    <w:tmpl w:val="906CED94"/>
    <w:lvl w:tplc="85243F22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F37"/>
    <w:rsid w:val="00063323"/>
    <w:rsid w:val="000E0107"/>
    <w:rsid w:val="000E05F9"/>
    <w:rsid w:val="00122F37"/>
    <w:rsid w:val="0017611C"/>
    <w:rsid w:val="001B25C7"/>
    <w:rsid w:val="001D47C4"/>
    <w:rsid w:val="001D5579"/>
    <w:rsid w:val="002826BA"/>
    <w:rsid w:val="002E382F"/>
    <w:rsid w:val="002F53C7"/>
    <w:rsid w:val="00313709"/>
    <w:rsid w:val="003774FD"/>
    <w:rsid w:val="00433428"/>
    <w:rsid w:val="00441E44"/>
    <w:rsid w:val="004C2C67"/>
    <w:rsid w:val="005126AD"/>
    <w:rsid w:val="00520FB7"/>
    <w:rsid w:val="00541C95"/>
    <w:rsid w:val="005D7A76"/>
    <w:rsid w:val="00605371"/>
    <w:rsid w:val="00660337"/>
    <w:rsid w:val="00682543"/>
    <w:rsid w:val="00685691"/>
    <w:rsid w:val="006C46AF"/>
    <w:rsid w:val="006D3CE6"/>
    <w:rsid w:val="007457FD"/>
    <w:rsid w:val="00750DC0"/>
    <w:rsid w:val="00772E06"/>
    <w:rsid w:val="008519F9"/>
    <w:rsid w:val="008F39B0"/>
    <w:rsid w:val="0091683B"/>
    <w:rsid w:val="00966068"/>
    <w:rsid w:val="009B4DBC"/>
    <w:rsid w:val="009D0C47"/>
    <w:rsid w:val="00A4442F"/>
    <w:rsid w:val="00AA17A3"/>
    <w:rsid w:val="00AB2767"/>
    <w:rsid w:val="00AC5ABA"/>
    <w:rsid w:val="00AE12ED"/>
    <w:rsid w:val="00B30DE1"/>
    <w:rsid w:val="00B60568"/>
    <w:rsid w:val="00C5031B"/>
    <w:rsid w:val="00C9168F"/>
    <w:rsid w:val="00C93232"/>
    <w:rsid w:val="00CD3818"/>
    <w:rsid w:val="00CE3C0A"/>
    <w:rsid w:val="00D64CE5"/>
    <w:rsid w:val="00D663ED"/>
    <w:rsid w:val="00D66CE4"/>
    <w:rsid w:val="00D77F5D"/>
    <w:rsid w:val="00E318FD"/>
    <w:rsid w:val="00E4444E"/>
    <w:rsid w:val="00F8013F"/>
    <w:rsid w:val="00FC06B9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9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9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
na P-33/2018-uvid</izvorni_sadrzaj>
    <derivirana_varijabla naziv="DomainObject.Predmet.PrimjedbaSuca_1">čl. 110 st.1  SZ
na P-33/2018-uvid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  <item>Gabrijel Zovak</item>
      <item>Danijela Kovačević</item>
      <item>Vlado Šokac</item>
    </izvorni_sadrzaj>
    <derivirana_varijabla naziv="DomainObject.Predmet.OstaliListFormated_1">
      <item>MATO VIDOVIĆ</item>
      <item>Gabrijel Zovak</item>
      <item>Danijela Kovačević</item>
      <item>Vlado Šokac</item>
    </derivirana_varijabla>
  </DomainObject.Predmet.OstaliListFormated>
  <DomainObject.Predmet.OstaliList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FormatedOIB>
  <DomainObject.Predmet.OstaliListFormatedWithAdress>
    <izvorni_sadrzaj>
      <item>MATO VIDOVIĆ, ALEJA MIROSLAVA KRLEŽE 33, 35000 Slavonski Brod</item>
      <item>Gabrijel Zovak</item>
      <item>Danijela Kovačević</item>
      <item>Vlado Šokac</item>
    </izvorni_sadrzaj>
    <derivirana_varijabla naziv="DomainObject.Predmet.OstaliListFormatedWithAdress_1">
      <item>MATO VIDOVIĆ, ALEJA MIROSLAVA KRLEŽE 33, 35000 Slavonski Brod</item>
      <item>Gabrijel Zovak</item>
      <item>Danijela Kovačević</item>
      <item>Vlado Šokac</item>
    </derivirana_varijabla>
  </DomainObject.Predmet.OstaliListFormatedWithAdress>
  <DomainObject.Predmet.OstaliListFormatedWithAdressOIB>
    <izvorni_sadrzaj>
      <item>MATO VIDOVIĆ, OIB 41680254755, ALEJA MIROSLAVA KRLEŽE 33, 35000 Slavonski Brod</item>
      <item>Gabrijel Zovak, OIB 24215447839</item>
      <item>Danijela Kovačević, OIB 59660870053</item>
      <item>Vlado Šokac, OIB 95457319937</item>
    </izvorni_sadrzaj>
    <derivirana_varijabla naziv="DomainObject.Predmet.OstaliListFormatedWithAdressOIB_1">
      <item>MATO VIDOVIĆ, OIB 41680254755, ALEJA MIROSLAVA KRLEŽE 33, 35000 Slavonski Brod</item>
      <item>Gabrijel Zovak, OIB 24215447839</item>
      <item>Danijela Kovačević, OIB 59660870053</item>
      <item>Vlado Šokac, OIB 95457319937</item>
    </derivirana_varijabla>
  </DomainObject.Predmet.OstaliListFormatedWithAdressOIB>
  <DomainObject.Predmet.OstaliListNazivFormated>
    <izvorni_sadrzaj>
      <item>MATO VIDOVIĆ</item>
      <item>Gabrijel Zovak</item>
      <item>Danijela Kovačević</item>
      <item>Vlado Šokac</item>
    </izvorni_sadrzaj>
    <derivirana_varijabla naziv="DomainObject.Predmet.OstaliListNazivFormated_1">
      <item>MATO VIDOVIĆ</item>
      <item>Gabrijel Zovak</item>
      <item>Danijela Kovačević</item>
      <item>Vlado Šokac</item>
    </derivirana_varijabla>
  </DomainObject.Predmet.OstaliListNazivFormated>
  <DomainObject.Predmet.OstaliListNazivFormatedOIB>
    <izvorni_sadrzaj>
      <item>MATO VIDOVIĆ, OIB 41680254755</item>
      <item>Gabrijel Zovak, OIB 24215447839</item>
      <item>Danijela Kovačević, OIB 59660870053</item>
      <item>Vlado Šokac, OIB 95457319937</item>
    </izvorni_sadrzaj>
    <derivirana_varijabla naziv="DomainObject.Predmet.OstaliListNazivFormatedOIB_1">
      <item>MATO VIDOVIĆ, OIB 41680254755</item>
      <item>Gabrijel Zovak, OIB 24215447839</item>
      <item>Danijela Kovačević, OIB 59660870053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  <item>Gabrijel Zovak</item>
      <item>Danijela Kovačević</item>
      <item>Vlado Šokac</item>
    </izvorni_sadrzaj>
    <derivirana_varijabla naziv="DomainObject.Predmet.SudioniciListNaziv_1">
      <item>Financijska agencija</item>
      <item>VIDOVIĆ PROMET d. o. o. za trgovinu i usluge</item>
      <item>MATO VIDOVIĆ</item>
      <item>Gabrijel Zovak</item>
      <item>Danijela Kovačević</item>
      <item>Vlado Šokac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  <item>, OIB 24215447839</item>
      <item>, OIB 59660870053</item>
      <item>, OIB 95457319937</item>
    </izvorni_sadrzaj>
    <derivirana_varijabla naziv="DomainObject.Predmet.SudioniciListNazivOIB_1">
      <item>, OIB 85821130368</item>
      <item>, OIB 88319947442</item>
      <item>, OIB 41680254755</item>
      <item>, OIB 24215447839</item>
      <item>, OIB 59660870053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185</properties:Words>
  <properties:Characters>962</properties:Characters>
  <properties:Lines>47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2018-03-09T08:33:00Z</dcterms:created>
  <dc:creator>Trgovacki sud</dc:creator>
  <cp:lastModifiedBy>wsadmin</cp:lastModifiedBy>
  <cp:lastPrinted>2016-09-16T10:27:00Z</cp:lastPrinted>
  <dcterms:modified xmlns:xsi="http://www.w3.org/2001/XMLSchema-instance" xsi:type="dcterms:W3CDTF">2018-03-09T12:42:00Z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prvu sjednicu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