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5c1c" w14:paraId="4255c1c" w:rsidRDefault="00734241" w:rsidP="00734241" w:rsidR="00734241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  <w:t>1.St-1328/2016</w:t>
      </w:r>
    </w:p>
    <w:p w:rsidRDefault="00734241" w:rsidP="00734241" w:rsidR="00734241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70280" cx="7232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241" w:rsidP="00734241" w:rsidR="00734241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734241" w:rsidP="00734241" w:rsidR="00734241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734241" w:rsidP="00734241" w:rsidR="00734241">
      <w:pPr>
        <w:jc w:val="both"/>
        <w:rPr>
          <w:b/>
          <w:highlight w:val="yellow"/>
        </w:rPr>
      </w:pPr>
      <w:r>
        <w:rPr>
          <w:b/>
          <w:bCs/>
        </w:rPr>
        <w:t xml:space="preserve">Sukoišanska 6, Split      </w:t>
      </w:r>
    </w:p>
    <w:p w:rsidRDefault="00734241" w:rsidP="00734241" w:rsidR="00734241">
      <w:pPr>
        <w:spacing w:after="200" w:before="200"/>
        <w:jc w:val="center"/>
        <w:rPr>
          <w:b/>
          <w:bCs/>
          <w:spacing w:val="60"/>
        </w:rPr>
      </w:pPr>
    </w:p>
    <w:p w:rsidRDefault="00734241" w:rsidP="00734241" w:rsidR="00734241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U  IME REPUBLIKE HRVATSKE</w:t>
      </w:r>
    </w:p>
    <w:p w:rsidRDefault="00734241" w:rsidP="00734241" w:rsidR="00734241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734241" w:rsidP="00734241" w:rsidR="00734241">
      <w:pPr>
        <w:pStyle w:val="Bezproreda"/>
        <w:jc w:val="center"/>
        <w:rPr>
          <w:b/>
        </w:rPr>
      </w:pPr>
    </w:p>
    <w:p w:rsidRDefault="00734241" w:rsidP="00734241" w:rsidR="00734241">
      <w:pPr>
        <w:ind w:firstLine="708"/>
      </w:pPr>
      <w:r>
        <w:t>Trgovački sud u Splitu, po sucu ovog suda Velimiru Vukoviću, kao stečajnom sucu, u stečajnom postupku nad stečajnim dužnikom: ŽEPČE d.o.o. u stečaju Split, Kopilica 47 B, OIB: 59976304574 ,  zastupanog po stečajnom  upravitelju mr. sc. Jozo Jelavić iz Zagreba, Pavla Hatza 9, OIB: 79433837132, dana 16. travnja 2018. godine,</w:t>
      </w:r>
    </w:p>
    <w:p w:rsidRDefault="00734241" w:rsidP="00734241" w:rsidR="00734241">
      <w:pPr>
        <w:pStyle w:val="Bezproreda"/>
      </w:pPr>
    </w:p>
    <w:p w:rsidRDefault="00734241" w:rsidP="00734241" w:rsidR="00734241">
      <w:pPr>
        <w:pStyle w:val="Bezproreda"/>
        <w:jc w:val="center"/>
      </w:pPr>
      <w:r>
        <w:t>r i j e š i o  j e</w:t>
      </w:r>
    </w:p>
    <w:p w:rsidRDefault="00734241" w:rsidP="00734241" w:rsidR="00734241">
      <w:pPr>
        <w:pStyle w:val="Bezproreda"/>
        <w:jc w:val="both"/>
      </w:pPr>
    </w:p>
    <w:p w:rsidRDefault="00734241" w:rsidP="00734241" w:rsidR="00734241">
      <w:pPr>
        <w:jc w:val="both"/>
      </w:pPr>
      <w:r>
        <w:rPr>
          <w:bCs/>
        </w:rPr>
        <w:t>I.</w:t>
      </w:r>
      <w:r>
        <w:rPr>
          <w:bCs/>
        </w:rPr>
        <w:tab/>
      </w:r>
      <w:r>
        <w:t>Obustavlja se i zaključuje stečajni postupak nad dužnikom ŽEPČE d.o.o. u stečaju Split, Kopilica 47 B, OIB: 59976304574.</w:t>
      </w:r>
    </w:p>
    <w:p w:rsidRDefault="00734241" w:rsidP="00734241" w:rsidR="00734241">
      <w:pPr>
        <w:pStyle w:val="Odlomakpopisa"/>
        <w:ind w:left="840"/>
        <w:jc w:val="both"/>
      </w:pPr>
      <w:r>
        <w:t xml:space="preserve"> </w:t>
      </w:r>
    </w:p>
    <w:p w:rsidRDefault="00734241" w:rsidP="00734241" w:rsidR="00734241">
      <w:pPr>
        <w:jc w:val="both"/>
      </w:pPr>
      <w:r>
        <w:t>II.</w:t>
      </w:r>
      <w:r>
        <w:tab/>
        <w:t xml:space="preserve"> Stečajni upravitelj mr. sc. Jozo Jelavić iz Zagreba, Pavla Hatza 9, OIB: 79433837132,   ovlašten je i nakon zaključenja stečajnog postupka u ime stečajnog dužnika, a za račun stečajne mase, unovčiti imovinu dužnika i prikupljanjem sredstava podmiriti nastale troškove stečajnog postupka, a eventualni ostatak uplatiti u Fond za pokriće troškova stečajnog postupka, te o obavljenim radnjama podnijeti izvješće stečajnom sudu.</w:t>
      </w:r>
    </w:p>
    <w:p w:rsidRDefault="00734241" w:rsidP="00734241" w:rsidR="00734241">
      <w:pPr>
        <w:jc w:val="both"/>
      </w:pPr>
    </w:p>
    <w:p w:rsidRDefault="00734241" w:rsidP="00734241" w:rsidR="00734241">
      <w:pPr>
        <w:pStyle w:val="Bezproreda"/>
        <w:jc w:val="both"/>
        <w:rPr>
          <w:bCs/>
        </w:rPr>
      </w:pPr>
      <w:r>
        <w:t>III.</w:t>
      </w:r>
      <w:r>
        <w:rPr>
          <w:bCs/>
        </w:rPr>
        <w:tab/>
        <w:t>Ovo rješenje će se objaviti na mrežnoj stranici e-Oglasna ploča sudova.</w:t>
      </w:r>
    </w:p>
    <w:p w:rsidRDefault="00734241" w:rsidP="00734241" w:rsidR="00734241">
      <w:pPr>
        <w:jc w:val="both"/>
      </w:pPr>
    </w:p>
    <w:p w:rsidRDefault="00734241" w:rsidP="00734241" w:rsidR="00734241">
      <w:pPr>
        <w:pStyle w:val="Bezproreda"/>
      </w:pPr>
      <w:r>
        <w:t xml:space="preserve"> IV.</w:t>
      </w:r>
      <w:r>
        <w:tab/>
        <w:t xml:space="preserve">Registarski odjel ovog suda će nakon pravomoćnosti rješenja izvršiti brisanje stečajnog dužnika iz sudskog registra. </w:t>
      </w:r>
    </w:p>
    <w:p w:rsidRDefault="00734241" w:rsidP="00734241" w:rsidR="00734241">
      <w:pPr>
        <w:jc w:val="both"/>
      </w:pPr>
    </w:p>
    <w:p w:rsidRDefault="00734241" w:rsidP="00734241" w:rsidR="00734241">
      <w:pPr>
        <w:jc w:val="center"/>
      </w:pPr>
      <w:r>
        <w:t>Obrazloženje</w:t>
      </w:r>
    </w:p>
    <w:p w:rsidRDefault="00734241" w:rsidP="00734241" w:rsidR="00734241">
      <w:pPr>
        <w:pStyle w:val="Bezproreda"/>
        <w:jc w:val="both"/>
      </w:pPr>
    </w:p>
    <w:p w:rsidRDefault="00734241" w:rsidP="00734241" w:rsidR="00734241">
      <w:pPr>
        <w:jc w:val="both"/>
      </w:pPr>
      <w:r>
        <w:t xml:space="preserve">           Rješenjem ovog suda broj 1.St-1328/2016 od 11. siječnja 2018. godine otvoren je stečajni postupak nad stečajnim dužnikom  ŽEPČE d.o.o. u  Split, Kopilica 47 B, OIB: 59976304574. Istim rješenjem za stečačajnog upravitelja imenovan je mr. sc. Jozo Jelavić iz Zagreba, Pavla Hatza 9, OIB: 79433837132. </w:t>
      </w:r>
    </w:p>
    <w:p w:rsidRDefault="00734241" w:rsidP="00734241" w:rsidR="0073424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</w:p>
    <w:p w:rsidRDefault="00734241" w:rsidP="00734241" w:rsidR="00734241">
      <w:pPr>
        <w:pStyle w:val="Bezproreda"/>
        <w:ind w:firstLine="708"/>
      </w:pPr>
      <w:r>
        <w:t>Na ispitnom ročištu od 23.ožujka 2018.godine ispitane su prijave tražbina stečajnih vjerovnika , koje su utvrđene u rješenju od 23.ožujka 2018.godine, a koje rješenje je postalo pravomoćno dana  09.travnja 2018.godine.</w:t>
      </w:r>
    </w:p>
    <w:p w:rsidRDefault="00734241" w:rsidP="00734241" w:rsidR="00734241">
      <w:pPr>
        <w:pStyle w:val="Bezproreda"/>
      </w:pPr>
    </w:p>
    <w:p w:rsidRDefault="00734241" w:rsidP="00734241" w:rsidR="00734241">
      <w:pPr>
        <w:ind w:firstLine="708"/>
        <w:jc w:val="both"/>
      </w:pPr>
    </w:p>
    <w:p w:rsidRDefault="00734241" w:rsidP="00734241" w:rsidR="00734241">
      <w:pPr>
        <w:ind w:firstLine="708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1.St-1328/2016</w:t>
      </w:r>
    </w:p>
    <w:p w:rsidRDefault="00734241" w:rsidP="00734241" w:rsidR="00734241">
      <w:pPr>
        <w:ind w:firstLine="708"/>
        <w:jc w:val="both"/>
      </w:pPr>
    </w:p>
    <w:p w:rsidRDefault="00734241" w:rsidP="00734241" w:rsidR="00734241">
      <w:pPr>
        <w:ind w:firstLine="708"/>
        <w:jc w:val="both"/>
      </w:pPr>
      <w:r>
        <w:t xml:space="preserve">Stečajni upravitelj je izvješću o gospodarskom položaju dužnika od 14.ožujka 2018.godine, predložio obustavu i zaključenje stečajnog postupka zbog nedostatnosti sredstava za podmirenje troškova postupka. </w:t>
      </w:r>
    </w:p>
    <w:p w:rsidRDefault="00734241" w:rsidP="00734241" w:rsidR="00734241">
      <w:pPr>
        <w:pStyle w:val="Bezproreda"/>
      </w:pPr>
    </w:p>
    <w:p w:rsidRDefault="00734241" w:rsidP="00734241" w:rsidR="00734241">
      <w:pPr>
        <w:pStyle w:val="Bezproreda"/>
      </w:pPr>
      <w:r>
        <w:tab/>
        <w:t>Na izvještajnom ročištu od 23.ožujka 2018.godine, koje je održano nakon ispitnog ročišta, prisutni vjerovnici čije su tražbine utvrđene u ovom stečajnom postupku i to Republika Hrvatska, prihvatili su predmetno izvješće stečajnog upravitelja bez primjedbi, te se suglasili s prijedlogom stečajnog upravitelja da se u ovom postupku pristupi obustavi i zaključenju stečajnog postupka nad dužnikom na temelju odredbe čl.293 Stečajnog zakona.</w:t>
      </w:r>
    </w:p>
    <w:p w:rsidRDefault="00734241" w:rsidP="00734241" w:rsidR="00734241">
      <w:pPr>
        <w:pStyle w:val="Bezproreda"/>
      </w:pPr>
    </w:p>
    <w:p w:rsidRDefault="00734241" w:rsidP="00734241" w:rsidR="00734241">
      <w:pPr>
        <w:pStyle w:val="Bezproreda"/>
      </w:pPr>
      <w:r>
        <w:t xml:space="preserve">  </w:t>
      </w:r>
      <w:r>
        <w:tab/>
        <w:t xml:space="preserve"> Kako se niti jedan vjerovnik nije protivio obustavi postupka, te kako je ovaj sud utvrdio da su ispunjene pretpostavke za obustavu i zaključenje stečajnog postupka nad dužnikom  ŽEPČE d.o.o. u stečaju Split, Kopilica 47 B, OIB: 59976304574, zbog nedostatnosti stečajne mase za namirenje troškova  postupka, to je na temelju  odredbe čl. čl. 293. i. čl.12 Stečajnog zakona (Narodne novine broj 71/15 i 104/17)  odlučeno kao u izreci pod točkama I. do IV.</w:t>
      </w:r>
    </w:p>
    <w:p w:rsidRDefault="00734241" w:rsidP="00734241" w:rsidR="00734241">
      <w:pPr>
        <w:pStyle w:val="Bezproreda"/>
      </w:pPr>
    </w:p>
    <w:p w:rsidRDefault="00734241" w:rsidP="00734241" w:rsidR="00734241">
      <w:pPr>
        <w:pStyle w:val="Bezproreda"/>
        <w:jc w:val="center"/>
      </w:pPr>
      <w:r>
        <w:t>U Splitu, 16.travnja 2018.godine</w:t>
      </w:r>
    </w:p>
    <w:p w:rsidRDefault="00734241" w:rsidP="00734241" w:rsidR="00734241">
      <w:pPr>
        <w:pStyle w:val="Bezproreda"/>
      </w:pPr>
    </w:p>
    <w:p w:rsidRDefault="00734241" w:rsidP="00734241" w:rsidR="00734241">
      <w:pPr>
        <w:pStyle w:val="Bezproreda"/>
        <w:ind w:left="6372"/>
        <w:jc w:val="both"/>
        <w:rPr>
          <w:bCs/>
        </w:rPr>
      </w:pPr>
      <w:r>
        <w:rPr>
          <w:bCs/>
        </w:rPr>
        <w:t>S U D A C</w:t>
      </w:r>
    </w:p>
    <w:p w:rsidRDefault="00734241" w:rsidP="00734241" w:rsidR="00734241">
      <w:pPr>
        <w:pStyle w:val="Bezproreda"/>
        <w:ind w:left="6372"/>
        <w:jc w:val="both"/>
        <w:rPr>
          <w:bCs/>
        </w:rPr>
      </w:pPr>
    </w:p>
    <w:p w:rsidRDefault="00734241" w:rsidP="00734241" w:rsidR="00734241">
      <w:pPr>
        <w:pStyle w:val="Bezproreda"/>
        <w:ind w:left="6372"/>
        <w:jc w:val="both"/>
        <w:rPr>
          <w:bCs/>
        </w:rPr>
      </w:pPr>
      <w:r>
        <w:rPr>
          <w:bCs/>
        </w:rPr>
        <w:t xml:space="preserve">Velimir Vuković </w:t>
      </w:r>
    </w:p>
    <w:p w:rsidRDefault="00734241" w:rsidP="00734241" w:rsidR="00734241"/>
    <w:p w:rsidRDefault="00734241" w:rsidP="00734241" w:rsidR="00734241">
      <w:pPr>
        <w:pStyle w:val="Uputaopravnomlijeku"/>
        <w:rPr>
          <w:b/>
          <w:lang w:eastAsia="ar-SA"/>
        </w:rPr>
      </w:pPr>
      <w:r>
        <w:rPr>
          <w:b/>
        </w:rPr>
        <w:t>Uputa o pravnom lijeku:</w:t>
      </w:r>
    </w:p>
    <w:p w:rsidRDefault="00734241" w:rsidP="00734241" w:rsidR="00734241">
      <w:pPr>
        <w:pStyle w:val="Uputatekst"/>
      </w:pPr>
      <w:r>
        <w:t>Protiv ovog rješenja dopuštena je žalba Visokom trgovačkom sudu RH u Zagrebu. Žalba se podnosi putem ovog suda u 3 primjerka u roku od 8 dana od dana primitka pisanog otpravka ovog rješenja  odnosno  u roku od 8 dana nakon isteka roka objave rješenja na e-oglasnoj ploči ovog suda.</w:t>
      </w: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34241" w:rsidP="00734241" w:rsidR="00734241">
      <w:pPr>
        <w:jc w:val="both"/>
      </w:pPr>
      <w:r>
        <w:t>DNA:</w:t>
      </w:r>
    </w:p>
    <w:p w:rsidRDefault="00734241" w:rsidP="00734241" w:rsidR="00734241">
      <w:pPr>
        <w:pStyle w:val="Odlomakpopisa"/>
        <w:numPr>
          <w:ilvl w:val="0"/>
          <w:numId w:val="1"/>
        </w:numPr>
        <w:jc w:val="both"/>
      </w:pPr>
      <w:r>
        <w:t>stečajnom upravitelju Jozo Jelavić iz Zagreba, Pavla Hatza 9</w:t>
      </w:r>
    </w:p>
    <w:p w:rsidRDefault="00734241" w:rsidP="00734241" w:rsidR="00734241">
      <w:pPr>
        <w:pStyle w:val="Odlomakpopisa"/>
        <w:numPr>
          <w:ilvl w:val="0"/>
          <w:numId w:val="1"/>
        </w:numPr>
        <w:jc w:val="both"/>
      </w:pPr>
      <w:r>
        <w:t>FINA-Split</w:t>
      </w:r>
    </w:p>
    <w:p w:rsidRDefault="00734241" w:rsidP="00734241" w:rsidR="00734241">
      <w:pPr>
        <w:pStyle w:val="Odlomakpopisa"/>
        <w:numPr>
          <w:ilvl w:val="0"/>
          <w:numId w:val="1"/>
        </w:numPr>
        <w:jc w:val="both"/>
      </w:pPr>
      <w:r>
        <w:t>Županijsko državno odvjetništvo u Splitu</w:t>
      </w:r>
    </w:p>
    <w:p w:rsidRDefault="00734241" w:rsidP="00734241" w:rsidR="00734241">
      <w:pPr>
        <w:pStyle w:val="Odlomakpopisa"/>
        <w:numPr>
          <w:ilvl w:val="0"/>
          <w:numId w:val="1"/>
        </w:numPr>
        <w:jc w:val="both"/>
      </w:pPr>
      <w:r>
        <w:t>Porezna uprava Split</w:t>
      </w:r>
    </w:p>
    <w:p w:rsidRDefault="00734241" w:rsidP="00734241" w:rsidR="00734241">
      <w:pPr>
        <w:pStyle w:val="Odlomakpopisa"/>
        <w:numPr>
          <w:ilvl w:val="0"/>
          <w:numId w:val="1"/>
        </w:numPr>
        <w:jc w:val="both"/>
      </w:pPr>
      <w:r>
        <w:t>Stečajna pisarnica</w:t>
      </w:r>
    </w:p>
    <w:p w:rsidRDefault="00734241" w:rsidP="00734241" w:rsidR="00734241">
      <w:pPr>
        <w:pStyle w:val="Odlomakpopisa"/>
        <w:numPr>
          <w:ilvl w:val="0"/>
          <w:numId w:val="1"/>
        </w:numPr>
        <w:jc w:val="both"/>
      </w:pPr>
      <w:r>
        <w:t>Registar suda, po pravomoćnosti rješenja</w:t>
      </w:r>
    </w:p>
    <w:p w:rsidRDefault="00734241" w:rsidP="00734241" w:rsidR="00734241">
      <w:pPr>
        <w:pStyle w:val="Odlomakpopisa"/>
        <w:numPr>
          <w:ilvl w:val="0"/>
          <w:numId w:val="1"/>
        </w:numPr>
        <w:jc w:val="both"/>
      </w:pPr>
      <w:r>
        <w:t>Mrežna stranice e-oglasna ploča sudova</w:t>
      </w:r>
    </w:p>
    <w:p w:rsidRDefault="00734241" w:rsidP="00734241" w:rsidR="00734241">
      <w:pPr>
        <w:pStyle w:val="Odlomakpopisa"/>
        <w:jc w:val="both"/>
      </w:pPr>
    </w:p>
    <w:p w:rsidRDefault="00734241" w:rsidP="00734241" w:rsidR="00734241">
      <w:pPr>
        <w:jc w:val="both"/>
      </w:pPr>
    </w:p>
    <w:p w:rsidRDefault="00734241" w:rsidP="00734241" w:rsidR="00734241">
      <w:pPr>
        <w:jc w:val="both"/>
      </w:pPr>
    </w:p>
    <w:p w:rsidRDefault="00734241" w:rsidP="00734241" w:rsidR="00734241"/>
    <w:p w:rsidRDefault="00734241" w:rsidP="00734241" w:rsidR="00734241"/>
    <w:p w:rsidRDefault="00734241" w:rsidP="00734241" w:rsidR="00734241"/>
    <w:p w:rsidRDefault="00C913D1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EB3A58"/>
    <w:multiLevelType w:val="hybridMultilevel"/>
    <w:tmpl w:val="6EA66BEC"/>
    <w:lvl w:tplc="2C401F6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4241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41837"/>
    <w:rsid w:val="006A3B07"/>
    <w:rsid w:val="00734241"/>
    <w:rsid w:val="00735D8B"/>
    <w:rsid w:val="007766AB"/>
    <w:rsid w:val="008A10ED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913D1"/>
    <w:rsid w:val="00CD066E"/>
    <w:rsid w:val="00D41B11"/>
    <w:rsid w:val="00D47954"/>
    <w:rsid w:val="00DB228F"/>
    <w:rsid w:val="00DE53A8"/>
    <w:rsid w:val="00E72187"/>
    <w:rsid w:val="00EF5686"/>
    <w:rsid w:val="00F82D1F"/>
    <w:rsid w:val="00FD43E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4241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34241"/>
    <w:rPr>
      <w:rFonts w:cs="Times New Roman"/>
      <w:szCs w:val="24"/>
    </w:rPr>
  </w:style>
  <w:style w:styleId="Odlomakpopisa" w:type="paragraph">
    <w:name w:val="List Paragraph"/>
    <w:basedOn w:val="Normal"/>
    <w:uiPriority w:val="34"/>
    <w:qFormat/>
    <w:rsid w:val="00734241"/>
    <w:pPr>
      <w:ind w:left="720"/>
      <w:contextualSpacing/>
    </w:pPr>
    <w:rPr>
      <w:rFonts w:cstheme="minorBidi"/>
      <w:szCs w:val="22"/>
    </w:rPr>
  </w:style>
  <w:style w:customStyle="true" w:styleId="Uputaopravnomlijeku" w:type="paragraph">
    <w:name w:val="Uputa o pravnom lijeku"/>
    <w:basedOn w:val="Normal"/>
    <w:next w:val="Normal"/>
    <w:qFormat/>
    <w:rsid w:val="00734241"/>
    <w:pPr>
      <w:keepNext/>
      <w:spacing w:after="120" w:before="360"/>
    </w:pPr>
    <w:rPr>
      <w:rFonts w:cstheme="minorBidi"/>
    </w:rPr>
  </w:style>
  <w:style w:customStyle="true" w:styleId="UputatekstChar" w:type="character">
    <w:name w:val="Uputa_tekst Char"/>
    <w:basedOn w:val="Zadanifontodlomka"/>
    <w:link w:val="Uputatekst"/>
    <w:locked/>
    <w:rsid w:val="00734241"/>
  </w:style>
  <w:style w:customStyle="true" w:styleId="Uputatekst" w:type="paragraph">
    <w:name w:val="Uputa_tekst"/>
    <w:basedOn w:val="Normal"/>
    <w:link w:val="UputatekstChar"/>
    <w:qFormat/>
    <w:rsid w:val="00734241"/>
    <w:pPr>
      <w:spacing w:after="120"/>
      <w:jc w:val="both"/>
    </w:pPr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42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42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1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3D1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13D1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13D1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13D1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4241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34241"/>
    <w:rPr>
      <w:rFonts w:cs="Times New Roman"/>
      <w:szCs w:val="24"/>
    </w:rPr>
  </w:style>
  <w:style w:styleId="Odlomakpopisa" w:type="paragraph">
    <w:name w:val="List Paragraph"/>
    <w:basedOn w:val="Normal"/>
    <w:uiPriority w:val="34"/>
    <w:qFormat/>
    <w:rsid w:val="00734241"/>
    <w:pPr>
      <w:ind w:left="720"/>
      <w:contextualSpacing/>
    </w:pPr>
    <w:rPr>
      <w:rFonts w:cstheme="minorBidi"/>
      <w:szCs w:val="22"/>
    </w:rPr>
  </w:style>
  <w:style w:customStyle="1" w:styleId="Uputaopravnomlijeku" w:type="paragraph">
    <w:name w:val="Uputa o pravnom lijeku"/>
    <w:basedOn w:val="Normal"/>
    <w:next w:val="Normal"/>
    <w:qFormat/>
    <w:rsid w:val="00734241"/>
    <w:pPr>
      <w:keepNext/>
      <w:spacing w:after="120" w:before="360"/>
    </w:pPr>
    <w:rPr>
      <w:rFonts w:cstheme="minorBidi"/>
    </w:rPr>
  </w:style>
  <w:style w:customStyle="1" w:styleId="UputatekstChar" w:type="character">
    <w:name w:val="Uputa_tekst Char"/>
    <w:basedOn w:val="Zadanifontodlomka"/>
    <w:link w:val="Uputatekst"/>
    <w:locked/>
    <w:rsid w:val="00734241"/>
  </w:style>
  <w:style w:customStyle="1" w:styleId="Uputatekst" w:type="paragraph">
    <w:name w:val="Uputa_tekst"/>
    <w:basedOn w:val="Normal"/>
    <w:link w:val="UputatekstChar"/>
    <w:qFormat/>
    <w:rsid w:val="00734241"/>
    <w:pPr>
      <w:spacing w:after="120"/>
      <w:jc w:val="both"/>
    </w:pPr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42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42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1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3D1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13D1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13D1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13D1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762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St-1328/2016</izvorni_sadrzaj>
    <derivirana_varijabla naziv="DomainObject.Predmet.OznakaBroj_1">St-1328/2016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ŽEPČE d.o.o. za ugostiteljstvo i turizam u stečaju zastupanog po punomoćniku Zvonko Jukić</izvorni_sadrzaj>
    <derivirana_varijabla naziv="DomainObject.Predmet.ProtustrankaFormated_1">  ŽEPČE d.o.o. za ugostiteljstvo i turizam u stečaju zastupanog po punomoćniku Zvonko Jukić</derivirana_varijabla>
  </DomainObject.Predmet.ProtustrankaFormated>
  <DomainObject.Predmet.ProtustrankaFormatedOIB>
    <izvorni_sadrzaj>  ŽEPČE d.o.o. za ugostiteljstvo i turizam u stečaju, OIB 59976304574 zastupanog po punomoćniku Zvonko Jukić</izvorni_sadrzaj>
    <derivirana_varijabla naziv="DomainObject.Predmet.ProtustrankaFormatedOIB_1">  ŽEPČE d.o.o. za ugostiteljstvo i turizam u stečaju, OIB 59976304574 zastupanog po punomoćniku Zvonko Jukić</derivirana_varijabla>
  </DomainObject.Predmet.ProtustrankaFormatedOIB>
  <DomainObject.Predmet.ProtustrankaFormatedWithAdress>
    <izvorni_sadrzaj> ŽEPČE d.o.o. za ugostiteljstvo i turizam u stečaju, Kopilica 47 B, 21000 Split zastupanog po punomoćniku Zvonko Jukić</izvorni_sadrzaj>
    <derivirana_varijabla naziv="DomainObject.Predmet.ProtustrankaFormatedWithAdress_1"> ŽEPČE d.o.o. za ugostiteljstvo i turizam u stečaju, Kopilica 47 B, 21000 Split zastupanog po punomoćniku Zvonko Jukić</derivirana_varijabla>
  </DomainObject.Predmet.ProtustrankaFormatedWithAdress>
  <DomainObject.Predmet.ProtustrankaFormatedWithAdressOIB>
    <izvorni_sadrzaj> ŽEPČE d.o.o. za ugostiteljstvo i turizam u stečaju, OIB 59976304574, Kopilica 47 B, 21000 Split zastupanog po punomoćniku Zvonko Jukić</izvorni_sadrzaj>
    <derivirana_varijabla naziv="DomainObject.Predmet.ProtustrankaFormatedWithAdressOIB_1"> ŽEPČE d.o.o. za ugostiteljstvo i turizam u stečaju, OIB 59976304574, Kopilica 47 B, 21000 Split zastupanog po punomoćniku Zvonko Jukić</derivirana_varijabla>
  </DomainObject.Predmet.ProtustrankaFormatedWithAdressOIB>
  <DomainObject.Predmet.ProtustrankaWithAdress>
    <izvorni_sadrzaj>ŽEPČE d.o.o. za ugostiteljstvo i turizam u stečaju Kopilica 47 B, 21000 Split</izvorni_sadrzaj>
    <derivirana_varijabla naziv="DomainObject.Predmet.ProtustrankaWithAdress_1">ŽEPČE d.o.o. za ugostiteljstvo i turizam u stečaju Kopilica 47 B, 21000 Split</derivirana_varijabla>
  </DomainObject.Predmet.ProtustrankaWithAdress>
  <DomainObject.Predmet.ProtustrankaWithAdressOIB>
    <izvorni_sadrzaj>ŽEPČE d.o.o. za ugostiteljstvo i turizam u stečaju, OIB 59976304574, Kopilica 47 B, 21000 Split</izvorni_sadrzaj>
    <derivirana_varijabla naziv="DomainObject.Predmet.ProtustrankaWithAdressOIB_1">ŽEPČE d.o.o. za ugostiteljstvo i turizam u stečaju, OIB 59976304574, Kopilica 47 B, 21000 Split</derivirana_varijabla>
  </DomainObject.Predmet.ProtustrankaWithAdressOIB>
  <DomainObject.Predmet.ProtustrankaNazivFormated>
    <izvorni_sadrzaj>ŽEPČE d.o.o. za ugostiteljstvo i turizam u stečaju</izvorni_sadrzaj>
    <derivirana_varijabla naziv="DomainObject.Predmet.ProtustrankaNazivFormated_1">ŽEPČE d.o.o. za ugostiteljstvo i turizam u stečaju</derivirana_varijabla>
  </DomainObject.Predmet.ProtustrankaNazivFormated>
  <DomainObject.Predmet.ProtustrankaNazivFormatedOIB>
    <izvorni_sadrzaj>ŽEPČE d.o.o. za ugostiteljstvo i turizam u stečaju, OIB 59976304574</izvorni_sadrzaj>
    <derivirana_varijabla naziv="DomainObject.Predmet.ProtustrankaNazivFormatedOIB_1">ŽEPČE d.o.o. za ugostiteljstvo i turizam u stečaju, OIB 59976304574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44303.23</izvorni_sadrzaj>
    <derivirana_varijabla naziv="DomainObject.Predmet.TrenutnaVrijednost_1">44303.23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ŽEPČE d.o.o. za ugostiteljstvo i turizam u stečaju zastupanog po punomoćniku Zvonko Jukić</item>
    </izvorni_sadrzaj>
    <derivirana_varijabla naziv="DomainObject.Predmet.ProtuStrankaListFormated_1">
      <item>ŽEPČE d.o.o. za ugostiteljstvo i turizam u stečaju zastupanog po punomoćniku Zvonko Jukić</item>
    </derivirana_varijabla>
  </DomainObject.Predmet.ProtuStrankaListFormated>
  <DomainObject.Predmet.ProtuStrankaListFormatedOIB>
    <izvorni_sadrzaj>
      <item>ŽEPČE d.o.o. za ugostiteljstvo i turizam u stečaju, OIB 59976304574 zastupanog po punomoćniku Zvonko Jukić</item>
    </izvorni_sadrzaj>
    <derivirana_varijabla naziv="DomainObject.Predmet.ProtuStrankaListFormatedOIB_1">
      <item>ŽEPČE d.o.o. za ugostiteljstvo i turizam u stečaju, OIB 59976304574 zastupanog po punomoćniku Zvonko Jukić</item>
    </derivirana_varijabla>
  </DomainObject.Predmet.ProtuStrankaListFormatedOIB>
  <DomainObject.Predmet.ProtuStrankaListFormatedWithAdress>
    <izvorni_sadrzaj>
      <item>ŽEPČE d.o.o. za ugostiteljstvo i turizam u stečaju, Kopilica 47 B, 21000 Split zastupanog po punomoćniku Zvonko Jukić</item>
    </izvorni_sadrzaj>
    <derivirana_varijabla naziv="DomainObject.Predmet.ProtuStrankaListFormatedWithAdress_1">
      <item>ŽEPČE d.o.o. za ugostiteljstvo i turizam u stečaju, Kopilica 47 B, 21000 Split zastupanog po punomoćniku Zvonko Jukić</item>
    </derivirana_varijabla>
  </DomainObject.Predmet.ProtuStrankaListFormatedWithAdress>
  <DomainObject.Predmet.ProtuStrankaListFormatedWithAdressOIB>
    <izvorni_sadrzaj>
      <item>ŽEPČE d.o.o. za ugostiteljstvo i turizam u stečaju, OIB 59976304574, Kopilica 47 B, 21000 Split zastupanog po punomoćniku Zvonko Jukić</item>
    </izvorni_sadrzaj>
    <derivirana_varijabla naziv="DomainObject.Predmet.ProtuStrankaListFormatedWithAdressOIB_1">
      <item>ŽEPČE d.o.o. za ugostiteljstvo i turizam u stečaju, OIB 59976304574, Kopilica 47 B, 21000 Split zastupanog po punomoćniku Zvonko Jukić</item>
    </derivirana_varijabla>
  </DomainObject.Predmet.ProtuStrankaListFormatedWithAdressOIB>
  <DomainObject.Predmet.ProtuStrankaListNazivFormated>
    <izvorni_sadrzaj>
      <item>ŽEPČE d.o.o. za ugostiteljstvo i turizam u stečaju</item>
    </izvorni_sadrzaj>
    <derivirana_varijabla naziv="DomainObject.Predmet.ProtuStrankaListNazivFormated_1">
      <item>ŽEPČE d.o.o. za ugostiteljstvo i turizam u stečaju</item>
    </derivirana_varijabla>
  </DomainObject.Predmet.ProtuStrankaListNazivFormated>
  <DomainObject.Predmet.ProtuStrankaListNazivFormatedOIB>
    <izvorni_sadrzaj>
      <item>ŽEPČE d.o.o. za ugostiteljstvo i turizam u stečaju, OIB 59976304574</item>
    </izvorni_sadrzaj>
    <derivirana_varijabla naziv="DomainObject.Predmet.ProtuStrankaListNazivFormatedOIB_1">
      <item>ŽEPČE d.o.o. za ugostiteljstvo i turizam u stečaju, OIB 59976304574</item>
    </derivirana_varijabla>
  </DomainObject.Predmet.ProtuStrankaListNazivFormatedOIB>
  <DomainObject.Predmet.OstaliListFormated>
    <izvorni_sadrzaj>
      <item>Zvonko Jukić punomoćnik sudionika u postupku ŽEPČE d.o.o. za ugostiteljstvo i turizam u stečaju</item>
    </izvorni_sadrzaj>
    <derivirana_varijabla naziv="DomainObject.Predmet.OstaliListFormated_1">
      <item>Zvonko Jukić punomoćnik sudionika u postupku ŽEPČE d.o.o. za ugostiteljstvo i turizam u stečaju</item>
    </derivirana_varijabla>
  </DomainObject.Predmet.OstaliListFormated>
  <DomainObject.Predmet.OstaliListFormatedOIB>
    <izvorni_sadrzaj>
      <item>Zvonko Jukić, OIB 24766191687 punomoćnik sudionika u postupku ŽEPČE d.o.o. za ugostiteljstvo i turizam u stečaju</item>
    </izvorni_sadrzaj>
    <derivirana_varijabla naziv="DomainObject.Predmet.OstaliListFormatedOIB_1">
      <item>Zvonko Jukić, OIB 24766191687 punomoćnik sudionika u postupku ŽEPČE d.o.o. za ugostiteljstvo i turizam u stečaju</item>
    </derivirana_varijabla>
  </DomainObject.Predmet.OstaliListFormatedOIB>
  <DomainObject.Predmet.OstaliListFormatedWithAdress>
    <izvorni_sadrzaj>
      <item>Zvonko Jukić, Ulica Ljudevita Gaja 32, 21217 Kaštel Stari punomoćnik sudionika u postupku ŽEPČE d.o.o. za ugostiteljstvo i turizam u stečaju</item>
    </izvorni_sadrzaj>
    <derivirana_varijabla naziv="DomainObject.Predmet.OstaliListFormatedWithAdress_1">
      <item>Zvonko Jukić, Ulica Ljudevita Gaja 32, 21217 Kaštel Stari punomoćnik sudionika u postupku ŽEPČE d.o.o. za ugostiteljstvo i turizam u stečaju</item>
    </derivirana_varijabla>
  </DomainObject.Predmet.OstaliListFormatedWithAdress>
  <DomainObject.Predmet.OstaliListFormatedWithAdressOIB>
    <izvorni_sadrzaj>
      <item>Zvonko Jukić, OIB 24766191687, Ulica Ljudevita Gaja 32, 21217 Kaštel Stari punomoćnik sudionika u postupku ŽEPČE d.o.o. za ugostiteljstvo i turizam u stečaju</item>
    </izvorni_sadrzaj>
    <derivirana_varijabla naziv="DomainObject.Predmet.OstaliListFormatedWithAdressOIB_1">
      <item>Zvonko Jukić, OIB 24766191687, Ulica Ljudevita Gaja 32, 21217 Kaštel Stari punomoćnik sudionika u postupku ŽEPČE d.o.o. za ugostiteljstvo i turizam u stečaju</item>
    </derivirana_varijabla>
  </DomainObject.Predmet.OstaliListFormatedWithAdressOIB>
  <DomainObject.Predmet.OstaliListNazivFormated>
    <izvorni_sadrzaj>
      <item>Zvonko Jukić</item>
    </izvorni_sadrzaj>
    <derivirana_varijabla naziv="DomainObject.Predmet.OstaliListNazivFormated_1">
      <item>Zvonko Jukić</item>
    </derivirana_varijabla>
  </DomainObject.Predmet.OstaliListNazivFormated>
  <DomainObject.Predmet.OstaliListNazivFormatedOIB>
    <izvorni_sadrzaj>
      <item>Zvonko Jukić, OIB 24766191687</item>
    </izvorni_sadrzaj>
    <derivirana_varijabla naziv="DomainObject.Predmet.OstaliListNazivFormatedOIB_1">
      <item>Zvonko Jukić, OIB 24766191687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ŽEPČE d.o.o. za ugostiteljstvo i turizam u stečaju</izvorni_sadrzaj>
    <derivirana_varijabla naziv="DomainObject.Predmet.ProtustrankaIDrugi_1">ŽEPČE d.o.o. za ugostiteljstvo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ŽEPČE d.o.o. za ugostiteljstvo i turizam u stečaju, OIB 59976304574, Kopilica 47 B, 21000 Split</izvorni_sadrzaj>
    <derivirana_varijabla naziv="DomainObject.Predmet.ProtustrankaIDrugiAdressOIB_1">ŽEPČE d.o.o. za ugostiteljstvo i turizam u stečaju, OIB 59976304574, Kopilica 47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ŽEPČE d.o.o. za ugostiteljstvo i turizam u stečaju</item>
      <item>FINANCIJSKA AGENCIJA, RC SPLIT</item>
      <item>Zvonko Jukić</item>
    </izvorni_sadrzaj>
    <derivirana_varijabla naziv="DomainObject.Predmet.SudioniciListNaziv_1">
      <item>ŽEPČE d.o.o. za ugostiteljstvo i turizam u stečaju</item>
      <item>FINANCIJSKA AGENCIJA, RC SPLIT</item>
      <item>Zvonko Jukić</item>
    </derivirana_varijabla>
  </DomainObject.Predmet.SudioniciListNaziv>
  <DomainObject.Predmet.SudioniciListAdressOIB>
    <izvorni_sadrzaj>
      <item>ŽEPČE d.o.o. za ugostiteljstvo i turizam u stečaju, OIB 59976304574, Kopilica 47 B,21000 Split</item>
      <item>FINANCIJSKA AGENCIJA, RC SPLIT, OIB 85821130368, Mažuranićevo šetalište 24 b,21000 Split</item>
      <item>Zvonko Jukić, OIB 24766191687, Ulica Ljudevita Gaja 32,21217 Kaštel Stari</item>
    </izvorni_sadrzaj>
    <derivirana_varijabla naziv="DomainObject.Predmet.SudioniciListAdressOIB_1">
      <item>ŽEPČE d.o.o. za ugostiteljstvo i turizam u stečaju, OIB 59976304574, Kopilica 47 B,21000 Split</item>
      <item>FINANCIJSKA AGENCIJA, RC SPLIT, OIB 85821130368, Mažuranićevo šetalište 24 b,21000 Split</item>
      <item>Zvonko Jukić, OIB 24766191687, Ulica Ljudevita Gaja 32,21217 Kaštel Stari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59976304574</item>
      <item>, OIB 85821130368</item>
      <item>, OIB 24766191687</item>
    </izvorni_sadrzaj>
    <derivirana_varijabla naziv="DomainObject.Predmet.SudioniciListNazivOIB_1">
      <item>, OIB 59976304574</item>
      <item>, OIB 85821130368</item>
      <item>, OIB 24766191687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522</properties:Words>
  <properties:Characters>2939</properties:Characters>
  <properties:Lines>86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2018-04-16T05:27:00Z</dcterms:created>
  <dc:creator>Marija Elez</dc:creator>
  <cp:lastModifiedBy>Velimir Vuković</cp:lastModifiedBy>
  <dcterms:modified xmlns:xsi="http://www.w3.org/2001/XMLSchema-instance" xsi:type="dcterms:W3CDTF">2018-04-16T05:34:00Z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(1.st-1328-16 rješenje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