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c1b4" w14:paraId="bfac1b4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</w:t>
      </w:r>
      <w:r w:rsidR="002E33CB" w:rsidRPr="000C73A5">
        <w:t xml:space="preserve">3  </w:t>
      </w:r>
      <w:r w:rsidR="00B85DBD" w:rsidRPr="000C73A5">
        <w:t xml:space="preserve"> </w:t>
      </w:r>
      <w:r w:rsidR="002E33CB" w:rsidRPr="000C73A5">
        <w:t>St-</w:t>
      </w:r>
      <w:r w:rsidR="00212B90">
        <w:t>1778</w:t>
      </w:r>
      <w:r w:rsidR="002E33CB" w:rsidRPr="000C73A5">
        <w:t>/1</w:t>
      </w:r>
      <w:r w:rsidR="00212B90">
        <w:t>6</w:t>
      </w:r>
      <w:r w:rsidR="006A231B" w:rsidRPr="000C73A5">
        <w:t>-</w:t>
      </w:r>
      <w:r w:rsidR="00EB28AE">
        <w:t>4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r w:rsidR="00212B90">
        <w:t>WANG SHEN</w:t>
      </w:r>
      <w:r w:rsidRPr="000C73A5">
        <w:t xml:space="preserve"> d.o.o., </w:t>
      </w:r>
      <w:r w:rsidR="00212B90">
        <w:t>Zagreb</w:t>
      </w:r>
      <w:r w:rsidRPr="000C73A5">
        <w:t xml:space="preserve">, </w:t>
      </w:r>
      <w:r w:rsidR="00212B90">
        <w:t>Anina 91</w:t>
      </w:r>
      <w:r w:rsidRPr="000C73A5">
        <w:t xml:space="preserve">, OIB: </w:t>
      </w:r>
      <w:r w:rsidR="00212B90">
        <w:t>41301422722</w:t>
      </w:r>
      <w:r w:rsidRPr="000C73A5">
        <w:t xml:space="preserve">, </w:t>
      </w:r>
      <w:r w:rsidR="006A231B" w:rsidRPr="000C73A5">
        <w:t>26. rujna</w:t>
      </w:r>
      <w:r w:rsidRPr="000C73A5">
        <w:t xml:space="preserve"> 2016. </w:t>
      </w:r>
    </w:p>
    <w:p w:rsidRDefault="00996732" w:rsidP="00994D96" w:rsidR="00996732" w:rsidRPr="000C73A5">
      <w:pPr>
        <w:ind w:firstLine="708"/>
        <w:jc w:val="both"/>
      </w:pP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FA78BF" w:rsidP="00994D96" w:rsidR="002E33CB" w:rsidRPr="000C73A5">
      <w:pPr>
        <w:jc w:val="both"/>
      </w:pPr>
      <w:r>
        <w:t>I.</w:t>
      </w:r>
      <w:r>
        <w:tab/>
        <w:t>Nalaže se osobama</w:t>
      </w:r>
      <w:r w:rsidR="002E33CB" w:rsidRPr="000C73A5">
        <w:t xml:space="preserve"> ovlašten</w:t>
      </w:r>
      <w:r>
        <w:t>im</w:t>
      </w:r>
      <w:r w:rsidR="002E33CB" w:rsidRPr="000C73A5">
        <w:t xml:space="preserve"> za zastupanje dužnika</w:t>
      </w:r>
      <w:r w:rsidR="00212B90" w:rsidRPr="00212B90">
        <w:t xml:space="preserve"> </w:t>
      </w:r>
      <w:r w:rsidR="00212B90">
        <w:t>WANG SHEN</w:t>
      </w:r>
      <w:r w:rsidR="00212B90" w:rsidRPr="000C73A5">
        <w:t xml:space="preserve"> d.o.o., </w:t>
      </w:r>
      <w:r w:rsidR="00212B90">
        <w:t>Zagreb</w:t>
      </w:r>
      <w:r w:rsidR="00212B90" w:rsidRPr="000C73A5">
        <w:t xml:space="preserve">, </w:t>
      </w:r>
      <w:r w:rsidR="00212B90">
        <w:t>Anina 91</w:t>
      </w:r>
      <w:r w:rsidR="00212B90" w:rsidRPr="000C73A5">
        <w:t xml:space="preserve">, OIB: </w:t>
      </w:r>
      <w:r w:rsidR="00212B90">
        <w:t>41301422722</w:t>
      </w:r>
      <w:r w:rsidR="002E33CB" w:rsidRPr="000C73A5">
        <w:t xml:space="preserve">, </w:t>
      </w:r>
      <w:proofErr w:type="spellStart"/>
      <w:r w:rsidR="00212B90">
        <w:t>Lu</w:t>
      </w:r>
      <w:proofErr w:type="spellEnd"/>
      <w:r w:rsidR="00212B90">
        <w:t xml:space="preserve"> </w:t>
      </w:r>
      <w:proofErr w:type="spellStart"/>
      <w:r w:rsidR="00212B90">
        <w:t>Zhou</w:t>
      </w:r>
      <w:proofErr w:type="spellEnd"/>
      <w:r w:rsidR="00212B90">
        <w:t xml:space="preserve">, Kina, Changchun, </w:t>
      </w:r>
      <w:proofErr w:type="spellStart"/>
      <w:r w:rsidR="00212B90">
        <w:t>Kuanchengqu</w:t>
      </w:r>
      <w:proofErr w:type="spellEnd"/>
      <w:r w:rsidR="00212B90">
        <w:t xml:space="preserve">, </w:t>
      </w:r>
      <w:proofErr w:type="spellStart"/>
      <w:r w:rsidR="00212B90">
        <w:t>Songlin</w:t>
      </w:r>
      <w:proofErr w:type="spellEnd"/>
      <w:r w:rsidR="00212B90">
        <w:t xml:space="preserve">, </w:t>
      </w:r>
      <w:proofErr w:type="spellStart"/>
      <w:r w:rsidR="00212B90">
        <w:t>Hutong</w:t>
      </w:r>
      <w:proofErr w:type="spellEnd"/>
      <w:r w:rsidR="00212B90">
        <w:t xml:space="preserve"> 23, OIB: 06789206271 i Dan </w:t>
      </w:r>
      <w:proofErr w:type="spellStart"/>
      <w:r w:rsidR="00212B90">
        <w:t>Zhao</w:t>
      </w:r>
      <w:proofErr w:type="spellEnd"/>
      <w:r w:rsidR="00212B90">
        <w:t xml:space="preserve">, Kina, Changchun, </w:t>
      </w:r>
      <w:proofErr w:type="spellStart"/>
      <w:r w:rsidR="00212B90">
        <w:t>Jingyuequ</w:t>
      </w:r>
      <w:proofErr w:type="spellEnd"/>
      <w:r w:rsidR="00212B90">
        <w:t xml:space="preserve">, </w:t>
      </w:r>
      <w:proofErr w:type="spellStart"/>
      <w:r w:rsidR="00212B90">
        <w:t>Zhongxincheng</w:t>
      </w:r>
      <w:proofErr w:type="spellEnd"/>
      <w:r w:rsidR="00212B90">
        <w:t xml:space="preserve"> A 6, OIB: 62996204614, </w:t>
      </w:r>
      <w:r w:rsidR="002E33CB" w:rsidRPr="000C73A5">
        <w:t>da u roku od 8 dana od dana primitka ovog rj</w:t>
      </w:r>
      <w:r w:rsidR="00BE794C" w:rsidRPr="000C73A5">
        <w:t>ešenja</w:t>
      </w:r>
      <w:r>
        <w:t xml:space="preserve"> solidarno</w:t>
      </w:r>
      <w:r w:rsidR="00BE794C" w:rsidRPr="000C73A5">
        <w:t xml:space="preserve"> </w:t>
      </w:r>
      <w:r w:rsidR="00AE31B6" w:rsidRPr="000C73A5">
        <w:t>plat</w:t>
      </w:r>
      <w:r>
        <w:t>e</w:t>
      </w:r>
      <w:r w:rsidR="00AE31B6" w:rsidRPr="000C73A5">
        <w:t xml:space="preserve"> iznos predujma od 1.000,00 kuna u Fond za namirenje troškova stečajnoga postupka, i to na račun Trgovačkog suda u Zagrebu otvorenog kod Hrvatske poštanske banke d.d. Zagreb, broj IBAN: HR9223900011300000460 s pozivom na broj 2001-</w:t>
      </w:r>
      <w:r w:rsidR="00212B90">
        <w:t>1778</w:t>
      </w:r>
      <w:r w:rsidR="00AE31B6" w:rsidRPr="000C73A5">
        <w:t>1</w:t>
      </w:r>
      <w:r w:rsidR="00212B90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</w:t>
      </w:r>
      <w:r w:rsidR="00FA78BF">
        <w:t>e</w:t>
      </w:r>
      <w:r w:rsidRPr="000C73A5">
        <w:t xml:space="preserve"> iz točke I. izreke ovog rješenja ne uplat</w:t>
      </w:r>
      <w:r w:rsidR="00FA78BF">
        <w:t>e</w:t>
      </w:r>
      <w:r w:rsidRPr="000C73A5">
        <w:t xml:space="preserve"> zatraženi predujam u roku od 8 dana, nalaže se Financijsko</w:t>
      </w:r>
      <w:r w:rsidR="00E10400">
        <w:t>j</w:t>
      </w:r>
      <w:r w:rsidRPr="000C73A5">
        <w:t xml:space="preserve"> agenciji provesti ovrhu na</w:t>
      </w:r>
      <w:r w:rsidR="00FA78BF">
        <w:t xml:space="preserve"> novčanim sredstvima </w:t>
      </w:r>
      <w:proofErr w:type="spellStart"/>
      <w:r w:rsidR="00FA78BF">
        <w:t>pristojbenih</w:t>
      </w:r>
      <w:proofErr w:type="spellEnd"/>
      <w:r w:rsidRPr="000C73A5">
        <w:t xml:space="preserve"> obveznika sa svih nj</w:t>
      </w:r>
      <w:r w:rsidR="00FA78BF">
        <w:t>ihovih</w:t>
      </w:r>
      <w:r w:rsidRPr="000C73A5">
        <w:t xml:space="preserve">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E10400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</w:t>
      </w:r>
      <w:r w:rsidR="00E10400">
        <w:t>ih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</w:t>
      </w:r>
      <w:r w:rsidR="00E10400">
        <w:t>ih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212B90">
        <w:t>1778</w:t>
      </w:r>
      <w:r w:rsidRPr="000C73A5">
        <w:t>1</w:t>
      </w:r>
      <w:r w:rsidR="00212B90">
        <w:t>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212B90" w:rsidRPr="00212B90">
        <w:t xml:space="preserve"> </w:t>
      </w:r>
      <w:r w:rsidR="00212B90">
        <w:t>WANG SHEN</w:t>
      </w:r>
      <w:r w:rsidR="00212B90" w:rsidRPr="000C73A5">
        <w:t xml:space="preserve"> d.o.o., </w:t>
      </w:r>
      <w:r w:rsidR="00212B90">
        <w:t>Zagreb</w:t>
      </w:r>
      <w:r w:rsidR="00212B90" w:rsidRPr="000C73A5">
        <w:t xml:space="preserve">, </w:t>
      </w:r>
      <w:r w:rsidR="00212B90">
        <w:t>Anina 91</w:t>
      </w:r>
      <w:r w:rsidR="00212B90" w:rsidRPr="000C73A5">
        <w:t xml:space="preserve">, OIB: </w:t>
      </w:r>
      <w:r w:rsidR="00212B90">
        <w:t>41301422722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</w:t>
      </w:r>
      <w:r w:rsidR="00E10400">
        <w:t>e</w:t>
      </w:r>
      <w:r w:rsidRPr="000C73A5">
        <w:t xml:space="preserve"> za </w:t>
      </w:r>
      <w:r w:rsidR="00E10400">
        <w:t>zastupanje dužnika po zakonu nisu</w:t>
      </w:r>
      <w:r w:rsidRPr="000C73A5">
        <w:t xml:space="preserve"> u roku od 21 dana od dana nastanka stečajnog razloga podnijel</w:t>
      </w:r>
      <w:r w:rsidR="00E10400">
        <w:t>e</w:t>
      </w:r>
      <w:r w:rsidRPr="000C73A5">
        <w:t xml:space="preserve">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3B2FB0" w:rsidRPr="000C73A5">
        <w:t xml:space="preserve">26. rujna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2E33CB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EB28AE">
        <w:t>,v.r.</w:t>
      </w:r>
    </w:p>
    <w:p w:rsidRDefault="00EB28AE" w:rsidP="00696060" w:rsidR="00EB28AE">
      <w:pPr>
        <w:jc w:val="right"/>
      </w:pPr>
    </w:p>
    <w:p w:rsidRDefault="00EB28AE" w:rsidP="00696060" w:rsidR="00EB28A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B28AE" w:rsidP="00696060" w:rsidR="00EB28AE">
      <w:pPr>
        <w:jc w:val="right"/>
      </w:pPr>
      <w:r>
        <w:t>ovlašteni službenik:</w:t>
      </w:r>
    </w:p>
    <w:p w:rsidRDefault="00EB28AE" w:rsidP="00696060" w:rsidR="00EB28AE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696060" w:rsidP="00696060" w:rsidR="00696060" w:rsidRPr="000C73A5">
      <w:pPr>
        <w:jc w:val="right"/>
      </w:pPr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C73A5"/>
    <w:rsid w:val="00212B90"/>
    <w:rsid w:val="002A4A3E"/>
    <w:rsid w:val="002E33CB"/>
    <w:rsid w:val="003860FD"/>
    <w:rsid w:val="003B2FB0"/>
    <w:rsid w:val="00404B95"/>
    <w:rsid w:val="005B6910"/>
    <w:rsid w:val="00696060"/>
    <w:rsid w:val="006A231B"/>
    <w:rsid w:val="006B6F64"/>
    <w:rsid w:val="00994D96"/>
    <w:rsid w:val="00996732"/>
    <w:rsid w:val="00A35E87"/>
    <w:rsid w:val="00A92663"/>
    <w:rsid w:val="00AE31B6"/>
    <w:rsid w:val="00B85DBD"/>
    <w:rsid w:val="00BE794C"/>
    <w:rsid w:val="00E10400"/>
    <w:rsid w:val="00E93EC5"/>
    <w:rsid w:val="00E9566A"/>
    <w:rsid w:val="00EB28AE"/>
    <w:rsid w:val="00EB7603"/>
    <w:rsid w:val="00FA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St-1778/2016-4</izvorni_sadrzaj>
    <derivirana_varijabla naziv="DomainObject.Oznaka_1">St-1778/2016-4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St-1778/2016</izvorni_sadrzaj>
    <derivirana_varijabla naziv="DomainObject.Predmet.OznakaBroj_1">St-1778/2016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WANG SHEN d.o.o.</izvorni_sadrzaj>
    <derivirana_varijabla naziv="DomainObject.Predmet.ProtustrankaFormated_1">  WANG SHEN d.o.o.</derivirana_varijabla>
  </DomainObject.Predmet.ProtustrankaFormated>
  <DomainObject.Predmet.ProtustrankaFormatedOIB>
    <izvorni_sadrzaj>  WANG SHEN d.o.o., OIB 41301422722</izvorni_sadrzaj>
    <derivirana_varijabla naziv="DomainObject.Predmet.ProtustrankaFormatedOIB_1">  WANG SHEN d.o.o., OIB 41301422722</derivirana_varijabla>
  </DomainObject.Predmet.ProtustrankaFormatedOIB>
  <DomainObject.Predmet.ProtustrankaFormatedWithAdress>
    <izvorni_sadrzaj> WANG SHEN d.o.o., Anina 91, 10000 Zagreb</izvorni_sadrzaj>
    <derivirana_varijabla naziv="DomainObject.Predmet.ProtustrankaFormatedWithAdress_1"> WANG SHEN d.o.o., Anina 91, 10000 Zagreb</derivirana_varijabla>
  </DomainObject.Predmet.ProtustrankaFormatedWithAdress>
  <DomainObject.Predmet.ProtustrankaFormatedWithAdressOIB>
    <izvorni_sadrzaj> WANG SHEN d.o.o., OIB 41301422722, Anina 91, 10000 Zagreb</izvorni_sadrzaj>
    <derivirana_varijabla naziv="DomainObject.Predmet.ProtustrankaFormatedWithAdressOIB_1"> WANG SHEN d.o.o., OIB 41301422722, Anina 91, 10000 Zagreb</derivirana_varijabla>
  </DomainObject.Predmet.ProtustrankaFormatedWithAdressOIB>
  <DomainObject.Predmet.ProtustrankaWithAdress>
    <izvorni_sadrzaj>WANG SHEN d.o.o. Anina 91, 10000 Zagreb</izvorni_sadrzaj>
    <derivirana_varijabla naziv="DomainObject.Predmet.ProtustrankaWithAdress_1">WANG SHEN d.o.o. Anina 91, 10000 Zagreb</derivirana_varijabla>
  </DomainObject.Predmet.ProtustrankaWithAdress>
  <DomainObject.Predmet.ProtustrankaWithAdressOIB>
    <izvorni_sadrzaj>WANG SHEN d.o.o., OIB 41301422722, Anina 91, 10000 Zagreb</izvorni_sadrzaj>
    <derivirana_varijabla naziv="DomainObject.Predmet.ProtustrankaWithAdressOIB_1">WANG SHEN d.o.o., OIB 41301422722, Anina 91, 10000 Zagreb</derivirana_varijabla>
  </DomainObject.Predmet.ProtustrankaWithAdressOIB>
  <DomainObject.Predmet.ProtustrankaNazivFormated>
    <izvorni_sadrzaj>WANG SHEN d.o.o.</izvorni_sadrzaj>
    <derivirana_varijabla naziv="DomainObject.Predmet.ProtustrankaNazivFormated_1">WANG SHEN d.o.o.</derivirana_varijabla>
  </DomainObject.Predmet.ProtustrankaNazivFormated>
  <DomainObject.Predmet.ProtustrankaNazivFormatedOIB>
    <izvorni_sadrzaj>WANG SHEN d.o.o., OIB 41301422722</izvorni_sadrzaj>
    <derivirana_varijabla naziv="DomainObject.Predmet.ProtustrankaNazivFormatedOIB_1">WANG SHEN d.o.o., OIB 41301422722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WANG SHEN d.o.o.</item>
    </izvorni_sadrzaj>
    <derivirana_varijabla naziv="DomainObject.Predmet.ProtuStrankaListFormated_1">
      <item>WANG SHEN d.o.o.</item>
    </derivirana_varijabla>
  </DomainObject.Predmet.ProtuStrankaListFormated>
  <DomainObject.Predmet.ProtuStrankaListFormatedOIB>
    <izvorni_sadrzaj>
      <item>WANG SHEN d.o.o., OIB 41301422722</item>
    </izvorni_sadrzaj>
    <derivirana_varijabla naziv="DomainObject.Predmet.ProtuStrankaListFormatedOIB_1">
      <item>WANG SHEN d.o.o., OIB 41301422722</item>
    </derivirana_varijabla>
  </DomainObject.Predmet.ProtuStrankaListFormatedOIB>
  <DomainObject.Predmet.ProtuStrankaListFormatedWithAdress>
    <izvorni_sadrzaj>
      <item>WANG SHEN d.o.o., Anina 91, 10000 Zagreb</item>
    </izvorni_sadrzaj>
    <derivirana_varijabla naziv="DomainObject.Predmet.ProtuStrankaListFormatedWithAdress_1">
      <item>WANG SHEN d.o.o., Anina 91, 10000 Zagreb</item>
    </derivirana_varijabla>
  </DomainObject.Predmet.ProtuStrankaListFormatedWithAdress>
  <DomainObject.Predmet.ProtuStrankaListFormatedWithAdressOIB>
    <izvorni_sadrzaj>
      <item>WANG SHEN d.o.o., OIB 41301422722, Anina 91, 10000 Zagreb</item>
    </izvorni_sadrzaj>
    <derivirana_varijabla naziv="DomainObject.Predmet.ProtuStrankaListFormatedWithAdressOIB_1">
      <item>WANG SHEN d.o.o., OIB 41301422722, Anina 91, 10000 Zagreb</item>
    </derivirana_varijabla>
  </DomainObject.Predmet.ProtuStrankaListFormatedWithAdressOIB>
  <DomainObject.Predmet.ProtuStrankaListNazivFormated>
    <izvorni_sadrzaj>
      <item>WANG SHEN d.o.o.</item>
    </izvorni_sadrzaj>
    <derivirana_varijabla naziv="DomainObject.Predmet.ProtuStrankaListNazivFormated_1">
      <item>WANG SHEN d.o.o.</item>
    </derivirana_varijabla>
  </DomainObject.Predmet.ProtuStrankaListNazivFormated>
  <DomainObject.Predmet.ProtuStrankaListNazivFormatedOIB>
    <izvorni_sadrzaj>
      <item>WANG SHEN d.o.o., OIB 41301422722</item>
    </izvorni_sadrzaj>
    <derivirana_varijabla naziv="DomainObject.Predmet.ProtuStrankaListNazivFormatedOIB_1">
      <item>WANG SHEN d.o.o., OIB 41301422722</item>
    </derivirana_varijabla>
  </DomainObject.Predmet.ProtuStrankaListNazivFormatedOIB>
  <DomainObject.Predmet.OstaliListFormated>
    <izvorni_sadrzaj>
      <item>Lu Zhou</item>
      <item>Dan Zhao</item>
    </izvorni_sadrzaj>
    <derivirana_varijabla naziv="DomainObject.Predmet.OstaliListFormated_1">
      <item>Lu Zhou</item>
      <item>Dan Zhao</item>
    </derivirana_varijabla>
  </DomainObject.Predmet.OstaliListFormated>
  <DomainObject.Predmet.OstaliListFormatedOIB>
    <izvorni_sadrzaj>
      <item>Lu Zhou, OIB 06789206271</item>
      <item>Dan Zhao, OIB 62996204614</item>
    </izvorni_sadrzaj>
    <derivirana_varijabla naziv="DomainObject.Predmet.OstaliListFormatedOIB_1">
      <item>Lu Zhou, OIB 06789206271</item>
      <item>Dan Zhao, OIB 62996204614</item>
    </derivirana_varijabla>
  </DomainObject.Predmet.OstaliListFormatedOIB>
  <DomainObject.Predmet.OstaliListFormatedWithAdress>
    <izvorni_sadrzaj>
      <item>Lu Zhou, songlin Hutong 23, Changun, Kuanchenqqu</item>
      <item>Dan Zhao, Zhongxincheng, Changchun, Jingyuequ</item>
    </izvorni_sadrzaj>
    <derivirana_varijabla naziv="DomainObject.Predmet.OstaliListFormatedWithAdress_1">
      <item>Lu Zhou, songlin Hutong 23, Changun, Kuanchenqqu</item>
      <item>Dan Zhao, Zhongxincheng, Changchun, Jingyuequ</item>
    </derivirana_varijabla>
  </DomainObject.Predmet.OstaliListFormatedWithAdress>
  <DomainObject.Predmet.OstaliListFormatedWithAdressOIB>
    <izvorni_sadrzaj>
      <item>Lu Zhou, OIB 06789206271, songlin Hutong 23, Changun, Kuanchenqqu</item>
      <item>Dan Zhao, OIB 62996204614, Zhongxincheng, Changchun, Jingyuequ</item>
    </izvorni_sadrzaj>
    <derivirana_varijabla naziv="DomainObject.Predmet.OstaliListFormatedWithAdressOIB_1">
      <item>Lu Zhou, OIB 06789206271, songlin Hutong 23, Changun, Kuanchenqqu</item>
      <item>Dan Zhao, OIB 62996204614, Zhongxincheng, Changchun, Jingyuequ</item>
    </derivirana_varijabla>
  </DomainObject.Predmet.OstaliListFormatedWithAdressOIB>
  <DomainObject.Predmet.OstaliListNazivFormated>
    <izvorni_sadrzaj>
      <item>Lu Zhou</item>
      <item>Dan Zhao</item>
    </izvorni_sadrzaj>
    <derivirana_varijabla naziv="DomainObject.Predmet.OstaliListNazivFormated_1">
      <item>Lu Zhou</item>
      <item>Dan Zhao</item>
    </derivirana_varijabla>
  </DomainObject.Predmet.OstaliListNazivFormated>
  <DomainObject.Predmet.OstaliListNazivFormatedOIB>
    <izvorni_sadrzaj>
      <item>Lu Zhou, OIB 06789206271</item>
      <item>Dan Zhao, OIB 62996204614</item>
    </izvorni_sadrzaj>
    <derivirana_varijabla naziv="DomainObject.Predmet.OstaliListNazivFormatedOIB_1">
      <item>Lu Zhou, OIB 06789206271</item>
      <item>Dan Zhao, OIB 62996204614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St-1778/2016-4</izvorni_sadrzaj>
    <derivirana_varijabla naziv="DomainObject.PoslovniBrojDokumenta_1">St-1778/2016-4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WANG SHEN d.o.o.</izvorni_sadrzaj>
    <derivirana_varijabla naziv="DomainObject.Predmet.ProtustrankaIDrugi_1">WANG SHEN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WANG SHEN d.o.o., OIB 41301422722, Anina 91, 10000 Zagreb</izvorni_sadrzaj>
    <derivirana_varijabla naziv="DomainObject.Predmet.ProtustrankaIDrugiAdressOIB_1">WANG SHEN d.o.o., OIB 41301422722, Anina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WANG SHEN d.o.o.</item>
      <item>Lu Zhou</item>
      <item>Dan Zhao</item>
    </izvorni_sadrzaj>
    <derivirana_varijabla naziv="DomainObject.Predmet.SudioniciListNaziv_1">
      <item>FINA Regionalni centar Zagreb</item>
      <item>WANG SHEN d.o.o.</item>
      <item>Lu Zhou</item>
      <item>Dan Zhao</item>
    </derivirana_varijabla>
  </DomainObject.Predmet.SudioniciListNaziv>
  <DomainObject.Predmet.SudioniciListAdressOIB>
    <izvorni_sadrzaj>
      <item>FINA Regionalni centar Zagreb, OIB 85821130368, Trg svibanjskih žrtava 1995. br.1,10000 Zagreb</item>
      <item>WANG SHEN d.o.o., OIB 41301422722, Anina 91,10000 Zagreb</item>
      <item>Lu Zhou, OIB 06789206271, songlin Hutong 23,Changun, Kuanchenqqu</item>
      <item>Dan Zhao, OIB 62996204614, Zhongxincheng,Changchun, Jingyuequ</item>
    </izvorni_sadrzaj>
    <derivirana_varijabla naziv="DomainObject.Predmet.SudioniciListAdressOIB_1">
      <item>FINA Regionalni centar Zagreb, OIB 85821130368, Trg svibanjskih žrtava 1995. br.1,10000 Zagreb</item>
      <item>WANG SHEN d.o.o., OIB 41301422722, Anina 91,10000 Zagreb</item>
      <item>Lu Zhou, OIB 06789206271, songlin Hutong 23,Changun, Kuanchenqqu</item>
      <item>Dan Zhao, OIB 62996204614, Zhongxincheng,Changchun, Jingyuequ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41301422722</item>
      <item>, OIB 06789206271</item>
      <item>, OIB 62996204614</item>
    </izvorni_sadrzaj>
    <derivirana_varijabla naziv="DomainObject.Predmet.SudioniciListNazivOIB_1">
      <item>, OIB 85821130368</item>
      <item>, OIB 41301422722</item>
      <item>, OIB 06789206271</item>
      <item>, OIB 62996204614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3361</properties:Characters>
  <properties:Lines>88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2016-09-26T08:22:00Z</dcterms:created>
  <dc:creator>Vesna Fundurulić Perišin</dc:creator>
  <cp:lastModifiedBy>Marina Markić</cp:lastModifiedBy>
  <cp:lastPrinted>2016-09-26T11:34:00Z</cp:lastPrinted>
  <dcterms:modified xmlns:xsi="http://www.w3.org/2001/XMLSchema-instance" xsi:type="dcterms:W3CDTF">2016-09-26T11:34:00Z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St-1778/2016-4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