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75ae" w14:paraId="88775ae" w:rsidRDefault="00C6324C" w:rsidP="00C6324C" w:rsidR="00C6324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324C" w:rsidP="00C6324C" w:rsidR="00C6324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C6324C" w:rsidP="00C6324C" w:rsidR="00C6324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6324C" w:rsidP="00C6324C" w:rsidR="00C6324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C6324C" w:rsidP="00C6324C" w:rsidR="00C6324C">
      <w:pPr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6324C" w:rsidP="00C6324C" w:rsidR="00C6324C">
      <w:pPr>
        <w:jc w:val="center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>
        <w:rPr>
          <w:rFonts w:hAnsi="Times New Roman" w:ascii="Times New Roman"/>
          <w:szCs w:val="24"/>
        </w:rPr>
        <w:t>MOTO KLUB "PODLI JAHAČI" sa sjedištem u Matije Gupca 174, 49210 Zabok, OIB: 97289502061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08. lipnja 2016. godine </w:t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C6324C" w:rsidP="00C6324C" w:rsidR="00C6324C">
      <w:pPr>
        <w:jc w:val="center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 dužnikom MOTO KLUB "PODLI JAHAČI" sa sjedištem u Matije Gupca 174, 49210 Zabok, OIB: 97289502061</w:t>
      </w:r>
      <w:r>
        <w:rPr>
          <w:rFonts w:hAnsi="Times New Roman" w:ascii="Times New Roman"/>
        </w:rPr>
        <w:t xml:space="preserve">. </w:t>
      </w:r>
      <w:r>
        <w:rPr>
          <w:rFonts w:hAnsi="Times New Roman" w:ascii="Times New Roman"/>
          <w:szCs w:val="24"/>
        </w:rPr>
        <w:t>Stečajni postupak otvoren je dana 08. lipnja 2016. godine u 15 sati i 00 minuta, kada je ovo rješenje objavljeno na mrežnoj stranici e-Oglasne ploča ovog suda.</w:t>
      </w:r>
    </w:p>
    <w:p w:rsidRDefault="00C6324C" w:rsidP="00C6324C" w:rsidR="00C6324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C6324C" w:rsidP="00C6324C" w:rsidR="00C6324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>Za stečajnog upravitelja imenuje se Stjepan Lović, Zagreb, Preradovićeva 13, OIB: 25964288839.</w:t>
      </w:r>
    </w:p>
    <w:p w:rsidRDefault="00C6324C" w:rsidP="00C6324C" w:rsidR="00C6324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6324C" w:rsidP="00C6324C" w:rsidR="00C632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>
        <w:rPr>
          <w:rFonts w:hAnsi="Times New Roman" w:ascii="Times New Roman"/>
          <w:szCs w:val="24"/>
        </w:rPr>
        <w:t>MOTO KLUB "PODLI JAHAČI" sa sjedištem u Matije Gupca 174, 49210 Zabok, OIB: 97289502061</w:t>
      </w:r>
      <w:r>
        <w:rPr>
          <w:rFonts w:hAnsi="Times New Roman" w:ascii="Times New Roman"/>
        </w:rPr>
        <w:t>.</w:t>
      </w:r>
    </w:p>
    <w:p w:rsidRDefault="00C6324C" w:rsidP="00C6324C" w:rsidR="00C6324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</w:rPr>
        <w:t>Financijske agencije, RC Zagreb, Podružnica Zagreb, Trg svibanjskih žrtava 1995. 1, OIB: 85821130368,</w:t>
      </w:r>
      <w: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18. siječnja 2016. godine pozvane su osobe ovlaštene za zastupanje dužnika po zakonu, dostaviti javnobilježnički ovjerovljen popis imovine i obveza dužnika  na propisanom obrascu, sukladno čl. 430., 17.  i 13. SZ. Zaključak je  dostavljen  dana 29. siječnja 2016. godine, međutim po istom nije postupljeno.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Zaključkom od 18.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08. lipnja 2016. godine</w:t>
      </w:r>
    </w:p>
    <w:p w:rsidRDefault="00C6324C" w:rsidP="00C6324C" w:rsidR="00C6324C">
      <w:pPr>
        <w:rPr>
          <w:rFonts w:hAnsi="Times New Roman" w:ascii="Times New Roman"/>
          <w:lang w:val="hr-HR"/>
        </w:rPr>
      </w:pPr>
    </w:p>
    <w:p w:rsidRDefault="00C6324C" w:rsidP="00C6324C" w:rsidR="00C6324C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U D A C :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822ADF">
        <w:rPr>
          <w:rFonts w:hAnsi="Times New Roman" w:ascii="Times New Roman"/>
          <w:lang w:val="hr-HR"/>
        </w:rPr>
        <w:t>, v.r.</w:t>
      </w:r>
    </w:p>
    <w:p w:rsidRDefault="00C6324C" w:rsidP="00C6324C" w:rsidR="00C6324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6324C" w:rsidP="00C6324C" w:rsidR="00C6324C">
      <w:pPr>
        <w:jc w:val="both"/>
        <w:rPr>
          <w:rFonts w:hAnsi="Times New Roman" w:ascii="Times New Roman"/>
          <w:szCs w:val="24"/>
          <w:lang w:val="hr-HR"/>
        </w:rPr>
      </w:pPr>
    </w:p>
    <w:p w:rsidRDefault="00C6324C" w:rsidP="00C6324C" w:rsidR="00C6324C">
      <w:pPr>
        <w:jc w:val="center"/>
        <w:rPr>
          <w:rFonts w:hAnsi="Times New Roman" w:ascii="Times New Roman"/>
          <w:szCs w:val="24"/>
          <w:lang w:val="hr-HR"/>
        </w:rPr>
      </w:pPr>
    </w:p>
    <w:p w:rsidRDefault="00822ADF" w:rsidP="00A40EE6" w:rsidR="00822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822ADF" w:rsidP="00A40EE6" w:rsidR="00822ADF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822ADF" w:rsidP="00C6324C" w:rsidR="00822AD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6324C" w:rsidP="00C6324C" w:rsidR="00C6324C">
      <w:pPr>
        <w:jc w:val="center"/>
        <w:rPr>
          <w:sz w:val="32"/>
          <w:u w:val="single"/>
          <w:lang w:val="hr-HR"/>
        </w:rPr>
      </w:pPr>
    </w:p>
    <w:p w:rsidRDefault="00C6324C" w:rsidP="00C6324C" w:rsidR="00C6324C"/>
    <w:p w:rsidRDefault="00C6324C" w:rsidP="00C6324C" w:rsidR="00C6324C"/>
    <w:p w:rsidRDefault="00C6324C" w:rsidP="00C6324C" w:rsidR="00C6324C"/>
    <w:p w:rsidRDefault="00C6324C" w:rsidP="00C6324C" w:rsidR="00C6324C"/>
    <w:p w:rsidRDefault="00C6324C" w:rsidP="00C6324C" w:rsidR="00C6324C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24C" w:rsidP="00C6324C" w:rsidR="00C6324C">
      <w:r>
        <w:separator/>
      </w:r>
    </w:p>
  </w:endnote>
  <w:endnote w:id="0" w:type="continuationSeparator">
    <w:p w:rsidRDefault="00C6324C" w:rsidP="00C6324C" w:rsidR="00C632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24C" w:rsidP="00C6324C" w:rsidR="00C6324C">
      <w:r>
        <w:separator/>
      </w:r>
    </w:p>
  </w:footnote>
  <w:footnote w:id="0" w:type="continuationSeparator">
    <w:p w:rsidRDefault="00C6324C" w:rsidP="00C6324C" w:rsidR="00C632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139191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6324C" w:rsidR="00C6324C" w:rsidRPr="00C6324C">
        <w:pPr>
          <w:pStyle w:val="Zaglavlje"/>
          <w:jc w:val="center"/>
          <w:rPr>
            <w:rFonts w:hAnsi="Times New Roman" w:ascii="Times New Roman"/>
          </w:rPr>
        </w:pPr>
        <w:r w:rsidRPr="00C6324C">
          <w:rPr>
            <w:rFonts w:hAnsi="Times New Roman" w:ascii="Times New Roman"/>
          </w:rPr>
          <w:fldChar w:fldCharType="begin"/>
        </w:r>
        <w:r w:rsidRPr="00C6324C">
          <w:rPr>
            <w:rFonts w:hAnsi="Times New Roman" w:ascii="Times New Roman"/>
          </w:rPr>
          <w:instrText>PAGE   \* MERGEFORMAT</w:instrText>
        </w:r>
        <w:r w:rsidRPr="00C6324C">
          <w:rPr>
            <w:rFonts w:hAnsi="Times New Roman" w:ascii="Times New Roman"/>
          </w:rPr>
          <w:fldChar w:fldCharType="separate"/>
        </w:r>
        <w:r w:rsidR="00822ADF" w:rsidRPr="00822ADF">
          <w:rPr>
            <w:rFonts w:hAnsi="Times New Roman" w:ascii="Times New Roman"/>
            <w:noProof/>
            <w:lang w:val="hr-HR"/>
          </w:rPr>
          <w:t>1</w:t>
        </w:r>
        <w:r w:rsidRPr="00C6324C">
          <w:rPr>
            <w:rFonts w:hAnsi="Times New Roman" w:ascii="Times New Roman"/>
          </w:rPr>
          <w:fldChar w:fldCharType="end"/>
        </w:r>
      </w:p>
    </w:sdtContent>
  </w:sdt>
  <w:p w:rsidRDefault="00C6324C" w:rsidP="00C6324C" w:rsidR="00C6324C" w:rsidRPr="00C6324C">
    <w:pPr>
      <w:pStyle w:val="Zaglavlje"/>
      <w:jc w:val="right"/>
      <w:rPr>
        <w:rFonts w:hAnsi="Times New Roman" w:ascii="Times New Roman"/>
      </w:rPr>
    </w:pPr>
    <w:r w:rsidRPr="00C6324C">
      <w:rPr>
        <w:rFonts w:hAnsi="Times New Roman" w:ascii="Times New Roman"/>
      </w:rPr>
      <w:t>34. St-9380/2015-10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24C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7911"/>
    <w:rsid w:val="007C6CF3"/>
    <w:rsid w:val="00822ADF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6324C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324C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324C"/>
    <w:pPr>
      <w:ind w:left="720"/>
      <w:contextualSpacing/>
    </w:pPr>
  </w:style>
  <w:style w:customStyle="true" w:styleId="BodyText21" w:type="paragraph">
    <w:name w:val="Body Text 21"/>
    <w:basedOn w:val="Normal"/>
    <w:rsid w:val="00C6324C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32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324C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632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324C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632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324C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2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A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A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A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A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6324C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324C"/>
    <w:pPr>
      <w:ind w:left="720"/>
      <w:contextualSpacing/>
    </w:pPr>
  </w:style>
  <w:style w:customStyle="1" w:styleId="BodyText21" w:type="paragraph">
    <w:name w:val="Body Text 21"/>
    <w:basedOn w:val="Normal"/>
    <w:rsid w:val="00C6324C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632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324C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632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324C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632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324C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22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A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A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A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A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9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9380</izvorni_sadrzaj>
    <derivirana_varijabla naziv="DomainObject.Predmet.Broj_1">9380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St-9380/2015</izvorni_sadrzaj>
    <derivirana_varijabla naziv="DomainObject.Predmet.OznakaBroj_1">St-9380/2015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KLUB PODLI JAHAČI</izvorni_sadrzaj>
    <derivirana_varijabla naziv="DomainObject.Predmet.ProtustrankaFormated_1">  MOTO KLUB PODLI JAHAČI</derivirana_varijabla>
  </DomainObject.Predmet.ProtustrankaFormated>
  <DomainObject.Predmet.ProtustrankaFormatedOIB>
    <izvorni_sadrzaj>  MOTO KLUB PODLI JAHAČI, OIB 97289502061</izvorni_sadrzaj>
    <derivirana_varijabla naziv="DomainObject.Predmet.ProtustrankaFormatedOIB_1">  MOTO KLUB PODLI JAHAČI, OIB 97289502061</derivirana_varijabla>
  </DomainObject.Predmet.ProtustrankaFormatedOIB>
  <DomainObject.Predmet.ProtustrankaFormatedWithAdress>
    <izvorni_sadrzaj> MOTO KLUB PODLI JAHAČI, MATIJE GUPCA 174, 49210 Zabok</izvorni_sadrzaj>
    <derivirana_varijabla naziv="DomainObject.Predmet.ProtustrankaFormatedWithAdress_1"> MOTO KLUB PODLI JAHAČI, MATIJE GUPCA 174, 49210 Zabok</derivirana_varijabla>
  </DomainObject.Predmet.ProtustrankaFormatedWithAdress>
  <DomainObject.Predmet.ProtustrankaFormatedWithAdressOIB>
    <izvorni_sadrzaj> MOTO KLUB PODLI JAHAČI, OIB 97289502061, MATIJE GUPCA 174, 49210 Zabok</izvorni_sadrzaj>
    <derivirana_varijabla naziv="DomainObject.Predmet.ProtustrankaFormatedWithAdressOIB_1"> MOTO KLUB PODLI JAHAČI, OIB 97289502061, MATIJE GUPCA 174, 49210 Zabok</derivirana_varijabla>
  </DomainObject.Predmet.ProtustrankaFormatedWithAdressOIB>
  <DomainObject.Predmet.ProtustrankaWithAdress>
    <izvorni_sadrzaj>MOTO KLUB PODLI JAHAČI MATIJE GUPCA 174, 49210 Zabok</izvorni_sadrzaj>
    <derivirana_varijabla naziv="DomainObject.Predmet.ProtustrankaWithAdress_1">MOTO KLUB PODLI JAHAČI MATIJE GUPCA 174, 49210 Zabok</derivirana_varijabla>
  </DomainObject.Predmet.ProtustrankaWithAdress>
  <DomainObject.Predmet.ProtustrankaWithAdressOIB>
    <izvorni_sadrzaj>MOTO KLUB PODLI JAHAČI, OIB 97289502061, MATIJE GUPCA 174, 49210 Zabok</izvorni_sadrzaj>
    <derivirana_varijabla naziv="DomainObject.Predmet.ProtustrankaWithAdressOIB_1">MOTO KLUB PODLI JAHAČI, OIB 97289502061, MATIJE GUPCA 174, 49210 Zabok</derivirana_varijabla>
  </DomainObject.Predmet.ProtustrankaWithAdressOIB>
  <DomainObject.Predmet.ProtustrankaNazivFormated>
    <izvorni_sadrzaj>MOTO KLUB PODLI JAHAČI</izvorni_sadrzaj>
    <derivirana_varijabla naziv="DomainObject.Predmet.ProtustrankaNazivFormated_1">MOTO KLUB PODLI JAHAČI</derivirana_varijabla>
  </DomainObject.Predmet.ProtustrankaNazivFormated>
  <DomainObject.Predmet.ProtustrankaNazivFormatedOIB>
    <izvorni_sadrzaj>MOTO KLUB PODLI JAHAČI, OIB 97289502061</izvorni_sadrzaj>
    <derivirana_varijabla naziv="DomainObject.Predmet.ProtustrankaNazivFormatedOIB_1">MOTO KLUB PODLI JAHAČI, OIB 97289502061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KLUB PODLI JAHAČI</item>
    </izvorni_sadrzaj>
    <derivirana_varijabla naziv="DomainObject.Predmet.ProtuStrankaListFormated_1">
      <item>MOTO KLUB PODLI JAHAČI</item>
    </derivirana_varijabla>
  </DomainObject.Predmet.ProtuStrankaListFormated>
  <DomainObject.Predmet.ProtuStrankaListFormatedOIB>
    <izvorni_sadrzaj>
      <item>MOTO KLUB PODLI JAHAČI, OIB 97289502061</item>
    </izvorni_sadrzaj>
    <derivirana_varijabla naziv="DomainObject.Predmet.ProtuStrankaListFormatedOIB_1">
      <item>MOTO KLUB PODLI JAHAČI, OIB 97289502061</item>
    </derivirana_varijabla>
  </DomainObject.Predmet.ProtuStrankaListFormatedOIB>
  <DomainObject.Predmet.ProtuStrankaListFormatedWithAdress>
    <izvorni_sadrzaj>
      <item>MOTO KLUB PODLI JAHAČI, MATIJE GUPCA 174, 49210 Zabok</item>
    </izvorni_sadrzaj>
    <derivirana_varijabla naziv="DomainObject.Predmet.ProtuStrankaListFormatedWithAdress_1">
      <item>MOTO KLUB PODLI JAHAČI, MATIJE GUPCA 174, 49210 Zabok</item>
    </derivirana_varijabla>
  </DomainObject.Predmet.ProtuStrankaListFormatedWithAdress>
  <DomainObject.Predmet.ProtuStrankaListFormatedWithAdressOIB>
    <izvorni_sadrzaj>
      <item>MOTO KLUB PODLI JAHAČI, OIB 97289502061, MATIJE GUPCA 174, 49210 Zabok</item>
    </izvorni_sadrzaj>
    <derivirana_varijabla naziv="DomainObject.Predmet.ProtuStrankaListFormatedWithAdressOIB_1">
      <item>MOTO KLUB PODLI JAHAČI, OIB 97289502061, MATIJE GUPCA 174, 49210 Zabok</item>
    </derivirana_varijabla>
  </DomainObject.Predmet.ProtuStrankaListFormatedWithAdressOIB>
  <DomainObject.Predmet.ProtuStrankaListNazivFormated>
    <izvorni_sadrzaj>
      <item>MOTO KLUB PODLI JAHAČI</item>
    </izvorni_sadrzaj>
    <derivirana_varijabla naziv="DomainObject.Predmet.ProtuStrankaListNazivFormated_1">
      <item>MOTO KLUB PODLI JAHAČI</item>
    </derivirana_varijabla>
  </DomainObject.Predmet.ProtuStrankaListNazivFormated>
  <DomainObject.Predmet.ProtuStrankaListNazivFormatedOIB>
    <izvorni_sadrzaj>
      <item>MOTO KLUB PODLI JAHAČI, OIB 97289502061</item>
    </izvorni_sadrzaj>
    <derivirana_varijabla naziv="DomainObject.Predmet.ProtuStrankaListNazivFormatedOIB_1">
      <item>MOTO KLUB PODLI JAHAČI, OIB 97289502061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KLUB PODLI JAHAČI</izvorni_sadrzaj>
    <derivirana_varijabla naziv="DomainObject.Predmet.ProtustrankaIDrugi_1">MOTO KLUB PODLI JAHAČI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KLUB PODLI JAHAČI, OIB 97289502061, MATIJE GUPCA 174, 49210 Zabok</izvorni_sadrzaj>
    <derivirana_varijabla naziv="DomainObject.Predmet.ProtustrankaIDrugiAdressOIB_1">MOTO KLUB PODLI JAHAČI, OIB 97289502061, MATIJE GUPCA 174,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KLUB PODLI JAHAČI</item>
    </izvorni_sadrzaj>
    <derivirana_varijabla naziv="DomainObject.Predmet.SudioniciListNaziv_1">
      <item>FINA Regionalni centar Zagreb</item>
      <item>MOTO KLUB PODLI JAHAČI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KLUB PODLI JAHAČI, OIB 97289502061, MATIJE GUPCA 174,49210 Zabok</item>
    </izvorni_sadrzaj>
    <derivirana_varijabla naziv="DomainObject.Predmet.SudioniciListAdressOIB_1">
      <item>FINA Regionalni centar Zagreb, OIB 85821130368, Trg svibanjskih žrtava 1995. 1,10000 Zagreb</item>
      <item>MOTO KLUB PODLI JAHAČI, OIB 97289502061, MATIJE GUPCA 174,49210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97289502061</item>
    </izvorni_sadrzaj>
    <derivirana_varijabla naziv="DomainObject.Predmet.SudioniciListNazivOIB_1">
      <item>, OIB 85821130368</item>
      <item>, OIB 97289502061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2214</properties:Characters>
  <properties:Lines>79</properties:Lines>
  <properties:Paragraphs>24</properties:Paragraphs>
  <properties:TotalTime>4</properties:TotalTime>
  <properties:ScaleCrop>false</properties:ScaleCrop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2016-06-08T07:03:00Z</dcterms:created>
  <dc:creator>Vlasta Bogović Milisavljević</dc:creator>
  <cp:lastModifiedBy>Vlasta Bogović Milisavljević</cp:lastModifiedBy>
  <cp:lastPrinted>2016-06-08T07:09:00Z</cp:lastPrinted>
  <dcterms:modified xmlns:xsi="http://www.w3.org/2001/XMLSchema-instance" xsi:type="dcterms:W3CDTF">2016-06-08T07:09:00Z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