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4538" w14:paraId="23b4538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99228E">
      <w:pPr>
        <w:jc w:val="both"/>
      </w:pPr>
      <w:r w:rsidRPr="00DA15C9">
        <w:tab/>
      </w:r>
      <w:r w:rsidR="00B76DAA" w:rsidRPr="00B76DAA">
        <w:t xml:space="preserve">Trgovački sud u Pazinu, po </w:t>
      </w:r>
      <w:r w:rsidR="00AE7233">
        <w:t>stečajnoj sutkinji Tijani Licul</w:t>
      </w:r>
      <w:r w:rsidR="00B76DAA" w:rsidRPr="00B76DAA">
        <w:t xml:space="preserve">, po prijedlogu predlagatelja </w:t>
      </w:r>
      <w:r w:rsidR="00AE7233">
        <w:t>FINANCIJSKE AGENCIJE</w:t>
      </w:r>
      <w:r w:rsidR="00B76DAA" w:rsidRPr="00B76DAA">
        <w:t>, OIB: 85821130368, R</w:t>
      </w:r>
      <w:r w:rsidR="00AE7233">
        <w:t xml:space="preserve">egionalni centar </w:t>
      </w:r>
      <w:r w:rsidR="00B76DAA" w:rsidRPr="00B76DAA">
        <w:t xml:space="preserve">Rijeka, Podružnica Pula, Giardini 5, radi otvaranja stečajnog postupka nad dužnikom </w:t>
      </w:r>
      <w:r w:rsidR="00552DE0">
        <w:t xml:space="preserve">GRAMARS d.o.o. Rovinj, Duga ulica 16, OIB: 04688829104, </w:t>
      </w: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I. </w:t>
      </w:r>
      <w:r w:rsidR="00020463">
        <w:t xml:space="preserve">Otvara se stečajni postupak nad dužnikom </w:t>
      </w:r>
      <w:r w:rsidR="00552DE0">
        <w:t>GRAMARS d.o.o. Rovinj, Duga ulica 16, OIB: 04688829104</w:t>
      </w:r>
      <w:r w:rsidR="00020463">
        <w:t>.</w:t>
      </w:r>
    </w:p>
    <w:p w:rsidRDefault="00020463" w:rsidP="00020463" w:rsidR="00020463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II. </w:t>
      </w:r>
      <w:r w:rsidR="00020463">
        <w:t xml:space="preserve">Za stečajnog upravitelja imenuje se </w:t>
      </w:r>
      <w:r w:rsidR="00552DE0">
        <w:t xml:space="preserve">Nikola Delić, Pula, Kranjčevićeva 16, OIB: 58474163165. </w:t>
      </w:r>
    </w:p>
    <w:p w:rsidRDefault="002321CA" w:rsidP="00020463" w:rsidR="002321CA">
      <w:pPr>
        <w:jc w:val="both"/>
      </w:pPr>
    </w:p>
    <w:p w:rsidRDefault="000906A4" w:rsidP="000906A4" w:rsidR="00C701B8">
      <w:pPr>
        <w:ind w:firstLine="720"/>
        <w:jc w:val="both"/>
      </w:pPr>
      <w:r>
        <w:t>I</w:t>
      </w:r>
      <w:r w:rsidR="00252F6D">
        <w:t>II.</w:t>
      </w:r>
      <w:r>
        <w:t xml:space="preserve"> </w:t>
      </w:r>
      <w:r w:rsidR="00020463">
        <w:t xml:space="preserve">Zaključuje se stečajni postupak nad dužnikom </w:t>
      </w:r>
      <w:r w:rsidR="00552DE0">
        <w:t>GRAMARS d.o.o. Rovinj, Duga ulica 16, OIB: 04688829104</w:t>
      </w:r>
      <w:r w:rsidR="00020463">
        <w:t>.</w:t>
      </w:r>
    </w:p>
    <w:p w:rsidRDefault="00252F6D" w:rsidP="000906A4" w:rsidR="00252F6D">
      <w:pPr>
        <w:ind w:firstLine="720"/>
        <w:jc w:val="both"/>
      </w:pPr>
    </w:p>
    <w:p w:rsidRDefault="00252F6D" w:rsidP="00252F6D" w:rsidR="00252F6D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>IV.</w:t>
      </w:r>
      <w:r w:rsidR="00552DE0"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252F6D" w:rsidP="00252F6D" w:rsidR="00252F6D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V.</w:t>
      </w:r>
      <w:r w:rsidR="00552DE0"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</w:t>
      </w:r>
      <w:r>
        <w:rPr>
          <w:sz w:val="23"/>
          <w:szCs w:val="23"/>
        </w:rPr>
        <w:t xml:space="preserve">arodne novine </w:t>
      </w:r>
      <w:r w:rsidRPr="00ED131D">
        <w:rPr>
          <w:sz w:val="23"/>
          <w:szCs w:val="23"/>
        </w:rPr>
        <w:t>broj 71/15).</w:t>
      </w:r>
    </w:p>
    <w:p w:rsidRDefault="00252F6D" w:rsidP="00252F6D" w:rsidR="00252F6D" w:rsidRPr="00ED131D">
      <w:pPr>
        <w:jc w:val="both"/>
        <w:rPr>
          <w:bCs/>
          <w:sz w:val="23"/>
          <w:szCs w:val="23"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B76DAA" w:rsidR="002321C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</w:t>
      </w:r>
      <w:r w:rsidR="00AE38BC">
        <w:t xml:space="preserve"> </w:t>
      </w:r>
      <w:r w:rsidRPr="001B1D09">
        <w:t>br</w:t>
      </w:r>
      <w:r w:rsidR="00AE38BC">
        <w:t>oj: St-</w:t>
      </w:r>
      <w:r w:rsidR="00552DE0">
        <w:t>428</w:t>
      </w:r>
      <w:r w:rsidR="00252F6D">
        <w:t xml:space="preserve">/16-4 od </w:t>
      </w:r>
      <w:r w:rsidR="00552DE0">
        <w:t>10. ožujka</w:t>
      </w:r>
      <w:r w:rsidR="00252F6D">
        <w:t xml:space="preserve"> 2016. </w:t>
      </w:r>
      <w:r w:rsidR="002321CA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>
        <w:t xml:space="preserve">Navedeno rješenje </w:t>
      </w:r>
      <w:r w:rsidRPr="008C471C">
        <w:t>objavljeno</w:t>
      </w:r>
      <w:r>
        <w:t xml:space="preserve"> je</w:t>
      </w:r>
      <w:r w:rsidRPr="008C471C">
        <w:t xml:space="preserve"> na mrežnoj s</w:t>
      </w:r>
      <w:r>
        <w:t xml:space="preserve">tranici e-oglasna ploča sudova </w:t>
      </w:r>
      <w:r w:rsidR="00552DE0">
        <w:t>10</w:t>
      </w:r>
      <w:r w:rsidR="00252F6D">
        <w:t xml:space="preserve">. </w:t>
      </w:r>
      <w:r w:rsidR="00552DE0">
        <w:t xml:space="preserve">ožujka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2321CA" w:rsidP="00BA0C72" w:rsidR="00552DE0">
      <w:pPr>
        <w:ind w:firstLine="708"/>
        <w:jc w:val="both"/>
      </w:pPr>
      <w:r>
        <w:t>Na ročišt</w:t>
      </w:r>
      <w:r w:rsidR="00C0785B">
        <w:t>e</w:t>
      </w:r>
      <w:r>
        <w:t xml:space="preserve"> održano </w:t>
      </w:r>
      <w:r w:rsidR="00552DE0">
        <w:t xml:space="preserve">28. travnja </w:t>
      </w:r>
      <w:r w:rsidR="00BA0C72">
        <w:t>2016</w:t>
      </w:r>
      <w:r>
        <w:t>. godine</w:t>
      </w:r>
      <w:r w:rsidR="00552DE0">
        <w:t xml:space="preserve"> nije pristupio nitko. </w:t>
      </w:r>
    </w:p>
    <w:p w:rsidRDefault="00552DE0" w:rsidP="00BA0C72" w:rsidR="00552DE0">
      <w:pPr>
        <w:ind w:firstLine="708"/>
        <w:jc w:val="both"/>
      </w:pPr>
    </w:p>
    <w:p w:rsidRDefault="00552DE0" w:rsidP="00552DE0" w:rsidR="00552DE0">
      <w:pPr>
        <w:ind w:firstLine="708"/>
        <w:jc w:val="both"/>
      </w:pPr>
      <w:r>
        <w:t>Iz podataka kojima sud raspolaže proizlazi da dužnik nema imovine (potvrda z.k. odjela Općinskog suda u Puli, Zemljišnoknjižnog odjela Rovinj (list 8 spisa), uvjerenje Policijske uprave istarske (list 10 spisa) ).</w:t>
      </w:r>
    </w:p>
    <w:p w:rsidRDefault="00AE38BC" w:rsidP="00BA0C72" w:rsidR="00AE38BC">
      <w:pPr>
        <w:ind w:firstLine="708"/>
        <w:jc w:val="both"/>
      </w:pPr>
    </w:p>
    <w:p w:rsidRDefault="000F69EC" w:rsidP="00020463" w:rsidR="00BA0C72">
      <w:pPr>
        <w:jc w:val="both"/>
      </w:pPr>
      <w:r>
        <w:lastRenderedPageBreak/>
        <w:tab/>
      </w:r>
      <w:r w:rsidR="00522F3F">
        <w:t>Budući da nije utvrđeno da dužnik ima</w:t>
      </w:r>
      <w:r w:rsidR="00EE6938">
        <w:t xml:space="preserve"> vrjedniju</w:t>
      </w:r>
      <w:r w:rsidR="00522F3F">
        <w:t xml:space="preserve">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552DE0">
        <w:t>428/16-10 od 02. svibnja 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552DE0">
        <w:t>02</w:t>
      </w:r>
      <w:r w:rsidR="006F517F">
        <w:t>. svibnja</w:t>
      </w:r>
      <w:r>
        <w:t xml:space="preserve"> 2016. godine, a skinuto je sa oglasne </w:t>
      </w:r>
      <w:r w:rsidR="00552DE0">
        <w:t>09</w:t>
      </w:r>
      <w:r w:rsidR="006F517F">
        <w:t>. svibnja</w:t>
      </w:r>
      <w:r w:rsidR="0089087E">
        <w:t xml:space="preserve"> 2016. godine. U roku od 15 dana, koji rok je istekao </w:t>
      </w:r>
      <w:r w:rsidR="00552DE0">
        <w:t>24</w:t>
      </w:r>
      <w:r w:rsidR="006F517F">
        <w:t xml:space="preserve">. </w:t>
      </w:r>
      <w:r w:rsidR="00552DE0">
        <w:t>svibnja</w:t>
      </w:r>
      <w:r w:rsidR="006F517F">
        <w:t xml:space="preserve">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6F517F">
        <w:t>28. srpnja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0038AD">
        <w:t>, v. r.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552DE0">
        <w:t>Rovinj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6F517F">
      <w:pPr>
        <w:jc w:val="both"/>
      </w:pPr>
      <w:r>
        <w:tab/>
        <w:t xml:space="preserve">- zz dužnika </w:t>
      </w:r>
    </w:p>
    <w:p w:rsidRDefault="0089087E" w:rsidP="00EE14E8" w:rsidR="0089087E">
      <w:pPr>
        <w:jc w:val="both"/>
      </w:pP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3DC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99228E">
      <w:rPr>
        <w:sz w:val="23"/>
        <w:szCs w:val="23"/>
      </w:rPr>
      <w:t>4</w:t>
    </w:r>
    <w:r w:rsidR="00552DE0">
      <w:rPr>
        <w:sz w:val="23"/>
        <w:szCs w:val="23"/>
      </w:rPr>
      <w:t>28/16</w:t>
    </w:r>
    <w:r w:rsidR="00AE38BC">
      <w:rPr>
        <w:sz w:val="23"/>
        <w:szCs w:val="23"/>
      </w:rPr>
      <w:t xml:space="preserve"> -</w:t>
    </w:r>
    <w:r w:rsidR="000038AD">
      <w:rPr>
        <w:sz w:val="23"/>
        <w:szCs w:val="23"/>
      </w:rPr>
      <w:t xml:space="preserve"> 13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552DE0">
      <w:rPr>
        <w:sz w:val="23"/>
        <w:szCs w:val="23"/>
      </w:rPr>
      <w:t>428/16</w:t>
    </w:r>
    <w:r w:rsidR="00AE38BC">
      <w:rPr>
        <w:sz w:val="23"/>
        <w:szCs w:val="23"/>
      </w:rPr>
      <w:t xml:space="preserve"> -</w:t>
    </w:r>
    <w:r w:rsidR="000038AD">
      <w:rPr>
        <w:sz w:val="23"/>
        <w:szCs w:val="23"/>
      </w:rPr>
      <w:t xml:space="preserve"> 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038AD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52DE0"/>
    <w:rsid w:val="005D20E4"/>
    <w:rsid w:val="005E3D31"/>
    <w:rsid w:val="00647B00"/>
    <w:rsid w:val="006A0FA9"/>
    <w:rsid w:val="006A5A22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9228E"/>
    <w:rsid w:val="009C6CD7"/>
    <w:rsid w:val="009C71BB"/>
    <w:rsid w:val="00A06218"/>
    <w:rsid w:val="00A36732"/>
    <w:rsid w:val="00A551C4"/>
    <w:rsid w:val="00A568DC"/>
    <w:rsid w:val="00AA1311"/>
    <w:rsid w:val="00AA3161"/>
    <w:rsid w:val="00AB2162"/>
    <w:rsid w:val="00AB4E57"/>
    <w:rsid w:val="00AC7D23"/>
    <w:rsid w:val="00AE38BC"/>
    <w:rsid w:val="00AE7233"/>
    <w:rsid w:val="00B4018F"/>
    <w:rsid w:val="00B640D5"/>
    <w:rsid w:val="00B76DAA"/>
    <w:rsid w:val="00B950D6"/>
    <w:rsid w:val="00BA0C72"/>
    <w:rsid w:val="00BB1590"/>
    <w:rsid w:val="00BC2D8B"/>
    <w:rsid w:val="00BE3666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60115"/>
    <w:rsid w:val="00DA1732"/>
    <w:rsid w:val="00DB14A7"/>
    <w:rsid w:val="00DB3DC5"/>
    <w:rsid w:val="00DC7997"/>
    <w:rsid w:val="00DD1175"/>
    <w:rsid w:val="00DE48E9"/>
    <w:rsid w:val="00E17C47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8A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8A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8A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8A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8A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8A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8A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8A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St-428/2016</izvorni_sadrzaj>
    <derivirana_varijabla naziv="DomainObject.Predmet.OznakaBroj_1">St-428/2016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GRAMARS d.o.o. ROVINJ</izvorni_sadrzaj>
    <derivirana_varijabla naziv="DomainObject.Predmet.ProtustrankaFormated_1">  GRAMARS d.o.o. ROVINJ</derivirana_varijabla>
  </DomainObject.Predmet.ProtustrankaFormated>
  <DomainObject.Predmet.ProtustrankaFormatedOIB>
    <izvorni_sadrzaj>  GRAMARS d.o.o. ROVINJ, OIB 04688829104</izvorni_sadrzaj>
    <derivirana_varijabla naziv="DomainObject.Predmet.ProtustrankaFormatedOIB_1">  GRAMARS d.o.o. ROVINJ, OIB 04688829104</derivirana_varijabla>
  </DomainObject.Predmet.ProtustrankaFormatedOIB>
  <DomainObject.Predmet.ProtustrankaFormatedWithAdress>
    <izvorni_sadrzaj> GRAMARS d.o.o. ROVINJ, Duga ulica broj 16, 52210 Rovinj</izvorni_sadrzaj>
    <derivirana_varijabla naziv="DomainObject.Predmet.ProtustrankaFormatedWithAdress_1"> GRAMARS d.o.o. ROVINJ, Duga ulica broj 16, 52210 Rovinj</derivirana_varijabla>
  </DomainObject.Predmet.ProtustrankaFormatedWithAdress>
  <DomainObject.Predmet.ProtustrankaFormatedWithAdressOIB>
    <izvorni_sadrzaj> GRAMARS d.o.o. ROVINJ, OIB 04688829104, Duga ulica broj 16, 52210 Rovinj</izvorni_sadrzaj>
    <derivirana_varijabla naziv="DomainObject.Predmet.ProtustrankaFormatedWithAdressOIB_1"> GRAMARS d.o.o. ROVINJ, OIB 04688829104, Duga ulica broj 16, 52210 Rovinj</derivirana_varijabla>
  </DomainObject.Predmet.ProtustrankaFormatedWithAdressOIB>
  <DomainObject.Predmet.ProtustrankaWithAdress>
    <izvorni_sadrzaj>GRAMARS d.o.o. ROVINJ Duga ulica broj 16, 52210 Rovinj</izvorni_sadrzaj>
    <derivirana_varijabla naziv="DomainObject.Predmet.ProtustrankaWithAdress_1">GRAMARS d.o.o. ROVINJ Duga ulica broj 16, 52210 Rovinj</derivirana_varijabla>
  </DomainObject.Predmet.ProtustrankaWithAdress>
  <DomainObject.Predmet.ProtustrankaWithAdressOIB>
    <izvorni_sadrzaj>GRAMARS d.o.o. ROVINJ, OIB 04688829104, Duga ulica broj 16, 52210 Rovinj</izvorni_sadrzaj>
    <derivirana_varijabla naziv="DomainObject.Predmet.ProtustrankaWithAdressOIB_1">GRAMARS d.o.o. ROVINJ, OIB 04688829104, Duga ulica broj 16, 52210 Rovinj</derivirana_varijabla>
  </DomainObject.Predmet.ProtustrankaWithAdressOIB>
  <DomainObject.Predmet.ProtustrankaNazivFormated>
    <izvorni_sadrzaj>GRAMARS d.o.o. ROVINJ</izvorni_sadrzaj>
    <derivirana_varijabla naziv="DomainObject.Predmet.ProtustrankaNazivFormated_1">GRAMARS d.o.o. ROVINJ</derivirana_varijabla>
  </DomainObject.Predmet.ProtustrankaNazivFormated>
  <DomainObject.Predmet.ProtustrankaNazivFormatedOIB>
    <izvorni_sadrzaj>GRAMARS d.o.o. ROVINJ, OIB 04688829104</izvorni_sadrzaj>
    <derivirana_varijabla naziv="DomainObject.Predmet.ProtustrankaNazivFormatedOIB_1">GRAMARS d.o.o. ROVINJ, OIB 04688829104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13807.85</izvorni_sadrzaj>
    <derivirana_varijabla naziv="DomainObject.Predmet.TrenutnaVrijednost_1">13807.85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GRAMARS d.o.o. ROVINJ</item>
    </izvorni_sadrzaj>
    <derivirana_varijabla naziv="DomainObject.Predmet.ProtuStrankaListFormated_1">
      <item>GRAMARS d.o.o. ROVINJ</item>
    </derivirana_varijabla>
  </DomainObject.Predmet.ProtuStrankaListFormated>
  <DomainObject.Predmet.ProtuStrankaListFormatedOIB>
    <izvorni_sadrzaj>
      <item>GRAMARS d.o.o. ROVINJ, OIB 04688829104</item>
    </izvorni_sadrzaj>
    <derivirana_varijabla naziv="DomainObject.Predmet.ProtuStrankaListFormatedOIB_1">
      <item>GRAMARS d.o.o. ROVINJ, OIB 04688829104</item>
    </derivirana_varijabla>
  </DomainObject.Predmet.ProtuStrankaListFormatedOIB>
  <DomainObject.Predmet.ProtuStrankaListFormatedWithAdress>
    <izvorni_sadrzaj>
      <item>GRAMARS d.o.o. ROVINJ, Duga ulica broj 16, 52210 Rovinj</item>
    </izvorni_sadrzaj>
    <derivirana_varijabla naziv="DomainObject.Predmet.ProtuStrankaListFormatedWithAdress_1">
      <item>GRAMARS d.o.o. ROVINJ, Duga ulica broj 16, 52210 Rovinj</item>
    </derivirana_varijabla>
  </DomainObject.Predmet.ProtuStrankaListFormatedWithAdress>
  <DomainObject.Predmet.ProtuStrankaListFormatedWithAdressOIB>
    <izvorni_sadrzaj>
      <item>GRAMARS d.o.o. ROVINJ, OIB 04688829104, Duga ulica broj 16, 52210 Rovinj</item>
    </izvorni_sadrzaj>
    <derivirana_varijabla naziv="DomainObject.Predmet.ProtuStrankaListFormatedWithAdressOIB_1">
      <item>GRAMARS d.o.o. ROVINJ, OIB 04688829104, Duga ulica broj 16, 52210 Rovinj</item>
    </derivirana_varijabla>
  </DomainObject.Predmet.ProtuStrankaListFormatedWithAdressOIB>
  <DomainObject.Predmet.ProtuStrankaListNazivFormated>
    <izvorni_sadrzaj>
      <item>GRAMARS d.o.o. ROVINJ</item>
    </izvorni_sadrzaj>
    <derivirana_varijabla naziv="DomainObject.Predmet.ProtuStrankaListNazivFormated_1">
      <item>GRAMARS d.o.o. ROVINJ</item>
    </derivirana_varijabla>
  </DomainObject.Predmet.ProtuStrankaListNazivFormated>
  <DomainObject.Predmet.ProtuStrankaListNazivFormatedOIB>
    <izvorni_sadrzaj>
      <item>GRAMARS d.o.o. ROVINJ, OIB 04688829104</item>
    </izvorni_sadrzaj>
    <derivirana_varijabla naziv="DomainObject.Predmet.ProtuStrankaListNazivFormatedOIB_1">
      <item>GRAMARS d.o.o. ROVINJ, OIB 04688829104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GRAMARS d.o.o. ROVINJ</izvorni_sadrzaj>
    <derivirana_varijabla naziv="DomainObject.Predmet.ProtustrankaIDrugi_1">GRAMARS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GRAMARS d.o.o. ROVINJ, OIB 04688829104, Duga ulica broj 16, 52210 Rovinj</izvorni_sadrzaj>
    <derivirana_varijabla naziv="DomainObject.Predmet.ProtustrankaIDrugiAdressOIB_1">GRAMARS d.o.o. ROVINJ, OIB 04688829104, Duga ulica broj 16,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GRAMARS d.o.o. ROVINJ</item>
    </izvorni_sadrzaj>
    <derivirana_varijabla naziv="DomainObject.Predmet.SudioniciListNaziv_1">
      <item>FINANCIJSKA AGENCIJA, RC RIJEKA, PODRUŽNICA PULA, PULA</item>
      <item>GRAMARS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GRAMARS d.o.o. ROVINJ, OIB 04688829104, Duga ulica broj 16,52210 Rovinj</item>
    </izvorni_sadrzaj>
    <derivirana_varijabla naziv="DomainObject.Predmet.SudioniciListAdressOIB_1">
      <item>FINANCIJSKA AGENCIJA, RC RIJEKA, PODRUŽNICA PULA, PULA, OIB 85821130368, Giardini 5,52100 Pula</item>
      <item>GRAMARS d.o.o. ROVINJ, OIB 04688829104, Duga ulica broj 16,52210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04688829104</item>
    </izvorni_sadrzaj>
    <derivirana_varijabla naziv="DomainObject.Predmet.SudioniciListNazivOIB_1">
      <item>, OIB 85821130368</item>
      <item>, OIB 04688829104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588</properties:Words>
  <properties:Characters>3156</properties:Characters>
  <properties:Lines>92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2016-07-28T07:18:00Z</dcterms:created>
  <dc:creator>msimicic</dc:creator>
  <cp:lastModifiedBy>Sanja Prodan</cp:lastModifiedBy>
  <cp:lastPrinted>2016-07-28T07:32:00Z</cp:lastPrinted>
  <dcterms:modified xmlns:xsi="http://www.w3.org/2001/XMLSchema-instance" xsi:type="dcterms:W3CDTF">2016-07-28T07:33:00Z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