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4225" w14:paraId="4384225" w:rsidRDefault="00397A2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97A26" w:rsidP="00397A26" w:rsidR="00397A26">
      <w:pPr>
        <w:pStyle w:val="Bezproreda"/>
      </w:pPr>
      <w:r>
        <w:t xml:space="preserve">    </w:t>
      </w:r>
    </w:p>
    <w:p w:rsidRDefault="00397A26" w:rsidP="00397A26" w:rsidR="00397A26">
      <w:pPr>
        <w:pStyle w:val="Bezproreda"/>
      </w:pPr>
    </w:p>
    <w:p w:rsidRDefault="00397A26" w:rsidP="00397A26" w:rsidR="00AE649C">
      <w:pPr>
        <w:pStyle w:val="Bezproreda"/>
      </w:pPr>
      <w:r>
        <w:t xml:space="preserve">     Republika Hrvatska</w:t>
      </w:r>
    </w:p>
    <w:p w:rsidRDefault="00397A26" w:rsidP="00397A26" w:rsidR="00397A26">
      <w:pPr>
        <w:pStyle w:val="Bezproreda"/>
      </w:pPr>
      <w:r>
        <w:t>Trgovački sud u Bjelovaru</w:t>
      </w:r>
    </w:p>
    <w:p w:rsidRDefault="00397A26" w:rsidP="00397A26" w:rsidR="00397A26" w:rsidRPr="00B76F3C">
      <w:pPr>
        <w:pStyle w:val="Bezproreda"/>
      </w:pPr>
      <w:r>
        <w:t>Bjelovar, Dr. I. Lebovića 42.</w:t>
      </w:r>
    </w:p>
    <w:p w:rsidRDefault="00397A26" w:rsidP="00397A26" w:rsidR="00397A26">
      <w:pPr>
        <w:pStyle w:val="Bezproreda"/>
        <w:ind w:firstLine="708" w:left="4956"/>
      </w:pPr>
      <w:r>
        <w:t>Poslovni broj:  1 St-31/2018-8</w:t>
      </w:r>
    </w:p>
    <w:p w:rsidRDefault="00397A26" w:rsidP="00397A26" w:rsidR="00397A26">
      <w:pPr>
        <w:pStyle w:val="Bezproreda"/>
        <w:rPr>
          <w:b/>
        </w:rPr>
      </w:pPr>
    </w:p>
    <w:p w:rsidRDefault="00397A26" w:rsidP="00397A26" w:rsidR="00397A26">
      <w:pPr>
        <w:pStyle w:val="Bezproreda"/>
        <w:rPr>
          <w:b/>
        </w:rPr>
      </w:pPr>
    </w:p>
    <w:p w:rsidRDefault="00397A26" w:rsidP="00397A26" w:rsidR="00397A26">
      <w:pPr>
        <w:jc w:val="center"/>
      </w:pPr>
      <w:r>
        <w:t>U   I M E    R E P U B L I K E    H R V A T S K E</w:t>
      </w:r>
    </w:p>
    <w:p w:rsidRDefault="00397A26" w:rsidP="00397A26" w:rsidR="00397A26">
      <w:pPr>
        <w:jc w:val="center"/>
      </w:pPr>
      <w:r>
        <w:t>R J E Š E N J E</w:t>
      </w:r>
    </w:p>
    <w:p w:rsidRDefault="00397A26" w:rsidP="00397A26" w:rsidR="00397A26">
      <w:pPr>
        <w:ind w:firstLine="851"/>
        <w:jc w:val="both"/>
      </w:pPr>
      <w:r>
        <w:t>Trgovački sud u Bjelovaru, OIB: 07942269267, po  sucu Branki Pleskalt, u stečajnom postupku nad dužnikom IPLAN j.d.o.o. za proizvodnju stolarije Varaždin, Franje Koščeca 21, OIB: 69250655508,  21. ožujka  2018.</w:t>
      </w:r>
    </w:p>
    <w:p w:rsidRDefault="00397A26" w:rsidP="00397A26" w:rsidR="00397A26">
      <w:pPr>
        <w:jc w:val="center"/>
      </w:pPr>
      <w:r>
        <w:t>r i j e š i o   j e</w:t>
      </w:r>
    </w:p>
    <w:p w:rsidRDefault="00397A26" w:rsidP="00397A26" w:rsidR="00397A26">
      <w:pPr>
        <w:ind w:firstLine="851"/>
        <w:jc w:val="both"/>
      </w:pPr>
      <w:r>
        <w:t>1. Otvara se stečajni postupak nad dužnikom IPLAN j.d.o.o. za proizvodnju stolarije Varaždin, Franje Koščeca 21, OIB: 69250655508.</w:t>
      </w:r>
    </w:p>
    <w:p w:rsidRDefault="00397A26" w:rsidP="00397A26" w:rsidR="00397A26">
      <w:pPr>
        <w:ind w:firstLine="851"/>
        <w:jc w:val="both"/>
      </w:pPr>
      <w:r>
        <w:t>2. Za stečajnog upravitelja imenuje se Mijo Rončević iz Osijeka, Vijenac I. Meštrovića 74, OIB: 97146101285.</w:t>
      </w:r>
    </w:p>
    <w:p w:rsidRDefault="00397A26" w:rsidP="00397A26" w:rsidR="00397A26">
      <w:pPr>
        <w:ind w:firstLine="851"/>
        <w:jc w:val="both"/>
      </w:pPr>
      <w:r>
        <w:t>3. Zaključuje se stečajni postupak nad dužnikom IPLAN j.d.o.o. za proizvodnju stolarije Varaždin, Franje Koščeca 21, OIB: 69250655508 .</w:t>
      </w:r>
    </w:p>
    <w:p w:rsidRDefault="00397A26" w:rsidP="00397A26" w:rsidR="00397A26">
      <w:pPr>
        <w:ind w:firstLine="851"/>
        <w:jc w:val="both"/>
      </w:pPr>
      <w:r>
        <w:t>4. Stečajni postupak je otvoren i zaključen s danom 21. ožujka 2018. godine u 13,45 sati, kada je ovo rješenje objavljeno na e-oglasnoj ploči ovoga suda.</w:t>
      </w:r>
    </w:p>
    <w:p w:rsidRDefault="00397A26" w:rsidP="00397A26" w:rsidR="00397A26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97A26" w:rsidP="00397A26" w:rsidR="00397A26">
      <w:pPr>
        <w:ind w:firstLine="708"/>
        <w:jc w:val="both"/>
      </w:pPr>
      <w:r>
        <w:t>6. Nakon pravomoćnosti ovoga rješenja stečajni dužnik će se brisati iz sudskog registra.</w:t>
      </w:r>
    </w:p>
    <w:p w:rsidRDefault="00397A26" w:rsidP="00397A26" w:rsidR="00397A26">
      <w:pPr>
        <w:jc w:val="center"/>
      </w:pPr>
      <w:r>
        <w:t>Obrazloženje</w:t>
      </w:r>
    </w:p>
    <w:p w:rsidRDefault="00397A26" w:rsidP="00397A26" w:rsidR="00397A26">
      <w:pPr>
        <w:jc w:val="both"/>
      </w:pPr>
      <w:r>
        <w:tab/>
        <w:t>Rješenjem ovog suda poslovni broj: 1 St-31/2018-3 od 12. siječnja 2018. godine pokrenut je postupak radi utvrđivanja pretpostavki za otvaranje stečajnog postupka nad trgovačkim društvom IPLAN j.d.o.o. za proizvodnju stolarije Varaždin, Franje Koščeca 21, OIB: 69250655508.</w:t>
      </w:r>
    </w:p>
    <w:p w:rsidRDefault="00397A26" w:rsidP="00397A26" w:rsidR="00397A26">
      <w:pPr>
        <w:jc w:val="both"/>
      </w:pPr>
      <w:r>
        <w:tab/>
        <w:t>Ročište radi izjašnjenja o prijedlogu i rasprave o uvjetima za otvaranje stečajnog postupka sazvano je za dan 21. veljače 2018. godine.</w:t>
      </w:r>
    </w:p>
    <w:p w:rsidRDefault="00397A26" w:rsidP="00397A26" w:rsidR="00397A26">
      <w:pPr>
        <w:jc w:val="both"/>
      </w:pPr>
      <w:r>
        <w:lastRenderedPageBreak/>
        <w:tab/>
        <w:t xml:space="preserve">Prijedlogom za otvaranje stečajnog postupka  od 28. lipnja 2017. godine FINA Podružnica Varaždin je predložila da se nad dužnikom otvori stečajni postupak budući dužnik na dan 26. lipnja 2017. godine u očevidniku redoslijeda osnova za plaćanje ima evidentirane neizvršene osnove za plaćanje u neprekidnom razdoblju od 120 dana u ukupnom iznosu od 32.635,73 kuna. Dužnik ima jednog zaposlenog. </w:t>
      </w:r>
    </w:p>
    <w:p w:rsidRDefault="00397A26" w:rsidP="00397A26" w:rsidR="00397A26">
      <w:pPr>
        <w:ind w:firstLine="708"/>
        <w:jc w:val="both"/>
      </w:pPr>
      <w:r>
        <w:t>Sud je rješenjem od 21. veljače 2018. godine pozvao osobe koje imaju pravni interes za provedbu stečajnog postupka da u roku 15 dana uplate predujam za namirenje troškova prethodnog i otvorenog stečajnog postupka u iznosu 10.000,00 kn. To je rješenje objavljeno na e-oglasnoj ploči suda dana 21. veljače  2018. godine i u roku 15 dana od objave nije uplaćen predujam za namirenje troškova prethodnog i otvorenog stečajnog postupka.</w:t>
      </w:r>
    </w:p>
    <w:p w:rsidRDefault="00397A26" w:rsidP="00397A26" w:rsidR="00397A26">
      <w:pPr>
        <w:jc w:val="both"/>
      </w:pPr>
      <w:r>
        <w:tab/>
        <w:t>Stoga je temeljem čl. 132. st. 2. Stečajnog zakona ("Narodne novine" br.  71/15, dalje SZ) riješeno kao u izreci.</w:t>
      </w:r>
    </w:p>
    <w:p w:rsidRDefault="00397A26" w:rsidP="00397A26" w:rsidR="00397A26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397A26" w:rsidP="00397A26" w:rsidR="00397A26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397A26" w:rsidP="00397A26" w:rsidR="00397A26">
      <w:pPr>
        <w:ind w:firstLine="708"/>
      </w:pPr>
      <w:r>
        <w:t xml:space="preserve">U Bjelovaru 21. ožujka  2018.  </w:t>
      </w:r>
    </w:p>
    <w:p w:rsidRDefault="00397A26" w:rsidP="00397A26" w:rsidR="00397A2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397A26" w:rsidP="00397A26" w:rsidR="00397A26">
      <w:pPr>
        <w:pStyle w:val="Bezproreda"/>
      </w:pPr>
    </w:p>
    <w:p w:rsidRDefault="00397A26" w:rsidP="00397A26" w:rsidR="00397A26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397A26" w:rsidP="00397A26" w:rsidR="00397A26">
      <w:pPr>
        <w:pStyle w:val="Bezproreda"/>
      </w:pPr>
    </w:p>
    <w:p w:rsidRDefault="00397A26" w:rsidP="00397A26" w:rsidR="00397A2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397A26" w:rsidP="00397A26" w:rsidR="00397A2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397A26" w:rsidP="00397A26" w:rsidR="00397A26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397A2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2882442"/>
      <w:docPartObj>
        <w:docPartGallery w:val="Page Numbers (Top of Page)"/>
        <w:docPartUnique/>
      </w:docPartObj>
    </w:sdtPr>
    <w:sdtEndPr/>
    <w:sdtContent>
      <w:p w:rsidRDefault="00397A26" w:rsidR="00397A2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71C">
          <w:t>2</w:t>
        </w:r>
        <w:r>
          <w:fldChar w:fldCharType="end"/>
        </w:r>
      </w:p>
    </w:sdtContent>
  </w:sdt>
  <w:p w:rsidRDefault="00397A26" w:rsidR="008333A9">
    <w:pPr>
      <w:pStyle w:val="Zaglavlje"/>
    </w:pPr>
    <w:r>
      <w:t>Poslovni broj: 1 St-31/2018-8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A26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71C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264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St-31/2018-8</izvorni_sadrzaj>
    <derivirana_varijabla naziv="DomainObject.Oznaka_1">St-31/2018-8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St-31/2018</izvorni_sadrzaj>
    <derivirana_varijabla naziv="DomainObject.Predmet.OznakaBroj_1">St-31/2018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IPLAN jednostavno društvo s ograničenom odgovornošću za proizvodnju stolarije</izvorni_sadrzaj>
    <derivirana_varijabla naziv="DomainObject.Predmet.ProtustrankaFormated_1">  IPLAN jednostavno društvo s ograničenom odgovornošću za proizvodnju stolarije</derivirana_varijabla>
  </DomainObject.Predmet.ProtustrankaFormated>
  <DomainObject.Predmet.ProtustrankaFormatedOIB>
    <izvorni_sadrzaj>  IPLAN jednostavno društvo s ograničenom odgovornošću za proizvodnju stolarije, OIB 69250655508</izvorni_sadrzaj>
    <derivirana_varijabla naziv="DomainObject.Predmet.ProtustrankaFormatedOIB_1">  IPLAN jednostavno društvo s ograničenom odgovornošću za proizvodnju stolarije, OIB 69250655508</derivirana_varijabla>
  </DomainObject.Predmet.ProtustrankaFormatedOIB>
  <DomainObject.Predmet.ProtustrankaFormatedWithAdress>
    <izvorni_sadrzaj> IPLAN jednostavno društvo s ograničenom odgovornošću za proizvodnju stolarije, Franje Koščeca 21, 42000 Varaždin</izvorni_sadrzaj>
    <derivirana_varijabla naziv="DomainObject.Predmet.ProtustrankaFormatedWithAdress_1"> IPLAN jednostavno društvo s ograničenom odgovornošću za proizvodnju stolarije, Franje Koščeca 21, 42000 Varaždin</derivirana_varijabla>
  </DomainObject.Predmet.ProtustrankaFormatedWithAdress>
  <DomainObject.Predmet.ProtustrankaFormatedWithAdressOIB>
    <izvorni_sadrzaj> IPLAN jednostavno društvo s ograničenom odgovornošću za proizvodnju stolarije, OIB 69250655508, Franje Koščeca 21, 42000 Varaždin</izvorni_sadrzaj>
    <derivirana_varijabla naziv="DomainObject.Predmet.ProtustrankaFormatedWithAdressOIB_1"> IPLAN jednostavno društvo s ograničenom odgovornošću za proizvodnju stolarije, OIB 69250655508, Franje Koščeca 21, 42000 Varaždin</derivirana_varijabla>
  </DomainObject.Predmet.ProtustrankaFormatedWithAdressOIB>
  <DomainObject.Predmet.ProtustrankaWithAdress>
    <izvorni_sadrzaj>IPLAN jednostavno društvo s ograničenom odgovornošću za proizvodnju stolarije Franje Koščeca 21, 42000 Varaždin</izvorni_sadrzaj>
    <derivirana_varijabla naziv="DomainObject.Predmet.ProtustrankaWithAdress_1">IPLAN jednostavno društvo s ograničenom odgovornošću za proizvodnju stolarije Franje Koščeca 21, 42000 Varaždin</derivirana_varijabla>
  </DomainObject.Predmet.ProtustrankaWithAdress>
  <DomainObject.Predmet.ProtustrankaWithAdressOIB>
    <izvorni_sadrzaj>IPLAN jednostavno društvo s ograničenom odgovornošću za proizvodnju stolarije, OIB 69250655508, Franje Koščeca 21, 42000 Varaždin</izvorni_sadrzaj>
    <derivirana_varijabla naziv="DomainObject.Predmet.ProtustrankaWithAdressOIB_1">IPLAN jednostavno društvo s ograničenom odgovornošću za proizvodnju stolarije, OIB 69250655508, Franje Koščeca 21, 42000 Varaždin</derivirana_varijabla>
  </DomainObject.Predmet.ProtustrankaWithAdressOIB>
  <DomainObject.Predmet.ProtustrankaNazivFormated>
    <izvorni_sadrzaj>IPLAN jednostavno društvo s ograničenom odgovornošću za proizvodnju stolarije</izvorni_sadrzaj>
    <derivirana_varijabla naziv="DomainObject.Predmet.ProtustrankaNazivFormated_1">IPLAN jednostavno društvo s ograničenom odgovornošću za proizvodnju stolarije</derivirana_varijabla>
  </DomainObject.Predmet.ProtustrankaNazivFormated>
  <DomainObject.Predmet.ProtustrankaNazivFormatedOIB>
    <izvorni_sadrzaj>IPLAN jednostavno društvo s ograničenom odgovornošću za proizvodnju stolarije, OIB 69250655508</izvorni_sadrzaj>
    <derivirana_varijabla naziv="DomainObject.Predmet.ProtustrankaNazivFormatedOIB_1">IPLAN jednostavno društvo s ograničenom odgovornošću za proizvodnju stolarije, OIB 69250655508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IPLAN jednostavno društvo s ograničenom odgovornošću za proizvodnju stolarije</item>
    </izvorni_sadrzaj>
    <derivirana_varijabla naziv="DomainObject.Predmet.ProtuStrankaListFormated_1">
      <item>IPLAN jednostavno društvo s ograničenom odgovornošću za proizvodnju stolarije</item>
    </derivirana_varijabla>
  </DomainObject.Predmet.ProtuStrankaListFormated>
  <DomainObject.Predmet.ProtuStrankaListFormatedOIB>
    <izvorni_sadrzaj>
      <item>IPLAN jednostavno društvo s ograničenom odgovornošću za proizvodnju stolarije, OIB 69250655508</item>
    </izvorni_sadrzaj>
    <derivirana_varijabla naziv="DomainObject.Predmet.ProtuStrankaListFormatedOIB_1">
      <item>IPLAN jednostavno društvo s ograničenom odgovornošću za proizvodnju stolarije, OIB 69250655508</item>
    </derivirana_varijabla>
  </DomainObject.Predmet.ProtuStrankaListFormatedOIB>
  <DomainObject.Predmet.ProtuStrankaListFormatedWithAdress>
    <izvorni_sadrzaj>
      <item>IPLAN jednostavno društvo s ograničenom odgovornošću za proizvodnju stolarije, Franje Koščeca 21, 42000 Varaždin</item>
    </izvorni_sadrzaj>
    <derivirana_varijabla naziv="DomainObject.Predmet.ProtuStrankaListFormatedWithAdress_1">
      <item>IPLAN jednostavno društvo s ograničenom odgovornošću za proizvodnju stolarije, Franje Koščeca 21, 42000 Varaždin</item>
    </derivirana_varijabla>
  </DomainObject.Predmet.ProtuStrankaListFormatedWithAdress>
  <DomainObject.Predmet.ProtuStrankaListFormatedWithAdressOIB>
    <izvorni_sadrzaj>
      <item>IPLAN jednostavno društvo s ograničenom odgovornošću za proizvodnju stolarije, OIB 69250655508, Franje Koščeca 21, 42000 Varaždin</item>
    </izvorni_sadrzaj>
    <derivirana_varijabla naziv="DomainObject.Predmet.ProtuStrankaListFormatedWithAdressOIB_1">
      <item>IPLAN jednostavno društvo s ograničenom odgovornošću za proizvodnju stolarije, OIB 69250655508, Franje Koščeca 21, 42000 Varaždin</item>
    </derivirana_varijabla>
  </DomainObject.Predmet.ProtuStrankaListFormatedWithAdressOIB>
  <DomainObject.Predmet.ProtuStrankaListNazivFormated>
    <izvorni_sadrzaj>
      <item>IPLAN jednostavno društvo s ograničenom odgovornošću za proizvodnju stolarije</item>
    </izvorni_sadrzaj>
    <derivirana_varijabla naziv="DomainObject.Predmet.ProtuStrankaListNazivFormated_1">
      <item>IPLAN jednostavno društvo s ograničenom odgovornošću za proizvodnju stolarije</item>
    </derivirana_varijabla>
  </DomainObject.Predmet.ProtuStrankaListNazivFormated>
  <DomainObject.Predmet.ProtuStrankaListNazivFormatedOIB>
    <izvorni_sadrzaj>
      <item>IPLAN jednostavno društvo s ograničenom odgovornošću za proizvodnju stolarije, OIB 69250655508</item>
    </izvorni_sadrzaj>
    <derivirana_varijabla naziv="DomainObject.Predmet.ProtuStrankaListNazivFormatedOIB_1">
      <item>IPLAN jednostavno društvo s ograničenom odgovornošću za proizvodnju stolarije, OIB 69250655508</item>
    </derivirana_varijabla>
  </DomainObject.Predmet.ProtuStrankaListNazivFormatedOIB>
  <DomainObject.Predmet.OstaliListFormated>
    <izvorni_sadrzaj>
      <item>Ivica Plantak</item>
    </izvorni_sadrzaj>
    <derivirana_varijabla naziv="DomainObject.Predmet.OstaliListFormated_1">
      <item>Ivica Plantak</item>
    </derivirana_varijabla>
  </DomainObject.Predmet.OstaliListFormated>
  <DomainObject.Predmet.OstaliListFormatedOIB>
    <izvorni_sadrzaj>
      <item>Ivica Plantak, OIB 94502267663</item>
    </izvorni_sadrzaj>
    <derivirana_varijabla naziv="DomainObject.Predmet.OstaliListFormatedOIB_1">
      <item>Ivica Plantak, OIB 94502267663</item>
    </derivirana_varijabla>
  </DomainObject.Predmet.OstaliListFormatedOIB>
  <DomainObject.Predmet.OstaliListFormatedWithAdress>
    <izvorni_sadrzaj>
      <item>Ivica Plantak, Vrtna 36., 42209 Sračinec</item>
    </izvorni_sadrzaj>
    <derivirana_varijabla naziv="DomainObject.Predmet.OstaliListFormatedWithAdress_1">
      <item>Ivica Plantak, Vrtna 36., 42209 Sračinec</item>
    </derivirana_varijabla>
  </DomainObject.Predmet.OstaliListFormatedWithAdress>
  <DomainObject.Predmet.OstaliListFormatedWithAdressOIB>
    <izvorni_sadrzaj>
      <item>Ivica Plantak, OIB 94502267663, Vrtna 36., 42209 Sračinec</item>
    </izvorni_sadrzaj>
    <derivirana_varijabla naziv="DomainObject.Predmet.OstaliListFormatedWithAdressOIB_1">
      <item>Ivica Plantak, OIB 94502267663, Vrtna 36., 42209 Sračinec</item>
    </derivirana_varijabla>
  </DomainObject.Predmet.OstaliListFormatedWithAdressOIB>
  <DomainObject.Predmet.OstaliListNazivFormated>
    <izvorni_sadrzaj>
      <item>Ivica Plantak</item>
    </izvorni_sadrzaj>
    <derivirana_varijabla naziv="DomainObject.Predmet.OstaliListNazivFormated_1">
      <item>Ivica Plantak</item>
    </derivirana_varijabla>
  </DomainObject.Predmet.OstaliListNazivFormated>
  <DomainObject.Predmet.OstaliListNazivFormatedOIB>
    <izvorni_sadrzaj>
      <item>Ivica Plantak, OIB 94502267663</item>
    </izvorni_sadrzaj>
    <derivirana_varijabla naziv="DomainObject.Predmet.OstaliListNazivFormatedOIB_1">
      <item>Ivica Plantak, OIB 94502267663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St-31/2018-8</izvorni_sadrzaj>
    <derivirana_varijabla naziv="DomainObject.PoslovniBrojDokumenta_1">St-31/2018-8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IPLAN jednostavno društvo s ograničenom odgovornošću za proizvodnju stolarije</izvorni_sadrzaj>
    <derivirana_varijabla naziv="DomainObject.Predmet.ProtustrankaIDrugi_1">IPLAN jednostavno društvo s ograničenom odgovornošću za proizvodnju stolarije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IPLAN jednostavno društvo s ograničenom odgovornošću za proizvodnju stolarije, OIB 69250655508, Franje Koščeca 21, 42000 Varaždin</izvorni_sadrzaj>
    <derivirana_varijabla naziv="DomainObject.Predmet.ProtustrankaIDrugiAdressOIB_1">IPLAN jednostavno društvo s ograničenom odgovornošću za proizvodnju stolarije, OIB 69250655508, Franje Koščeca 21,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IPLAN jednostavno društvo s ograničenom odgovornošću za proizvodnju stolarije</item>
      <item>Financijska agencija</item>
      <item>Ivica Plantak</item>
    </izvorni_sadrzaj>
    <derivirana_varijabla naziv="DomainObject.Predmet.SudioniciListNaziv_1">
      <item>IPLAN jednostavno društvo s ograničenom odgovornošću za proizvodnju stolarije</item>
      <item>Financijska agencija</item>
      <item>Ivica Plantak</item>
    </derivirana_varijabla>
  </DomainObject.Predmet.SudioniciListNaziv>
  <DomainObject.Predmet.SudioniciListAdressOIB>
    <izvorni_sadrzaj>
      <item>IPLAN jednostavno društvo s ograničenom odgovornošću za proizvodnju stolarije, OIB 69250655508, Franje Koščeca 21,42000 Varaždin</item>
      <item>Financijska agencija, OIB 85821130368, Ulica grada Vukovara 70,10000 Zagreb</item>
      <item>Ivica Plantak, OIB 94502267663, Vrtna 36.,42209 Sračinec</item>
    </izvorni_sadrzaj>
    <derivirana_varijabla naziv="DomainObject.Predmet.SudioniciListAdressOIB_1">
      <item>IPLAN jednostavno društvo s ograničenom odgovornošću za proizvodnju stolarije, OIB 69250655508, Franje Koščeca 21,42000 Varaždin</item>
      <item>Financijska agencija, OIB 85821130368, Ulica grada Vukovara 70,10000 Zagreb</item>
      <item>Ivica Plantak, OIB 94502267663, Vrtna 36.,42209 Sračinec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5DCC8-DED8-49E4-8E90-439E2918B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2905</properties:Characters>
  <properties:Lines>64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2018-03-21T12:44:00Z</cp:lastPrinted>
  <dcterms:modified xmlns:xsi="http://www.w3.org/2001/XMLSchema-instance" xsi:type="dcterms:W3CDTF">2018-03-21T12:44:00Z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St-31/2018-8 / Odluka - Rješenje - otvaranje i zaključenje stečajnog postupka (čl. 132) (odluka_St-31_2018-8.docx)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