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731874f" w14:paraId="731874f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42175E">
        <w:t>DELTA 2 INŽENJERING j.d.o.o. za poslovno savjetovanje, Zadar, Josipa Račića 4, OIB:28383763354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42175E">
        <w:t>13</w:t>
      </w:r>
      <w:r w:rsidR="002B574C">
        <w:t xml:space="preserve">. </w:t>
      </w:r>
      <w:r w:rsidR="0042175E">
        <w:t>travnja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8D253B">
        <w:t>4</w:t>
      </w:r>
      <w:r w:rsidR="009B4C3B">
        <w:t>. rujna 2</w:t>
      </w:r>
      <w:r w:rsidR="00127F49" w:rsidRPr="00047B49">
        <w:t>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9B4C3B">
        <w:t>9. kolovoza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8D253B" w:rsidP="008D253B" w:rsidR="008D253B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8D253B" w:rsidP="008D253B" w:rsidR="008D253B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8D253B" w:rsidP="008D253B" w:rsidR="008D253B"/>
    <w:p w:rsidRDefault="008D253B" w:rsidP="008D253B" w:rsidR="008D253B">
      <w:pPr>
        <w:rPr>
          <w:szCs w:val="22"/>
        </w:rPr>
      </w:pPr>
    </w:p>
    <w:p w:rsidRDefault="003F56A6" w:rsidP="008D253B" w:rsidR="003F56A6">
      <w:pPr>
        <w:jc w:val="center"/>
      </w:pPr>
    </w:p>
    <w:p w:rsidRDefault="003F56A6" w:rsidP="009B4C3B" w:rsidR="003F56A6">
      <w:pPr>
        <w:jc w:val="right"/>
      </w:pPr>
    </w:p>
    <w:p w:rsidRDefault="00D610E5" w:rsidP="009B4C3B" w:rsidR="00D610E5">
      <w:pPr>
        <w:jc w:val="right"/>
      </w:pPr>
    </w:p>
    <w:p w:rsidRDefault="00AB7880" w:rsidP="00B019B7" w:rsidR="00AB7880" w:rsidRPr="00047B49"/>
    <w:sectPr w:rsidR="00AB7880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2175E">
      <w:t>267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F1162"/>
    <w:rsid w:val="00903099"/>
    <w:rsid w:val="00911E01"/>
    <w:rsid w:val="00955327"/>
    <w:rsid w:val="00970D75"/>
    <w:rsid w:val="00972609"/>
    <w:rsid w:val="00974B89"/>
    <w:rsid w:val="009A5115"/>
    <w:rsid w:val="009B4C3B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2ED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2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ED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2ED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2ED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2ED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2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ED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2ED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2ED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2ED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2 INŽENJERING j.d.o.o. za poslovno savjetovanje</item>
      <item>FINA</item>
    </izvorni_sadrzaj>
    <derivirana_varijabla naziv="DomainObject.Predmet.SudioniciListNaziv_1">
      <item>DELTA 2 INŽENJERING j.d.o.o. za poslovno savjetovanje</item>
      <item>FINA</item>
    </derivirana_varijabla>
  </DomainObject.Predmet.SudioniciListNaziv>
  <DomainObject.Predmet.SudioniciListAdressOIB>
    <izvorni_sadrzaj>
      <item>DELTA 2 INŽENJERING j.d.o.o. za poslovno savjetovanje, OIB 28383763354, Josipa Račića 4,23000 Zadar</item>
      <item>FINA, OIB 85821130368</item>
    </izvorni_sadrzaj>
    <derivirana_varijabla naziv="DomainObject.Predmet.SudioniciListAdressOIB_1">
      <item>DELTA 2 INŽENJERING j.d.o.o. za poslovno savjetovanje, OIB 28383763354, Josipa Račića 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28383763354</item>
      <item>, OIB 85821130368</item>
    </izvorni_sadrzaj>
    <derivirana_varijabla naziv="DomainObject.Predmet.SudioniciListNazivOIB_1">
      <item>, OIB 28383763354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78026-3721-4720-A406-44FC51F3D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721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2018-08-09T09:58:00Z</dcterms:created>
  <dc:creator>Administrator</dc:creator>
  <cp:lastModifiedBy>Merlina Klišmanić</cp:lastModifiedBy>
  <cp:lastPrinted>2018-08-09T10:01:00Z</cp:lastPrinted>
  <dcterms:modified xmlns:xsi="http://www.w3.org/2001/XMLSchema-instance" xsi:type="dcterms:W3CDTF">2018-08-09T11:41:00Z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(St-267-18  fina stanje računa - 9.8..docx)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