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6c3e7" w14:paraId="626c3e7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66200A">
        <w:t>3</w:t>
      </w:r>
      <w:r w:rsidR="00B00BCB">
        <w:t>3</w:t>
      </w:r>
      <w:r w:rsidR="00E254C4">
        <w:t>4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3838ED">
        <w:t xml:space="preserve"> </w:t>
      </w:r>
      <w:r w:rsidR="00B00BCB">
        <w:t xml:space="preserve">Anja Grgurić j.d.o.o. za trgovinu i usluge Zagreb, </w:t>
      </w:r>
      <w:proofErr w:type="spellStart"/>
      <w:r w:rsidR="00B00BCB">
        <w:t>Hermanova</w:t>
      </w:r>
      <w:proofErr w:type="spellEnd"/>
      <w:r w:rsidR="00B00BCB">
        <w:t xml:space="preserve"> ulica 16c, </w:t>
      </w:r>
      <w:proofErr w:type="spellStart"/>
      <w:r w:rsidR="00B00BCB">
        <w:t>OIB</w:t>
      </w:r>
      <w:proofErr w:type="spellEnd"/>
      <w:r w:rsidR="00B00BCB">
        <w:t xml:space="preserve">: 09163991218, </w:t>
      </w:r>
      <w:proofErr w:type="spellStart"/>
      <w:r w:rsidR="00B00BCB">
        <w:t>MBS</w:t>
      </w:r>
      <w:proofErr w:type="spellEnd"/>
      <w:r w:rsidR="00B00BCB">
        <w:t>: 081047212, dana 7.</w:t>
      </w:r>
      <w:r w:rsidR="00AB5A25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r w:rsidR="00B00BCB">
        <w:t xml:space="preserve">Anja Grgurić j.d.o.o. za trgovinu i usluge Zagreb, </w:t>
      </w:r>
      <w:proofErr w:type="spellStart"/>
      <w:r w:rsidR="00B00BCB">
        <w:t>Hermanova</w:t>
      </w:r>
      <w:proofErr w:type="spellEnd"/>
      <w:r w:rsidR="00B00BCB">
        <w:t xml:space="preserve"> ulica 16c, </w:t>
      </w:r>
      <w:proofErr w:type="spellStart"/>
      <w:r w:rsidR="00B00BCB">
        <w:t>OIB</w:t>
      </w:r>
      <w:proofErr w:type="spellEnd"/>
      <w:r w:rsidR="00B00BCB">
        <w:t xml:space="preserve">: 09163991218, </w:t>
      </w:r>
      <w:proofErr w:type="spellStart"/>
      <w:r w:rsidR="00B00BCB">
        <w:t>MBS</w:t>
      </w:r>
      <w:proofErr w:type="spellEnd"/>
      <w:r w:rsidR="00B00BCB">
        <w:t>: 081047212.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007682">
        <w:t xml:space="preserve">Snježana Vrkljan, </w:t>
      </w:r>
      <w:proofErr w:type="spellStart"/>
      <w:r w:rsidR="00007682">
        <w:t>OIB</w:t>
      </w:r>
      <w:proofErr w:type="spellEnd"/>
      <w:r w:rsidR="00007682">
        <w:t>: 44740101731, Zagreb, Kralja Zvonimira 75.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r w:rsidR="00B00BCB">
        <w:t xml:space="preserve">Anja Grgurić j.d.o.o. za trgovinu i usluge Zagreb, </w:t>
      </w:r>
      <w:proofErr w:type="spellStart"/>
      <w:r w:rsidR="00B00BCB">
        <w:t>Hermanova</w:t>
      </w:r>
      <w:proofErr w:type="spellEnd"/>
      <w:r w:rsidR="00B00BCB">
        <w:t xml:space="preserve"> ulica 16c, </w:t>
      </w:r>
      <w:proofErr w:type="spellStart"/>
      <w:r w:rsidR="00B00BCB">
        <w:t>OIB</w:t>
      </w:r>
      <w:proofErr w:type="spellEnd"/>
      <w:r w:rsidR="00B00BCB">
        <w:t xml:space="preserve">: 09163991218, </w:t>
      </w:r>
      <w:proofErr w:type="spellStart"/>
      <w:r w:rsidR="00B00BCB">
        <w:t>MBS</w:t>
      </w:r>
      <w:proofErr w:type="spellEnd"/>
      <w:r w:rsidR="00B00BCB">
        <w:t>: 081047212.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08315C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AB5A25" w:rsidP="007A31D3" w:rsidR="00AB5A25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E254C4">
        <w:rPr>
          <w:bCs/>
        </w:rPr>
        <w:t>1</w:t>
      </w:r>
      <w:r w:rsidR="00B00BCB">
        <w:rPr>
          <w:bCs/>
        </w:rPr>
        <w:t>5</w:t>
      </w:r>
      <w:r w:rsidR="00A1163F">
        <w:rPr>
          <w:bCs/>
        </w:rPr>
        <w:t>. siječnja 2018.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A1163F">
        <w:rPr>
          <w:bCs/>
        </w:rPr>
        <w:t>8-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AB5A25">
        <w:rPr>
          <w:bCs/>
        </w:rPr>
        <w:t>8-</w:t>
      </w:r>
      <w:r w:rsidR="00E254C4">
        <w:rPr>
          <w:bCs/>
        </w:rPr>
        <w:t>1</w:t>
      </w:r>
      <w:r w:rsidR="00B00BCB">
        <w:rPr>
          <w:bCs/>
        </w:rPr>
        <w:t xml:space="preserve">87 od 12. </w:t>
      </w:r>
      <w:r w:rsidR="00A1163F">
        <w:rPr>
          <w:bCs/>
        </w:rPr>
        <w:t>siječnja 2018.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r w:rsidR="00B00BCB">
        <w:t xml:space="preserve">Anja Grgurić j.d.o.o. za trgovinu i usluge Zagreb, </w:t>
      </w:r>
      <w:proofErr w:type="spellStart"/>
      <w:r w:rsidR="00B00BCB">
        <w:t>Hermanova</w:t>
      </w:r>
      <w:proofErr w:type="spellEnd"/>
      <w:r w:rsidR="00B00BCB">
        <w:t xml:space="preserve"> ulica 16c, </w:t>
      </w:r>
      <w:proofErr w:type="spellStart"/>
      <w:r w:rsidR="00B00BCB">
        <w:t>OIB</w:t>
      </w:r>
      <w:proofErr w:type="spellEnd"/>
      <w:r w:rsidR="00B00BCB">
        <w:t xml:space="preserve">: 09163991218, </w:t>
      </w:r>
      <w:proofErr w:type="spellStart"/>
      <w:r w:rsidR="00B00BCB">
        <w:t>MBS</w:t>
      </w:r>
      <w:proofErr w:type="spellEnd"/>
      <w:r w:rsidR="00B00BCB">
        <w:t>: 081047212</w:t>
      </w:r>
      <w:r w:rsidR="00E254C4">
        <w:t>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St-3</w:t>
      </w:r>
      <w:r w:rsidR="00B00BCB">
        <w:t>3</w:t>
      </w:r>
      <w:r w:rsidR="00E254C4">
        <w:t>4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AB5A25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B00BCB">
        <w:t>4</w:t>
      </w:r>
      <w:r w:rsidR="00E254C4">
        <w:t>. svibnja</w:t>
      </w:r>
      <w:r>
        <w:t xml:space="preserve"> 2018., objavio oglas na mrežnoj stranici e-oglasna ploča sudova pod poslovnim brojem St-3</w:t>
      </w:r>
      <w:r w:rsidR="00B00BCB">
        <w:t>3</w:t>
      </w:r>
      <w:r w:rsidR="00E254C4">
        <w:t>4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B00BCB">
        <w:t>7</w:t>
      </w:r>
      <w:r w:rsidR="00AB5A25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B5A25">
        <w:t xml:space="preserve">ečajni </w:t>
      </w:r>
      <w:r>
        <w:t>uprav</w:t>
      </w:r>
      <w:r w:rsidR="00AB5A25">
        <w:t>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682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97F1E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B5A25"/>
    <w:rsid w:val="00AC0993"/>
    <w:rsid w:val="00AD52E8"/>
    <w:rsid w:val="00AE31E8"/>
    <w:rsid w:val="00AF6B90"/>
    <w:rsid w:val="00B00BCB"/>
    <w:rsid w:val="00B24B41"/>
    <w:rsid w:val="00B3448E"/>
    <w:rsid w:val="00B5201D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254C4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7F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97F1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97F1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F1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F1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7F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97F1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97F1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F1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F1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St-334/2018</izvorni_sadrzaj>
    <derivirana_varijabla naziv="DomainObject.Predmet.OznakaBroj_1">St-334/2018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Anja Grgurić j.d.o.o. za trgovinu i usluge</izvorni_sadrzaj>
    <derivirana_varijabla naziv="DomainObject.Predmet.ProtustrankaFormated_1">  Anja Grgurić j.d.o.o. za trgovinu i usluge</derivirana_varijabla>
  </DomainObject.Predmet.ProtustrankaFormated>
  <DomainObject.Predmet.ProtustrankaFormatedOIB>
    <izvorni_sadrzaj>  Anja Grgurić j.d.o.o. za trgovinu i usluge, OIB 09163991218</izvorni_sadrzaj>
    <derivirana_varijabla naziv="DomainObject.Predmet.ProtustrankaFormatedOIB_1">  Anja Grgurić j.d.o.o. za trgovinu i usluge, OIB 09163991218</derivirana_varijabla>
  </DomainObject.Predmet.ProtustrankaFormatedOIB>
  <DomainObject.Predmet.ProtustrankaFormatedWithAdress>
    <izvorni_sadrzaj> Anja Grgurić j.d.o.o. za trgovinu i usluge, Hermanova ulica 16 c, 10000 Zagreb</izvorni_sadrzaj>
    <derivirana_varijabla naziv="DomainObject.Predmet.ProtustrankaFormatedWithAdress_1"> Anja Grgurić j.d.o.o. za trgovinu i usluge, Hermanova ulica 16 c, 10000 Zagreb</derivirana_varijabla>
  </DomainObject.Predmet.ProtustrankaFormatedWithAdress>
  <DomainObject.Predmet.ProtustrankaFormatedWithAdressOIB>
    <izvorni_sadrzaj> Anja Grgurić j.d.o.o. za trgovinu i usluge, OIB 09163991218, Hermanova ulica 16 c, 10000 Zagreb</izvorni_sadrzaj>
    <derivirana_varijabla naziv="DomainObject.Predmet.ProtustrankaFormatedWithAdressOIB_1"> Anja Grgurić j.d.o.o. za trgovinu i usluge, OIB 09163991218, Hermanova ulica 16 c, 10000 Zagreb</derivirana_varijabla>
  </DomainObject.Predmet.ProtustrankaFormatedWithAdressOIB>
  <DomainObject.Predmet.ProtustrankaWithAdress>
    <izvorni_sadrzaj>Anja Grgurić j.d.o.o. za trgovinu i usluge Hermanova ulica 16 c, 10000 Zagreb</izvorni_sadrzaj>
    <derivirana_varijabla naziv="DomainObject.Predmet.ProtustrankaWithAdress_1">Anja Grgurić j.d.o.o. za trgovinu i usluge Hermanova ulica 16 c, 10000 Zagreb</derivirana_varijabla>
  </DomainObject.Predmet.ProtustrankaWithAdress>
  <DomainObject.Predmet.ProtustrankaWithAdressOIB>
    <izvorni_sadrzaj>Anja Grgurić j.d.o.o. za trgovinu i usluge, OIB 09163991218, Hermanova ulica 16 c, 10000 Zagreb</izvorni_sadrzaj>
    <derivirana_varijabla naziv="DomainObject.Predmet.ProtustrankaWithAdressOIB_1">Anja Grgurić j.d.o.o. za trgovinu i usluge, OIB 09163991218, Hermanova ulica 16 c, 10000 Zagreb</derivirana_varijabla>
  </DomainObject.Predmet.ProtustrankaWithAdressOIB>
  <DomainObject.Predmet.ProtustrankaNazivFormated>
    <izvorni_sadrzaj>Anja Grgurić j.d.o.o. za trgovinu i usluge</izvorni_sadrzaj>
    <derivirana_varijabla naziv="DomainObject.Predmet.ProtustrankaNazivFormated_1">Anja Grgurić j.d.o.o. za trgovinu i usluge</derivirana_varijabla>
  </DomainObject.Predmet.ProtustrankaNazivFormated>
  <DomainObject.Predmet.ProtustrankaNazivFormatedOIB>
    <izvorni_sadrzaj>Anja Grgurić j.d.o.o. za trgovinu i usluge, OIB 09163991218</izvorni_sadrzaj>
    <derivirana_varijabla naziv="DomainObject.Predmet.ProtustrankaNazivFormatedOIB_1">Anja Grgurić j.d.o.o. za trgovinu i usluge, OIB 09163991218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Anja Grgurić j.d.o.o. za trgovinu i usluge</item>
    </izvorni_sadrzaj>
    <derivirana_varijabla naziv="DomainObject.Predmet.ProtuStrankaListFormated_1">
      <item>Anja Grgurić j.d.o.o. za trgovinu i usluge</item>
    </derivirana_varijabla>
  </DomainObject.Predmet.ProtuStrankaListFormated>
  <DomainObject.Predmet.ProtuStrankaListFormatedOIB>
    <izvorni_sadrzaj>
      <item>Anja Grgurić j.d.o.o. za trgovinu i usluge, OIB 09163991218</item>
    </izvorni_sadrzaj>
    <derivirana_varijabla naziv="DomainObject.Predmet.ProtuStrankaListFormatedOIB_1">
      <item>Anja Grgurić j.d.o.o. za trgovinu i usluge, OIB 09163991218</item>
    </derivirana_varijabla>
  </DomainObject.Predmet.ProtuStrankaListFormatedOIB>
  <DomainObject.Predmet.ProtuStrankaListFormatedWithAdress>
    <izvorni_sadrzaj>
      <item>Anja Grgurić j.d.o.o. za trgovinu i usluge, Hermanova ulica 16 c, 10000 Zagreb</item>
    </izvorni_sadrzaj>
    <derivirana_varijabla naziv="DomainObject.Predmet.ProtuStrankaListFormatedWithAdress_1">
      <item>Anja Grgurić j.d.o.o. za trgovinu i usluge, Hermanova ulica 16 c, 10000 Zagreb</item>
    </derivirana_varijabla>
  </DomainObject.Predmet.ProtuStrankaListFormatedWithAdress>
  <DomainObject.Predmet.ProtuStrankaListFormatedWithAdressOIB>
    <izvorni_sadrzaj>
      <item>Anja Grgurić j.d.o.o. za trgovinu i usluge, OIB 09163991218, Hermanova ulica 16 c, 10000 Zagreb</item>
    </izvorni_sadrzaj>
    <derivirana_varijabla naziv="DomainObject.Predmet.ProtuStrankaListFormatedWithAdressOIB_1">
      <item>Anja Grgurić j.d.o.o. za trgovinu i usluge, OIB 09163991218, Hermanova ulica 16 c, 10000 Zagreb</item>
    </derivirana_varijabla>
  </DomainObject.Predmet.ProtuStrankaListFormatedWithAdressOIB>
  <DomainObject.Predmet.ProtuStrankaListNazivFormated>
    <izvorni_sadrzaj>
      <item>Anja Grgurić j.d.o.o. za trgovinu i usluge</item>
    </izvorni_sadrzaj>
    <derivirana_varijabla naziv="DomainObject.Predmet.ProtuStrankaListNazivFormated_1">
      <item>Anja Grgurić j.d.o.o. za trgovinu i usluge</item>
    </derivirana_varijabla>
  </DomainObject.Predmet.ProtuStrankaListNazivFormated>
  <DomainObject.Predmet.ProtuStrankaListNazivFormatedOIB>
    <izvorni_sadrzaj>
      <item>Anja Grgurić j.d.o.o. za trgovinu i usluge, OIB 09163991218</item>
    </izvorni_sadrzaj>
    <derivirana_varijabla naziv="DomainObject.Predmet.ProtuStrankaListNazivFormatedOIB_1">
      <item>Anja Grgurić j.d.o.o. za trgovinu i usluge, OIB 09163991218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Anja Grgurić j.d.o.o. za trgovinu i usluge</izvorni_sadrzaj>
    <derivirana_varijabla naziv="DomainObject.Predmet.ProtustrankaIDrugi_1">Anja Grgurić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Anja Grgurić j.d.o.o. za trgovinu i usluge, OIB 09163991218, Hermanova ulica 16 c, 10000 Zagreb</izvorni_sadrzaj>
    <derivirana_varijabla naziv="DomainObject.Predmet.ProtustrankaIDrugiAdressOIB_1">Anja Grgurić j.d.o.o. za trgovinu i usluge, OIB 09163991218, Hermanova ulica 16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Anja Grgurić j.d.o.o. za trgovinu i usluge</item>
      <item>FINA Regionalni centar Zagreb</item>
    </izvorni_sadrzaj>
    <derivirana_varijabla naziv="DomainObject.Predmet.SudioniciListNaziv_1">
      <item>Anja Grgurić j.d.o.o. za trgovinu i usluge</item>
      <item>FINA Regionalni centar Zagreb</item>
    </derivirana_varijabla>
  </DomainObject.Predmet.SudioniciListNaziv>
  <DomainObject.Predmet.SudioniciListAdressOIB>
    <izvorni_sadrzaj>
      <item>Anja Grgurić j.d.o.o. za trgovinu i usluge, OIB 09163991218, Hermanova ulica 16 c,10000 Zagreb</item>
      <item>FINA Regionalni centar Zagreb, OIB 85821130368, Trg svibanjskih žrtava 1995. br. 1,10000 Zagreb</item>
    </izvorni_sadrzaj>
    <derivirana_varijabla naziv="DomainObject.Predmet.SudioniciListAdressOIB_1">
      <item>Anja Grgurić j.d.o.o. za trgovinu i usluge, OIB 09163991218, Hermanova ulica 16 c,10000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09163991218</item>
      <item>, OIB 85821130368</item>
    </izvorni_sadrzaj>
    <derivirana_varijabla naziv="DomainObject.Predmet.SudioniciListNazivOIB_1">
      <item>, OIB 09163991218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FA9455-5CE9-4C21-A100-8AE2E75498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3208</properties:Characters>
  <properties:Lines>89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2018-09-07T06:32:00Z</dcterms:created>
  <dc:creator>Korisnik</dc:creator>
  <cp:lastModifiedBy>Ljiljana Floršić</cp:lastModifiedBy>
  <cp:lastPrinted>2018-08-27T11:58:00Z</cp:lastPrinted>
  <dcterms:modified xmlns:xsi="http://www.w3.org/2001/XMLSchema-instance" xsi:type="dcterms:W3CDTF">2018-09-07T06:33:00Z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(St-334-18 - otvara-zaključuje skr. st. post. - Snježana Vrkljan.docx)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