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84e2c" w14:paraId="6384e2c" w:rsidRDefault="00AA23DD" w:rsidP="00AA23DD" w:rsidR="00AA23DD">
      <w:pPr>
        <w:spacing w:after="0"/>
        <w15:collapsed w:val="false"/>
        <w:rPr>
          <w:b/>
        </w:rPr>
      </w:pPr>
      <w:bookmarkStart w:name="_GoBack" w:id="0"/>
      <w:bookmarkEnd w:id="0"/>
      <w:r>
        <w:rPr>
          <w:b/>
        </w:rPr>
        <w:t xml:space="preserve">      REPUBLIKA HRVATSKA</w:t>
      </w:r>
    </w:p>
    <w:p w:rsidRDefault="00AA23DD" w:rsidP="00AA23DD" w:rsidR="00AA23DD">
      <w:pPr>
        <w:spacing w:after="0"/>
      </w:pPr>
      <w:r>
        <w:rPr>
          <w:b/>
        </w:rPr>
        <w:t>TRGOVAČKI SUD U VARAŽDINU</w:t>
      </w:r>
      <w:r>
        <w:tab/>
      </w:r>
      <w:r>
        <w:tab/>
      </w:r>
      <w:r>
        <w:tab/>
        <w:t>Poslovni broj: 7 St-110/14-78</w:t>
      </w:r>
    </w:p>
    <w:p w:rsidRDefault="00AA23DD" w:rsidP="00AA23DD" w:rsidR="00AA23DD">
      <w:pPr>
        <w:spacing w:after="0"/>
      </w:pPr>
    </w:p>
    <w:p w:rsidRDefault="00AA23DD" w:rsidP="00AA23DD" w:rsidR="00AA23DD">
      <w:pPr>
        <w:spacing w:after="0"/>
      </w:pPr>
    </w:p>
    <w:p w:rsidRDefault="00AA23DD" w:rsidP="00AA23DD" w:rsidR="00AA23DD">
      <w:pPr>
        <w:spacing w:after="0"/>
        <w:jc w:val="center"/>
      </w:pPr>
      <w:r>
        <w:rPr>
          <w:b/>
        </w:rPr>
        <w:t>Z A P I S N I K</w:t>
      </w:r>
    </w:p>
    <w:p w:rsidRDefault="00AA23DD" w:rsidP="00AA23DD" w:rsidR="00AA23DD">
      <w:pPr>
        <w:spacing w:after="0"/>
        <w:jc w:val="center"/>
        <w:rPr>
          <w:b/>
        </w:rPr>
      </w:pPr>
      <w:r>
        <w:rPr>
          <w:b/>
        </w:rPr>
        <w:t>od  20. rujna 2016. godine</w:t>
      </w:r>
    </w:p>
    <w:p w:rsidRDefault="00AA23DD" w:rsidP="00AA23DD" w:rsidR="00AA23DD">
      <w:pPr>
        <w:spacing w:after="0"/>
        <w:jc w:val="center"/>
      </w:pPr>
    </w:p>
    <w:p w:rsidRDefault="00AA23DD" w:rsidP="00AA23DD" w:rsidR="00AA23DD">
      <w:pPr>
        <w:spacing w:after="0"/>
        <w:jc w:val="center"/>
      </w:pPr>
      <w:r>
        <w:t>sastavljen kod Trgovačkog suda u Varaždinu</w:t>
      </w:r>
    </w:p>
    <w:p w:rsidRDefault="00AA23DD" w:rsidP="00AA23DD" w:rsidR="00AA23DD">
      <w:pPr>
        <w:spacing w:after="0"/>
        <w:jc w:val="center"/>
      </w:pPr>
      <w:r>
        <w:t xml:space="preserve">stečajnom postupku nad dužnikom </w:t>
      </w:r>
    </w:p>
    <w:p w:rsidRDefault="00AA23DD" w:rsidP="00AA23DD" w:rsidR="00AA23DD">
      <w:pPr>
        <w:spacing w:after="0"/>
        <w:jc w:val="center"/>
        <w:rPr>
          <w:b/>
        </w:rPr>
      </w:pPr>
      <w:r>
        <w:rPr>
          <w:b/>
        </w:rPr>
        <w:t>DRVODJELAC-PRODUKT d.o.o. "u stečaju", Ivanec</w:t>
      </w:r>
    </w:p>
    <w:p w:rsidRDefault="00AA23DD" w:rsidP="00AA23DD" w:rsidR="00AA23DD">
      <w:pPr>
        <w:spacing w:after="0"/>
        <w:jc w:val="center"/>
      </w:pPr>
      <w:r>
        <w:t>(9. deveta javna dražba)</w:t>
      </w:r>
    </w:p>
    <w:p w:rsidRDefault="00AA23DD" w:rsidP="00AA23DD" w:rsidR="00AA23DD">
      <w:pPr>
        <w:spacing w:after="0"/>
        <w:jc w:val="center"/>
      </w:pPr>
    </w:p>
    <w:p w:rsidRDefault="00AA23DD" w:rsidP="00AA23DD" w:rsidR="00AA23DD">
      <w:pPr>
        <w:spacing w:after="0"/>
      </w:pPr>
    </w:p>
    <w:p w:rsidRDefault="00AA23DD" w:rsidP="00AA23DD" w:rsidR="00AA23DD">
      <w:pPr>
        <w:spacing w:after="0"/>
      </w:pPr>
      <w:r>
        <w:t>Nazočni od strane suda:</w:t>
      </w:r>
    </w:p>
    <w:p w:rsidRDefault="00AA23DD" w:rsidP="00AA23DD" w:rsidR="00AA23DD">
      <w:pPr>
        <w:spacing w:after="0"/>
      </w:pPr>
      <w:r>
        <w:t>MARIJA LEVANIĆ-ŠKERBIĆ, stečajni sudac</w:t>
      </w:r>
    </w:p>
    <w:p w:rsidRDefault="00AA23DD" w:rsidP="00AA23DD" w:rsidR="00AA23DD">
      <w:pPr>
        <w:spacing w:after="0"/>
      </w:pPr>
      <w:r>
        <w:t>ANDREJA LESJAK, zapisničar</w:t>
      </w:r>
    </w:p>
    <w:p w:rsidRDefault="00AA23DD" w:rsidP="00AA23DD" w:rsidR="00AA23DD">
      <w:pPr>
        <w:spacing w:after="0"/>
      </w:pPr>
    </w:p>
    <w:p w:rsidRDefault="00AA23DD" w:rsidP="00AA23DD" w:rsidR="00AA23DD">
      <w:pPr>
        <w:spacing w:after="0"/>
      </w:pPr>
    </w:p>
    <w:p w:rsidRDefault="00AA23DD" w:rsidP="00AA23DD" w:rsidR="00AA23DD">
      <w:pPr>
        <w:spacing w:after="0"/>
        <w:ind w:firstLine="708"/>
        <w:jc w:val="both"/>
      </w:pPr>
      <w:r>
        <w:t>Stečajni sudac otvara ročište u 9,30 sati i objavljuje da je predmet ročišta prodaja nekretnine stečajnog dužnika DRVODJELAC-PRODUKT d.o.o. Ivanec, Petra Preradovića 14, OIB: 83819748169.</w:t>
      </w:r>
    </w:p>
    <w:p w:rsidRDefault="00AA23DD" w:rsidP="00AA23DD" w:rsidR="00AA23DD">
      <w:pPr>
        <w:spacing w:after="0"/>
      </w:pPr>
    </w:p>
    <w:p w:rsidRDefault="00AA23DD" w:rsidP="00AA23DD" w:rsidR="00AA23DD">
      <w:pPr>
        <w:spacing w:after="0"/>
      </w:pPr>
      <w:r>
        <w:tab/>
        <w:t>Ročište je javno.</w:t>
      </w:r>
    </w:p>
    <w:p w:rsidRDefault="00AA23DD" w:rsidP="00AA23DD" w:rsidR="00AA23DD">
      <w:pPr>
        <w:spacing w:after="0"/>
      </w:pPr>
    </w:p>
    <w:p w:rsidRDefault="00AA23DD" w:rsidP="00AA23DD" w:rsidR="00AA23DD">
      <w:pPr>
        <w:spacing w:after="0"/>
      </w:pPr>
      <w:r>
        <w:tab/>
        <w:t>Utvrđuje se da su pristupili:</w:t>
      </w:r>
    </w:p>
    <w:p w:rsidRDefault="00AA23DD" w:rsidP="00AA23DD" w:rsidR="00AA23DD">
      <w:pPr>
        <w:spacing w:after="0"/>
      </w:pPr>
    </w:p>
    <w:p w:rsidRDefault="00AA23DD" w:rsidP="00AA23DD" w:rsidR="00AA23DD">
      <w:pPr>
        <w:spacing w:after="0"/>
        <w:ind w:left="708"/>
      </w:pPr>
      <w:r>
        <w:t>- stečajni upravitelj Berislav Maksimović</w:t>
      </w:r>
    </w:p>
    <w:p w:rsidRDefault="00AA23DD" w:rsidP="00AA23DD" w:rsidR="00AA23DD">
      <w:pPr>
        <w:spacing w:after="0"/>
      </w:pPr>
      <w:r>
        <w:tab/>
        <w:t xml:space="preserve">-za stečajnog vjerovnika Zagrebačku banku- pun. Goran </w:t>
      </w:r>
      <w:proofErr w:type="spellStart"/>
      <w:r>
        <w:t>Gložinić</w:t>
      </w:r>
      <w:proofErr w:type="spellEnd"/>
      <w:r>
        <w:t xml:space="preserve">, odvjetnik u </w:t>
      </w:r>
    </w:p>
    <w:p w:rsidRDefault="00AA23DD" w:rsidP="00AA23DD" w:rsidR="00AA23DD">
      <w:pPr>
        <w:spacing w:after="0"/>
      </w:pPr>
      <w:r>
        <w:t xml:space="preserve">             Varaždinu.</w:t>
      </w:r>
    </w:p>
    <w:p w:rsidRDefault="00AA23DD" w:rsidP="00AA23DD" w:rsidR="00AA23DD">
      <w:pPr>
        <w:widowControl w:val="false"/>
        <w:spacing w:after="0"/>
        <w:jc w:val="both"/>
      </w:pPr>
      <w:r>
        <w:t xml:space="preserve">           -za stečajnog vjerovnika Hrvatske šume- pun. Marina Slatina, u radnom odnosu kod </w:t>
      </w:r>
    </w:p>
    <w:p w:rsidRDefault="00AA23DD" w:rsidP="00AA23DD" w:rsidR="00AA23DD">
      <w:pPr>
        <w:widowControl w:val="false"/>
        <w:spacing w:after="0"/>
        <w:jc w:val="both"/>
      </w:pPr>
      <w:r>
        <w:t xml:space="preserve">             tog vjerovnika.</w:t>
      </w:r>
    </w:p>
    <w:p w:rsidRDefault="00AA23DD" w:rsidP="00AA23DD" w:rsidR="00AA23DD">
      <w:pPr>
        <w:spacing w:after="0"/>
        <w:ind w:left="1065"/>
      </w:pPr>
    </w:p>
    <w:p w:rsidRDefault="00AA23DD" w:rsidP="00AA23DD" w:rsidR="00AA23DD">
      <w:pPr>
        <w:spacing w:after="0"/>
      </w:pPr>
      <w:r>
        <w:tab/>
        <w:t xml:space="preserve"> </w:t>
      </w:r>
    </w:p>
    <w:p w:rsidRDefault="00AA23DD" w:rsidP="00AA23DD" w:rsidR="00AA23DD">
      <w:pPr>
        <w:spacing w:after="0"/>
        <w:ind w:firstLine="708"/>
        <w:jc w:val="both"/>
      </w:pPr>
    </w:p>
    <w:p w:rsidRDefault="00AA23DD" w:rsidP="00AA23DD" w:rsidR="00AA23DD">
      <w:pPr>
        <w:spacing w:after="0"/>
        <w:ind w:firstLine="708"/>
        <w:jc w:val="both"/>
      </w:pPr>
      <w:r>
        <w:t>Konstatira se da je zaključak o prodaji za današnju 8. javnu dražbu, objavljen je na e-oglasnoj ploči ovoga suda,  kao i na web stranicama VTS i na web stranicama Hrvatske gospodarske komore.</w:t>
      </w:r>
    </w:p>
    <w:p w:rsidRDefault="00AA23DD" w:rsidP="00AA23DD" w:rsidR="00AA23DD">
      <w:pPr>
        <w:spacing w:after="0"/>
        <w:ind w:firstLine="708"/>
        <w:jc w:val="both"/>
      </w:pPr>
    </w:p>
    <w:p w:rsidRDefault="00AA23DD" w:rsidP="00AA23DD" w:rsidR="00AA23DD">
      <w:pPr>
        <w:spacing w:after="0"/>
        <w:ind w:firstLine="708"/>
        <w:jc w:val="both"/>
      </w:pPr>
      <w:r>
        <w:t>Predmet prodaje je nekretnina stečajnog dužnika:</w:t>
      </w:r>
    </w:p>
    <w:p w:rsidRDefault="00AA23DD" w:rsidP="00AA23DD" w:rsidR="00AA23DD">
      <w:pPr>
        <w:spacing w:after="0"/>
        <w:ind w:left="1320"/>
        <w:jc w:val="both"/>
      </w:pPr>
    </w:p>
    <w:p w:rsidRDefault="00AA23DD" w:rsidP="00AA23DD" w:rsidR="00AA23DD">
      <w:pPr>
        <w:numPr>
          <w:ilvl w:val="0"/>
          <w:numId w:val="47"/>
        </w:numPr>
        <w:spacing w:after="0"/>
        <w:jc w:val="both"/>
      </w:pPr>
      <w:r>
        <w:t xml:space="preserve">upisana u </w:t>
      </w:r>
      <w:proofErr w:type="spellStart"/>
      <w:r>
        <w:t>zk.ul</w:t>
      </w:r>
      <w:proofErr w:type="spellEnd"/>
      <w:r>
        <w:t xml:space="preserve">. 8973 k.o. Ivanec, </w:t>
      </w:r>
      <w:proofErr w:type="spellStart"/>
      <w:r>
        <w:t>čkbr</w:t>
      </w:r>
      <w:proofErr w:type="spellEnd"/>
      <w:r>
        <w:t xml:space="preserve">. 5745, koja u naravi čini prodajni prostor "prodavaonica" površine od 54,40 m2, skladišni prostor površine od 24,00 m2, sanitarni prostor površine od 1,95 m2, a koji poslovni prostor se nalazi u prizemlju zgrade u </w:t>
      </w:r>
      <w:proofErr w:type="spellStart"/>
      <w:r>
        <w:t>Punikvama</w:t>
      </w:r>
      <w:proofErr w:type="spellEnd"/>
      <w:r>
        <w:t>,</w:t>
      </w:r>
    </w:p>
    <w:p w:rsidRDefault="00AA23DD" w:rsidP="00AA23DD" w:rsidR="00AA23DD">
      <w:pPr>
        <w:spacing w:after="0"/>
        <w:ind w:left="1065"/>
        <w:jc w:val="both"/>
      </w:pPr>
    </w:p>
    <w:p w:rsidRDefault="00AA23DD" w:rsidP="00AA23DD" w:rsidR="00AA23DD">
      <w:pPr>
        <w:spacing w:after="0"/>
        <w:ind w:left="705"/>
        <w:jc w:val="both"/>
        <w:rPr>
          <w:b/>
        </w:rPr>
      </w:pPr>
      <w:r>
        <w:rPr>
          <w:b/>
        </w:rPr>
        <w:t>Početna cijena ove nekretnine iznosi 108.500,00 kn (</w:t>
      </w:r>
      <w:proofErr w:type="spellStart"/>
      <w:r>
        <w:t>cca</w:t>
      </w:r>
      <w:proofErr w:type="spellEnd"/>
      <w:r>
        <w:t xml:space="preserve"> 30% od procijenjene vrijednosti).</w:t>
      </w:r>
    </w:p>
    <w:p w:rsidRDefault="00AA23DD" w:rsidP="00AA23DD" w:rsidR="00AA23DD">
      <w:pPr>
        <w:spacing w:after="0"/>
        <w:ind w:left="705"/>
        <w:jc w:val="both"/>
      </w:pPr>
    </w:p>
    <w:p w:rsidRDefault="00AA23DD" w:rsidP="00AA23DD" w:rsidR="00AA23DD">
      <w:pPr>
        <w:spacing w:after="0"/>
        <w:ind w:left="705"/>
        <w:jc w:val="both"/>
      </w:pPr>
    </w:p>
    <w:p w:rsidRDefault="00AA23DD" w:rsidP="00AA23DD" w:rsidR="00AA23DD">
      <w:pPr>
        <w:spacing w:after="0"/>
        <w:ind w:firstLine="708"/>
        <w:jc w:val="both"/>
      </w:pPr>
      <w:r>
        <w:lastRenderedPageBreak/>
        <w:t>Nadalje se konstatira se da do današnjeg dana nitko nije uplatio jamčevinu.</w:t>
      </w:r>
    </w:p>
    <w:p w:rsidRDefault="00AA23DD" w:rsidP="00AA23DD" w:rsidR="00AA23DD">
      <w:pPr>
        <w:spacing w:after="0"/>
        <w:ind w:firstLine="708"/>
        <w:jc w:val="both"/>
      </w:pPr>
    </w:p>
    <w:p w:rsidRDefault="00AA23DD" w:rsidP="00AA23DD" w:rsidR="00AA23DD">
      <w:pPr>
        <w:spacing w:after="0"/>
        <w:ind w:firstLine="708"/>
        <w:jc w:val="both"/>
      </w:pPr>
      <w:r>
        <w:t>Stečajni upravitelj predlaže da se cijena za iduću javnu dražbu smanji za 5% od procijenjene vrijednosti.</w:t>
      </w:r>
    </w:p>
    <w:p w:rsidRDefault="00AA23DD" w:rsidP="00AA23DD" w:rsidR="00AA23DD">
      <w:pPr>
        <w:spacing w:after="0"/>
        <w:ind w:firstLine="708"/>
        <w:jc w:val="both"/>
      </w:pPr>
    </w:p>
    <w:p w:rsidRDefault="00AA23DD" w:rsidP="00AA23DD" w:rsidR="00AA23DD">
      <w:pPr>
        <w:spacing w:after="0"/>
        <w:ind w:firstLine="708"/>
        <w:jc w:val="both"/>
      </w:pPr>
      <w:r>
        <w:t>Prisutni su suglasni s prijedlogom stečajnog upravitelja.</w:t>
      </w:r>
    </w:p>
    <w:p w:rsidRDefault="00AA23DD" w:rsidP="00AA23DD" w:rsidR="00AA23DD">
      <w:pPr>
        <w:spacing w:after="0"/>
        <w:ind w:firstLine="708"/>
        <w:jc w:val="both"/>
      </w:pPr>
    </w:p>
    <w:p w:rsidRDefault="00AA23DD" w:rsidP="00AA23DD" w:rsidR="00AA23DD">
      <w:pPr>
        <w:spacing w:after="0"/>
        <w:ind w:firstLine="708"/>
        <w:jc w:val="both"/>
      </w:pPr>
    </w:p>
    <w:p w:rsidRDefault="00AA23DD" w:rsidP="00AA23DD" w:rsidR="00AA23DD">
      <w:pPr>
        <w:spacing w:after="0"/>
        <w:ind w:firstLine="708"/>
        <w:jc w:val="both"/>
      </w:pPr>
      <w:r>
        <w:t>Nakon toga, stečajni sudac donosi slijedeći</w:t>
      </w:r>
    </w:p>
    <w:p w:rsidRDefault="00AA23DD" w:rsidP="00AA23DD" w:rsidR="00AA23DD">
      <w:pPr>
        <w:spacing w:after="0"/>
        <w:ind w:firstLine="708"/>
        <w:jc w:val="both"/>
      </w:pPr>
    </w:p>
    <w:p w:rsidRDefault="00AA23DD" w:rsidP="00AA23DD" w:rsidR="00AA23DD">
      <w:pPr>
        <w:spacing w:after="0"/>
        <w:ind w:firstLine="708"/>
        <w:jc w:val="both"/>
      </w:pPr>
      <w:r>
        <w:tab/>
      </w:r>
      <w:r>
        <w:tab/>
      </w:r>
      <w:r>
        <w:tab/>
      </w:r>
      <w:r>
        <w:tab/>
        <w:t xml:space="preserve">Z A K LJ U Č A K </w:t>
      </w:r>
    </w:p>
    <w:p w:rsidRDefault="00AA23DD" w:rsidP="00AA23DD" w:rsidR="00AA23DD">
      <w:pPr>
        <w:spacing w:after="0"/>
        <w:jc w:val="both"/>
      </w:pPr>
    </w:p>
    <w:p w:rsidRDefault="00AA23DD" w:rsidP="00AA23DD" w:rsidR="00AA23DD">
      <w:pPr>
        <w:spacing w:after="0"/>
        <w:jc w:val="both"/>
      </w:pPr>
      <w:r>
        <w:t>I</w:t>
      </w:r>
      <w:r>
        <w:tab/>
        <w:t>Deveta javna dražba oglašava se neuspjelom.</w:t>
      </w:r>
    </w:p>
    <w:p w:rsidRDefault="00AA23DD" w:rsidP="00AA23DD" w:rsidR="00AA23DD">
      <w:pPr>
        <w:spacing w:after="0"/>
        <w:jc w:val="both"/>
      </w:pPr>
    </w:p>
    <w:p w:rsidRDefault="00AA23DD" w:rsidP="00AA23DD" w:rsidR="00AA23DD">
      <w:pPr>
        <w:spacing w:after="0"/>
        <w:ind w:hanging="705" w:left="705"/>
        <w:jc w:val="both"/>
        <w:rPr>
          <w:b/>
        </w:rPr>
      </w:pPr>
      <w:r>
        <w:t>II</w:t>
      </w:r>
      <w:r>
        <w:tab/>
      </w:r>
      <w:r>
        <w:tab/>
      </w:r>
      <w:r>
        <w:rPr>
          <w:b/>
        </w:rPr>
        <w:t>Određuje se deseta (10.) javna dražba</w:t>
      </w:r>
      <w:r>
        <w:t xml:space="preserve"> za prodaju nekretnine stečajnog dužnika    DRVODJELAC-PRODUKT d.o.o. Ivanec, Petra Preradovića 14, OIB: 83819748169,  </w:t>
      </w:r>
      <w:r>
        <w:rPr>
          <w:b/>
        </w:rPr>
        <w:t>koja će se održati</w:t>
      </w:r>
    </w:p>
    <w:p w:rsidRDefault="00AA23DD" w:rsidP="00AA23DD" w:rsidR="00AA23DD">
      <w:pPr>
        <w:spacing w:after="0"/>
        <w:ind w:hanging="705" w:left="705"/>
        <w:jc w:val="center"/>
      </w:pPr>
    </w:p>
    <w:p w:rsidRDefault="00AA23DD" w:rsidP="00AA23DD" w:rsidR="00AA23DD">
      <w:pPr>
        <w:spacing w:after="0"/>
        <w:ind w:firstLine="708" w:left="2124"/>
        <w:rPr>
          <w:b/>
          <w:u w:val="single"/>
        </w:rPr>
      </w:pPr>
      <w:r>
        <w:rPr>
          <w:b/>
          <w:u w:val="single"/>
        </w:rPr>
        <w:t>7. listopada 2016. g. u  10,00 sati</w:t>
      </w:r>
    </w:p>
    <w:p w:rsidRDefault="00AA23DD" w:rsidP="00AA23DD" w:rsidR="00AA23DD">
      <w:pPr>
        <w:spacing w:after="0"/>
        <w:ind w:hanging="705" w:left="705"/>
        <w:jc w:val="center"/>
        <w:rPr>
          <w:b/>
          <w:u w:val="single"/>
        </w:rPr>
      </w:pPr>
      <w:r>
        <w:rPr>
          <w:b/>
          <w:u w:val="single"/>
        </w:rPr>
        <w:t xml:space="preserve"> kod Trgovačkog suda u Varaždinu,</w:t>
      </w:r>
    </w:p>
    <w:p w:rsidRDefault="00AA23DD" w:rsidP="00AA23DD" w:rsidR="00AA23DD">
      <w:pPr>
        <w:spacing w:after="0"/>
        <w:ind w:hanging="705" w:left="705"/>
        <w:jc w:val="center"/>
        <w:rPr>
          <w:b/>
          <w:u w:val="single"/>
        </w:rPr>
      </w:pPr>
      <w:r>
        <w:rPr>
          <w:b/>
          <w:u w:val="single"/>
        </w:rPr>
        <w:t>Ulica B. Radića 2, soba 223/II kat</w:t>
      </w:r>
    </w:p>
    <w:p w:rsidRDefault="00AA23DD" w:rsidP="00AA23DD" w:rsidR="00AA23DD">
      <w:pPr>
        <w:spacing w:after="0"/>
        <w:ind w:hanging="705" w:left="705"/>
        <w:jc w:val="center"/>
      </w:pPr>
    </w:p>
    <w:p w:rsidRDefault="00AA23DD" w:rsidP="00AA23DD" w:rsidR="00AA23DD">
      <w:pPr>
        <w:spacing w:after="0"/>
        <w:ind w:hanging="705" w:left="705"/>
        <w:jc w:val="both"/>
        <w:rPr>
          <w:b/>
        </w:rPr>
      </w:pPr>
      <w:r>
        <w:tab/>
      </w:r>
      <w:r>
        <w:rPr>
          <w:b/>
        </w:rPr>
        <w:t>na kojoj će se prodavati:</w:t>
      </w:r>
    </w:p>
    <w:p w:rsidRDefault="00AA23DD" w:rsidP="00AA23DD" w:rsidR="00AA23DD">
      <w:pPr>
        <w:spacing w:after="0"/>
        <w:ind w:left="1065"/>
        <w:jc w:val="both"/>
      </w:pPr>
    </w:p>
    <w:p w:rsidRDefault="00AA23DD" w:rsidP="00AA23DD" w:rsidR="00AA23DD">
      <w:pPr>
        <w:spacing w:after="0"/>
        <w:ind w:left="705"/>
        <w:jc w:val="both"/>
      </w:pPr>
      <w:r>
        <w:t xml:space="preserve">nekretnina upisana u </w:t>
      </w:r>
      <w:proofErr w:type="spellStart"/>
      <w:r>
        <w:t>zk.ul</w:t>
      </w:r>
      <w:proofErr w:type="spellEnd"/>
      <w:r>
        <w:t xml:space="preserve">. 8973 k.o. Ivanec, </w:t>
      </w:r>
      <w:proofErr w:type="spellStart"/>
      <w:r>
        <w:t>čkbr</w:t>
      </w:r>
      <w:proofErr w:type="spellEnd"/>
      <w:r>
        <w:t xml:space="preserve">. 5745, koja u naravi čini prodajni prostor "prodavaonica" površine od 54,40 m2, skladišni prostor površine od 24,00 m2, sanitarni prostor površine od 1,95 m2, a koji poslovni prostor se nalazi u prizemlju zgrade u </w:t>
      </w:r>
      <w:proofErr w:type="spellStart"/>
      <w:r>
        <w:t>Punikvama</w:t>
      </w:r>
      <w:proofErr w:type="spellEnd"/>
      <w:r>
        <w:t>,</w:t>
      </w:r>
    </w:p>
    <w:p w:rsidRDefault="00AA23DD" w:rsidP="00AA23DD" w:rsidR="00AA23DD">
      <w:pPr>
        <w:spacing w:after="0"/>
        <w:ind w:left="1065"/>
        <w:jc w:val="both"/>
      </w:pPr>
    </w:p>
    <w:p w:rsidRDefault="00AA23DD" w:rsidP="00AA23DD" w:rsidR="00AA23DD">
      <w:pPr>
        <w:spacing w:after="0"/>
        <w:ind w:left="705"/>
        <w:jc w:val="both"/>
        <w:rPr>
          <w:b/>
        </w:rPr>
      </w:pPr>
      <w:r>
        <w:rPr>
          <w:b/>
        </w:rPr>
        <w:t>Početna cijena ove nekretnine iznosi 90.440,00 kn (</w:t>
      </w:r>
      <w:proofErr w:type="spellStart"/>
      <w:r>
        <w:t>cca</w:t>
      </w:r>
      <w:proofErr w:type="spellEnd"/>
      <w:r>
        <w:t xml:space="preserve"> 25% od procijenjene vrijednosti).</w:t>
      </w:r>
    </w:p>
    <w:p w:rsidRDefault="00AA23DD" w:rsidP="00AA23DD" w:rsidR="00AA23DD">
      <w:pPr>
        <w:spacing w:after="0"/>
        <w:jc w:val="both"/>
      </w:pPr>
    </w:p>
    <w:p w:rsidRDefault="00AA23DD" w:rsidP="00AA23DD" w:rsidR="00AA23DD">
      <w:pPr>
        <w:spacing w:after="0"/>
        <w:jc w:val="both"/>
        <w:rPr>
          <w:b/>
        </w:rPr>
      </w:pPr>
      <w:r>
        <w:rPr>
          <w:b/>
        </w:rPr>
        <w:t>II</w:t>
      </w:r>
      <w:r>
        <w:tab/>
      </w:r>
      <w:r>
        <w:rPr>
          <w:b/>
        </w:rPr>
        <w:t>UVJETI PRODAJE:</w:t>
      </w:r>
      <w:r>
        <w:t xml:space="preserve"> </w:t>
      </w:r>
    </w:p>
    <w:p w:rsidRDefault="00AA23DD" w:rsidP="00AA23DD" w:rsidR="00AA23DD">
      <w:pPr>
        <w:spacing w:after="0"/>
        <w:ind w:left="1065"/>
        <w:jc w:val="both"/>
        <w:rPr>
          <w:b/>
        </w:rPr>
      </w:pPr>
    </w:p>
    <w:p w:rsidRDefault="00AA23DD" w:rsidP="00AA23DD" w:rsidR="00AA23DD">
      <w:pPr>
        <w:numPr>
          <w:ilvl w:val="0"/>
          <w:numId w:val="48"/>
        </w:numPr>
        <w:spacing w:after="0"/>
        <w:jc w:val="both"/>
        <w:rPr>
          <w:b/>
        </w:rPr>
      </w:pPr>
      <w:r>
        <w:t xml:space="preserve">Na nekretnini </w:t>
      </w:r>
      <w:proofErr w:type="spellStart"/>
      <w:r>
        <w:t>razlučno</w:t>
      </w:r>
      <w:proofErr w:type="spellEnd"/>
      <w:r>
        <w:t xml:space="preserve"> pravo ima Zagrebačka banka d.d. Zagreb.</w:t>
      </w:r>
    </w:p>
    <w:p w:rsidRDefault="00AA23DD" w:rsidP="00AA23DD" w:rsidR="00AA23DD">
      <w:pPr>
        <w:spacing w:after="0"/>
        <w:ind w:left="1065"/>
        <w:jc w:val="both"/>
        <w:rPr>
          <w:b/>
        </w:rPr>
      </w:pPr>
    </w:p>
    <w:p w:rsidRDefault="00AA23DD" w:rsidP="00AA23DD" w:rsidR="00AA23DD">
      <w:pPr>
        <w:numPr>
          <w:ilvl w:val="0"/>
          <w:numId w:val="48"/>
        </w:numPr>
        <w:spacing w:after="0"/>
        <w:jc w:val="both"/>
        <w:rPr>
          <w:b/>
        </w:rPr>
      </w:pPr>
      <w:r>
        <w:t>Nekretnina se ne može prodavati ispod navedene početne cijene.</w:t>
      </w:r>
    </w:p>
    <w:p w:rsidRDefault="00AA23DD" w:rsidP="00AA23DD" w:rsidR="00AA23DD">
      <w:pPr>
        <w:spacing w:after="0"/>
        <w:ind w:left="1065"/>
        <w:jc w:val="both"/>
        <w:rPr>
          <w:b/>
        </w:rPr>
      </w:pPr>
    </w:p>
    <w:p w:rsidRDefault="00AA23DD" w:rsidP="00AA23DD" w:rsidR="00AA23DD">
      <w:pPr>
        <w:numPr>
          <w:ilvl w:val="0"/>
          <w:numId w:val="48"/>
        </w:numPr>
        <w:spacing w:after="0"/>
        <w:jc w:val="both"/>
        <w:rPr>
          <w:b/>
        </w:rPr>
      </w:pPr>
      <w:r>
        <w:t>Poreze i pristojbe u vezi s prodajom, kao i troškove uknjižbe snosi kupac.</w:t>
      </w:r>
    </w:p>
    <w:p w:rsidRDefault="00AA23DD" w:rsidP="00AA23DD" w:rsidR="00AA23DD">
      <w:pPr>
        <w:pStyle w:val="Odlomakpopisa"/>
        <w:spacing w:after="0"/>
        <w:rPr>
          <w:b/>
        </w:rPr>
      </w:pPr>
    </w:p>
    <w:p w:rsidRDefault="00AA23DD" w:rsidP="00AA23DD" w:rsidR="00AA23DD">
      <w:pPr>
        <w:numPr>
          <w:ilvl w:val="0"/>
          <w:numId w:val="48"/>
        </w:numPr>
        <w:spacing w:after="0"/>
        <w:jc w:val="both"/>
        <w:rPr>
          <w:b/>
        </w:rPr>
      </w:pPr>
      <w:r>
        <w:t xml:space="preserve">Kao kupci mogu sudjelovati samo osobe koje su najkasnije do zaključno 6. listopada 2016. godine uplatile </w:t>
      </w:r>
      <w:r>
        <w:rPr>
          <w:b/>
        </w:rPr>
        <w:t xml:space="preserve">jamčevinu od 5% od početne cijene za ovu dražbu </w:t>
      </w:r>
      <w:r>
        <w:t xml:space="preserve">na žiro-račun ovoga suda broj: </w:t>
      </w:r>
      <w:r>
        <w:rPr>
          <w:b/>
        </w:rPr>
        <w:t>HR4023900011300002754, s pozivom na broj spisa St-110/14,</w:t>
      </w:r>
      <w:r>
        <w:t xml:space="preserve"> a kupac je dužan potvrdu o uplati predočiti sudu prije nego što se pristupi dražbi. Osobe koje ne uplate jamčevinu neće moći sudjelovati na dražbi. Sudioniku, čija će ponuda biti prihvaćena, jamčevina će se uračunati u kupoprodajnu cijenu, a ostalim sudionicima će biti vraćena najkasnije u roku od 8 dana od dražbe.</w:t>
      </w:r>
    </w:p>
    <w:p w:rsidRDefault="00AA23DD" w:rsidP="00AA23DD" w:rsidR="00AA23DD">
      <w:pPr>
        <w:pStyle w:val="Odlomakpopisa"/>
        <w:spacing w:after="0"/>
        <w:rPr>
          <w:b/>
        </w:rPr>
      </w:pPr>
    </w:p>
    <w:p w:rsidRDefault="00AA23DD" w:rsidP="00AA23DD" w:rsidR="00AA23DD">
      <w:pPr>
        <w:numPr>
          <w:ilvl w:val="0"/>
          <w:numId w:val="48"/>
        </w:numPr>
        <w:spacing w:after="0"/>
        <w:jc w:val="both"/>
        <w:rPr>
          <w:b/>
        </w:rPr>
      </w:pPr>
      <w:r>
        <w:lastRenderedPageBreak/>
        <w:t>Pravo nadmetanja imaju sve fizičke i pravne osobe u skladu s važećim propisima Republike Hrvatske.</w:t>
      </w:r>
    </w:p>
    <w:p w:rsidRDefault="00AA23DD" w:rsidP="00AA23DD" w:rsidR="00AA23DD">
      <w:pPr>
        <w:pStyle w:val="Odlomakpopisa"/>
        <w:spacing w:after="0"/>
        <w:rPr>
          <w:b/>
        </w:rPr>
      </w:pPr>
    </w:p>
    <w:p w:rsidRDefault="00AA23DD" w:rsidP="00AA23DD" w:rsidR="00AA23DD">
      <w:pPr>
        <w:numPr>
          <w:ilvl w:val="0"/>
          <w:numId w:val="48"/>
        </w:numPr>
        <w:spacing w:after="0"/>
        <w:jc w:val="both"/>
        <w:rPr>
          <w:b/>
        </w:rPr>
      </w:pPr>
      <w:r>
        <w:t>Kupac je dužan uplatiti razliku između uplaćene jamčevine i postignute kupoprodajne cijene u roku od 30 dana od pravomoćnosti rješenja o dosudi.</w:t>
      </w:r>
      <w:r>
        <w:rPr>
          <w:b/>
        </w:rPr>
        <w:t xml:space="preserve"> </w:t>
      </w:r>
      <w:r>
        <w:t xml:space="preserve">Ako kupac u tom roku ne položi </w:t>
      </w:r>
      <w:proofErr w:type="spellStart"/>
      <w:r>
        <w:t>kupovninu</w:t>
      </w:r>
      <w:proofErr w:type="spellEnd"/>
      <w:r>
        <w:t xml:space="preserve">, smatrat će se da je odustao od kupnje, a sud će posebnim rješenjem odrediti prodaju nevažećom i odrediti novu prodaju, uz uvjete za prodaju koja je oglašena nevažećom, a iz položene jamčevine namirit će se troškovi nove prodaje i razlika između </w:t>
      </w:r>
      <w:proofErr w:type="spellStart"/>
      <w:r>
        <w:t>kupovnine</w:t>
      </w:r>
      <w:proofErr w:type="spellEnd"/>
      <w:r>
        <w:t xml:space="preserve"> postignute na prijašnjoj prodaji i novoj prodaji.</w:t>
      </w:r>
    </w:p>
    <w:p w:rsidRDefault="00AA23DD" w:rsidP="00AA23DD" w:rsidR="00AA23DD">
      <w:pPr>
        <w:pStyle w:val="Odlomakpopisa"/>
        <w:spacing w:after="0"/>
        <w:rPr>
          <w:b/>
        </w:rPr>
      </w:pPr>
    </w:p>
    <w:p w:rsidRDefault="00AA23DD" w:rsidP="00AA23DD" w:rsidR="00AA23DD">
      <w:pPr>
        <w:numPr>
          <w:ilvl w:val="0"/>
          <w:numId w:val="48"/>
        </w:numPr>
        <w:spacing w:after="0"/>
        <w:jc w:val="both"/>
      </w:pPr>
      <w:r>
        <w:t xml:space="preserve">Nekretnina će se rješenjem o dosudi dosuditi kupcu koji ponudi najpovoljniju cijenu. Ako bude više ponuditelja, sud će u rješenju o dosudi odrediti da će se nekretnina dosuditi i kupcima koji su ponudili nižu cijenu, redom prema veličini cijene koju su ponudili, ako kupci koji su ponudili veću cijenu ne polože </w:t>
      </w:r>
      <w:proofErr w:type="spellStart"/>
      <w:r>
        <w:t>kupovninu</w:t>
      </w:r>
      <w:proofErr w:type="spellEnd"/>
      <w:r>
        <w:t xml:space="preserve"> u roku koji im je određen.</w:t>
      </w:r>
    </w:p>
    <w:p w:rsidRDefault="00AA23DD" w:rsidP="00AA23DD" w:rsidR="00AA23DD">
      <w:pPr>
        <w:pStyle w:val="Odlomakpopisa"/>
        <w:spacing w:after="0"/>
      </w:pPr>
    </w:p>
    <w:p w:rsidRDefault="00AA23DD" w:rsidP="00AA23DD" w:rsidR="00AA23DD">
      <w:pPr>
        <w:numPr>
          <w:ilvl w:val="0"/>
          <w:numId w:val="48"/>
        </w:numPr>
        <w:spacing w:after="0"/>
        <w:jc w:val="both"/>
      </w:pPr>
      <w:r>
        <w:t xml:space="preserve">U rješenju o dosudi sud će odrediti da će se nakon pravomoćnosti toga rješenja i nakon što kupac položi </w:t>
      </w:r>
      <w:proofErr w:type="spellStart"/>
      <w:r>
        <w:t>kupovninu</w:t>
      </w:r>
      <w:proofErr w:type="spellEnd"/>
      <w:r>
        <w:t>, u zemljišnim knjigama upisati u njegovu korist pravo vlasništva na dosuđenoj nekretnini.</w:t>
      </w:r>
    </w:p>
    <w:p w:rsidRDefault="00AA23DD" w:rsidP="00AA23DD" w:rsidR="00AA23DD">
      <w:pPr>
        <w:spacing w:after="0"/>
        <w:jc w:val="both"/>
      </w:pPr>
    </w:p>
    <w:p w:rsidRDefault="00AA23DD" w:rsidP="00AA23DD" w:rsidR="00AA23DD">
      <w:pPr>
        <w:numPr>
          <w:ilvl w:val="0"/>
          <w:numId w:val="48"/>
        </w:numPr>
        <w:spacing w:after="0"/>
        <w:jc w:val="both"/>
      </w:pPr>
      <w:r>
        <w:t xml:space="preserve">Nakon pravomoćnosti rješenja o dosudi i nakon što kupac položi </w:t>
      </w:r>
      <w:proofErr w:type="spellStart"/>
      <w:r>
        <w:t>kupovninu</w:t>
      </w:r>
      <w:proofErr w:type="spellEnd"/>
      <w:r>
        <w:t>, sud će donijeti zaključak o predaji nekretnine kupcu, čime kupac stupa u posjed iste.</w:t>
      </w:r>
    </w:p>
    <w:p w:rsidRDefault="00AA23DD" w:rsidP="00AA23DD" w:rsidR="00AA23DD">
      <w:pPr>
        <w:pStyle w:val="Odlomakpopisa"/>
        <w:spacing w:after="0"/>
      </w:pPr>
    </w:p>
    <w:p w:rsidRDefault="00AA23DD" w:rsidP="00AA23DD" w:rsidR="00AA23DD">
      <w:pPr>
        <w:numPr>
          <w:ilvl w:val="0"/>
          <w:numId w:val="48"/>
        </w:numPr>
        <w:spacing w:after="0"/>
        <w:jc w:val="both"/>
      </w:pPr>
      <w:r>
        <w:t>Ročište za javnu dražbu održat će se i ako na njemu sudjeluje samo jedan ponuditelj.</w:t>
      </w:r>
    </w:p>
    <w:p w:rsidRDefault="00AA23DD" w:rsidP="00AA23DD" w:rsidR="00AA23DD">
      <w:pPr>
        <w:pStyle w:val="Odlomakpopisa"/>
        <w:spacing w:after="0"/>
      </w:pPr>
    </w:p>
    <w:p w:rsidRDefault="00AA23DD" w:rsidP="00AA23DD" w:rsidR="00AA23DD">
      <w:pPr>
        <w:numPr>
          <w:ilvl w:val="0"/>
          <w:numId w:val="48"/>
        </w:numPr>
        <w:spacing w:after="0"/>
        <w:jc w:val="both"/>
      </w:pPr>
      <w:r>
        <w:t xml:space="preserve">Nekretnina se prodaju po principu viđeno-kupljeno, što isključuje sve naknadne prigovore kupca na nedostatke, pravne ili činjenične naravi. </w:t>
      </w:r>
    </w:p>
    <w:p w:rsidRDefault="00AA23DD" w:rsidP="00AA23DD" w:rsidR="00AA23DD">
      <w:pPr>
        <w:pStyle w:val="Odlomakpopisa"/>
        <w:spacing w:after="0"/>
      </w:pPr>
    </w:p>
    <w:p w:rsidRDefault="00AA23DD" w:rsidP="00AA23DD" w:rsidR="00AA23DD">
      <w:pPr>
        <w:numPr>
          <w:ilvl w:val="0"/>
          <w:numId w:val="48"/>
        </w:numPr>
        <w:spacing w:after="0"/>
        <w:jc w:val="both"/>
      </w:pPr>
      <w:r>
        <w:t>Nekretnina koja je predmet prodaje, kao i procjena sudskog vještaka, mogu se razgledati uz prethodni dogovor sa stečajnim upraviteljem.</w:t>
      </w:r>
    </w:p>
    <w:p w:rsidRDefault="00AA23DD" w:rsidP="00AA23DD" w:rsidR="00AA23DD">
      <w:pPr>
        <w:pStyle w:val="Odlomakpopisa"/>
        <w:spacing w:after="0"/>
      </w:pPr>
    </w:p>
    <w:p w:rsidRDefault="00AA23DD" w:rsidP="00AA23DD" w:rsidR="00AA23DD">
      <w:pPr>
        <w:numPr>
          <w:ilvl w:val="0"/>
          <w:numId w:val="48"/>
        </w:numPr>
        <w:spacing w:after="0"/>
        <w:jc w:val="both"/>
      </w:pPr>
      <w:r>
        <w:t>Zaključak o prodaji objavit će se na mrežnoj stranici e-Oglasna ploča suda.</w:t>
      </w:r>
    </w:p>
    <w:p w:rsidRDefault="00AA23DD" w:rsidP="00AA23DD" w:rsidR="00AA23DD">
      <w:pPr>
        <w:pStyle w:val="Odlomakpopisa"/>
        <w:spacing w:after="0"/>
      </w:pPr>
    </w:p>
    <w:p w:rsidRDefault="00AA23DD" w:rsidP="00AA23DD" w:rsidR="00AA23DD">
      <w:pPr>
        <w:numPr>
          <w:ilvl w:val="0"/>
          <w:numId w:val="48"/>
        </w:numPr>
        <w:spacing w:after="0"/>
        <w:jc w:val="both"/>
      </w:pPr>
      <w:r>
        <w:t>Zadužuje se stečajni upravitelj podatke o nekretnini koje se prodaje objaviti na web stranicama Hrvatske gospodarske komore i Visokog trgovačkog suda RH u Zagrebu.</w:t>
      </w:r>
    </w:p>
    <w:p w:rsidRDefault="00AA23DD" w:rsidP="00AA23DD" w:rsidR="00AA23DD">
      <w:pPr>
        <w:pStyle w:val="Odlomakpopisa"/>
        <w:spacing w:after="0"/>
      </w:pPr>
    </w:p>
    <w:p w:rsidRDefault="00AA23DD" w:rsidP="00AA23DD" w:rsidR="00AA23DD">
      <w:pPr>
        <w:spacing w:after="0"/>
        <w:ind w:left="1069"/>
        <w:jc w:val="both"/>
      </w:pPr>
    </w:p>
    <w:p w:rsidRDefault="00AA23DD" w:rsidP="00AA23DD" w:rsidR="00AA23DD">
      <w:pPr>
        <w:spacing w:after="0"/>
        <w:ind w:firstLine="708" w:left="2832"/>
      </w:pPr>
      <w:r>
        <w:t>Dovršeno u  9,45 sati</w:t>
      </w:r>
    </w:p>
    <w:p w:rsidRDefault="00AA23DD" w:rsidP="00AA23DD" w:rsidR="00AA23DD">
      <w:pPr>
        <w:spacing w:after="0"/>
        <w:ind w:firstLine="708" w:left="2832"/>
      </w:pPr>
    </w:p>
    <w:p w:rsidRDefault="00AA23DD" w:rsidP="00AA23DD" w:rsidR="00AA23DD">
      <w:pPr>
        <w:spacing w:after="0"/>
        <w:ind w:firstLine="708" w:left="2832"/>
      </w:pPr>
    </w:p>
    <w:p w:rsidRDefault="00AA23DD" w:rsidP="00AA23DD" w:rsidR="00AA23DD">
      <w:pPr>
        <w:spacing w:after="0"/>
        <w:ind w:firstLine="708" w:left="2832"/>
      </w:pPr>
    </w:p>
    <w:p w:rsidRDefault="00AA23DD" w:rsidP="00AA23DD" w:rsidR="00AA23DD">
      <w:pPr>
        <w:spacing w:after="0"/>
      </w:pPr>
      <w:r>
        <w:t>Zapisničar:                                                 Sudac:                                      Ostali sudionici:</w:t>
      </w:r>
    </w:p>
    <w:p w:rsidRDefault="00AE649C" w:rsidP="00AA23DD" w:rsidR="00AE649C" w:rsidRPr="00B76F3C">
      <w:pPr>
        <w:pStyle w:val="FiksniRH"/>
        <w:spacing w:after="0"/>
      </w:pPr>
    </w:p>
    <w:p w:rsidRDefault="00AA23DD" w:rsidP="00AA23DD" w:rsidR="00AE649C" w:rsidRPr="00B76F3C">
      <w:pPr>
        <w:pStyle w:val="SudNaziv"/>
      </w:pPr>
      <w:r>
        <w:rPr>
          <w:lang w:eastAsia="hr-HR"/>
        </w:rPr>
        <w:lastRenderedPageBreak/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AA23DD" w:rsidR="00AE649C" w:rsidRPr="00B76F3C">
      <w:pPr>
        <w:pStyle w:val="SudSjedite"/>
      </w:pPr>
      <w:r>
        <w:tab/>
      </w:r>
    </w:p>
    <w:sectPr w:rsidSect="00F83896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4650" w:rsidP="00537B78" w:rsidR="00F24650">
      <w:r>
        <w:separator/>
      </w:r>
    </w:p>
  </w:endnote>
  <w:endnote w:id="0" w:type="continuationSeparator">
    <w:p w:rsidRDefault="00F24650" w:rsidP="00537B78" w:rsidR="00F246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4650" w:rsidP="00537B78" w:rsidR="00F24650">
      <w:r>
        <w:separator/>
      </w:r>
    </w:p>
  </w:footnote>
  <w:footnote w:id="0" w:type="continuationSeparator">
    <w:p w:rsidRDefault="00F24650" w:rsidP="00537B78" w:rsidR="00F246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2ECB5FA9"/>
    <w:multiLevelType w:val="hybridMultilevel"/>
    <w:tmpl w:val="17F68B56"/>
    <w:lvl w:tplc="CF0C9B74" w:ilvl="0">
      <w:start w:val="1"/>
      <w:numFmt w:val="decimal"/>
      <w:lvlText w:val="%1."/>
      <w:lvlJc w:val="left"/>
      <w:pPr>
        <w:ind w:hanging="360" w:left="1069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6">
    <w:nsid w:val="32D24DD3"/>
    <w:multiLevelType w:val="hybridMultilevel"/>
    <w:tmpl w:val="8CE472EE"/>
    <w:lvl w:tplc="0E0090C0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1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30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8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9"/>
  </w:num>
  <w:num w:numId="35">
    <w:abstractNumId w:val="27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2952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3DD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65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3896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C7C6D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94536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223</izvorni_sadrzaj>
    <derivirana_varijabla naziv="DomainObject.Prostorija.Naziv_1">Sudnica 223</derivirana_varijabla>
  </DomainObject.Prostorija.Naziv>
  <DomainObject.Prostorija.Oznaka>
    <izvorni_sadrzaj>223</izvorni_sadrzaj>
    <derivirana_varijabla naziv="DomainObject.Prostorija.Oznaka_1">223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20. rujna 2016.</izvorni_sadrzaj>
    <derivirana_varijabla naziv="DomainObject.PlaniraniZavrsetakDatum_1">20. rujna 2016.</derivirana_varijabla>
  </DomainObject.PlaniraniZavrsetakDatum>
  <DomainObject.PlaniraniPocetakDatum>
    <izvorni_sadrzaj>20. rujna 2016.</izvorni_sadrzaj>
    <derivirana_varijabla naziv="DomainObject.PlaniraniPocetakDatum_1">20. rujna 2016.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>
      <item>ZAGREBAČKA BANKA d.d. Zagreb</item>
      <item>RH Općinski sud u Varaždinu, Zemljišnoknjižni odjel Ivanec</item>
      <item>BERISLAV MAKSIMOVIĆ</item>
    </izvorni_sadrzaj>
    <derivirana_varijabla naziv="DomainObject.UcesnikSudskeRadnjeListNaziv_1">
      <item>ZAGREBAČKA BANKA d.d. Zagreb</item>
      <item>RH Općinski sud u Varaždinu, Zemljišnoknjižni odjel Ivanec</item>
      <item>BERISLAV MAKSIMOVIĆ</item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20. rujna 2016.</izvorni_sadrzaj>
    <derivirana_varijabla naziv="DomainObject.Zapisnik.DatumKreiranja_1">20. rujna 2016.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St-110/2014-78</izvorni_sadrzaj>
    <derivirana_varijabla naziv="DomainObject.Zapisnik.Oznaka_1">St-110/2014-78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</izvorni_sadrzaj>
    <derivirana_varijabla naziv="DomainObject.Predmet.Broj_1">110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2014.</izvorni_sadrzaj>
    <derivirana_varijabla naziv="DomainObject.Predmet.DatumOsnivanja_1">16. svibnja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St-110/2014</izvorni_sadrzaj>
    <derivirana_varijabla naziv="DomainObject.Predmet.OznakaBroj_1">St-110/2014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DRVODJELAC-PRODUKT društvo s ograničenom odgovornošću za proizvodnju i promet</izvorni_sadrzaj>
    <derivirana_varijabla naziv="DomainObject.Predmet.ProtustrankaFormated_1">  DRVODJELAC-PRODUKT društvo s ograničenom odgovornošću za proizvodnju i promet</derivirana_varijabla>
  </DomainObject.Predmet.ProtustrankaFormated>
  <DomainObject.Predmet.ProtustrankaFormatedOIB>
    <izvorni_sadrzaj>  DRVODJELAC-PRODUKT društvo s ograničenom odgovornošću za proizvodnju i promet, OIB 83819748169</izvorni_sadrzaj>
    <derivirana_varijabla naziv="DomainObject.Predmet.ProtustrankaFormatedOIB_1">  DRVODJELAC-PRODUKT društvo s ograničenom odgovornošću za proizvodnju i promet, OIB 83819748169</derivirana_varijabla>
  </DomainObject.Predmet.ProtustrankaFormatedOIB>
  <DomainObject.Predmet.ProtustrankaFormatedWithAdress>
    <izvorni_sadrzaj> DRVODJELAC-PRODUKT društvo s ograničenom odgovornošću za proizvodnju i promet, Petra Preradovića 14, 42240 Ivanec</izvorni_sadrzaj>
    <derivirana_varijabla naziv="DomainObject.Predmet.ProtustrankaFormatedWithAdress_1"> DRVODJELAC-PRODUKT društvo s ograničenom odgovornošću za proizvodnju i promet, Petra Preradovića 14, 42240 Ivanec</derivirana_varijabla>
  </DomainObject.Predmet.ProtustrankaFormatedWithAdress>
  <DomainObject.Predmet.ProtustrankaFormatedWithAdressOIB>
    <izvorni_sadrzaj> DRVODJELAC-PRODUKT društvo s ograničenom odgovornošću za proizvodnju i promet, OIB 83819748169, Petra Preradovića 14, 42240 Ivanec</izvorni_sadrzaj>
    <derivirana_varijabla naziv="DomainObject.Predmet.ProtustrankaFormatedWithAdressOIB_1"> DRVODJELAC-PRODUKT društvo s ograničenom odgovornošću za proizvodnju i promet, OIB 83819748169, Petra Preradovića 14, 42240 Ivanec</derivirana_varijabla>
  </DomainObject.Predmet.ProtustrankaFormatedWithAdressOIB>
  <DomainObject.Predmet.ProtustrankaWithAdress>
    <izvorni_sadrzaj>DRVODJELAC-PRODUKT društvo s ograničenom odgovornošću za proizvodnju i promet Petra Preradovića 14, 42240 Ivanec</izvorni_sadrzaj>
    <derivirana_varijabla naziv="DomainObject.Predmet.ProtustrankaWithAdress_1">DRVODJELAC-PRODUKT društvo s ograničenom odgovornošću za proizvodnju i promet Petra Preradovića 14, 42240 Ivanec</derivirana_varijabla>
  </DomainObject.Predmet.ProtustrankaWithAdress>
  <DomainObject.Predmet.ProtustrankaWithAdressOIB>
    <izvorni_sadrzaj>DRVODJELAC-PRODUKT društvo s ograničenom odgovornošću za proizvodnju i promet, OIB 83819748169, Petra Preradovića 14, 42240 Ivanec</izvorni_sadrzaj>
    <derivirana_varijabla naziv="DomainObject.Predmet.ProtustrankaWithAdressOIB_1">DRVODJELAC-PRODUKT društvo s ograničenom odgovornošću za proizvodnju i promet, OIB 83819748169, Petra Preradovića 14, 42240 Ivanec</derivirana_varijabla>
  </DomainObject.Predmet.ProtustrankaWithAdressOIB>
  <DomainObject.Predmet.ProtustrankaNazivFormated>
    <izvorni_sadrzaj>DRVODJELAC-PRODUKT društvo s ograničenom odgovornošću za proizvodnju i promet</izvorni_sadrzaj>
    <derivirana_varijabla naziv="DomainObject.Predmet.ProtustrankaNazivFormated_1">DRVODJELAC-PRODUKT društvo s ograničenom odgovornošću za proizvodnju i promet</derivirana_varijabla>
  </DomainObject.Predmet.ProtustrankaNazivFormated>
  <DomainObject.Predmet.ProtustrankaNazivFormatedOIB>
    <izvorni_sadrzaj>DRVODJELAC-PRODUKT društvo s ograničenom odgovornošću za proizvodnju i promet, OIB 83819748169</izvorni_sadrzaj>
    <derivirana_varijabla naziv="DomainObject.Predmet.ProtustrankaNazivFormatedOIB_1">DRVODJELAC-PRODUKT društvo s ograničenom odgovornošću za proizvodnju i promet, OIB 83819748169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Andreja Marković; Katarina Ribić</izvorni_sadrzaj>
    <derivirana_varijabla naziv="DomainObject.Predmet.StrankaFormated_1">  Andreja Marković; Katarina Ribić</derivirana_varijabla>
  </DomainObject.Predmet.StrankaFormated>
  <DomainObject.Predmet.StrankaFormatedOIB>
    <izvorni_sadrzaj>  Andreja Marković, OIB 44011418880; Katarina Ribić, OIB 94712402922</izvorni_sadrzaj>
    <derivirana_varijabla naziv="DomainObject.Predmet.StrankaFormatedOIB_1">  Andreja Marković, OIB 44011418880; Katarina Ribić, OIB 94712402922</derivirana_varijabla>
  </DomainObject.Predmet.StrankaFormatedOIB>
  <DomainObject.Predmet.StrankaFormatedWithAdress>
    <izvorni_sadrzaj> Andreja Marković, Punikve 63, 42240 Punikve; Katarina Ribić, Punikve 115 A, 42240 Punikve</izvorni_sadrzaj>
    <derivirana_varijabla naziv="DomainObject.Predmet.StrankaFormatedWithAdress_1"> Andreja Marković, Punikve 63, 42240 Punikve; Katarina Ribić, Punikve 115 A, 42240 Punikve</derivirana_varijabla>
  </DomainObject.Predmet.StrankaFormatedWithAdress>
  <DomainObject.Predmet.StrankaFormatedWithAdressOIB>
    <izvorni_sadrzaj> Andreja Marković, OIB 44011418880, Punikve 63, 42240 Punikve; Katarina Ribić, OIB 94712402922, Punikve 115 A, 42240 Punikve</izvorni_sadrzaj>
    <derivirana_varijabla naziv="DomainObject.Predmet.StrankaFormatedWithAdressOIB_1"> Andreja Marković, OIB 44011418880, Punikve 63, 42240 Punikve; Katarina Ribić, OIB 94712402922, Punikve 115 A, 42240 Punikve</derivirana_varijabla>
  </DomainObject.Predmet.StrankaFormatedWithAdressOIB>
  <DomainObject.Predmet.StrankaWithAdress>
    <izvorni_sadrzaj>Andreja Marković Punikve 63,42240 Punikve,Katarina Ribić Punikve 115 A,42240 Punikve</izvorni_sadrzaj>
    <derivirana_varijabla naziv="DomainObject.Predmet.StrankaWithAdress_1">Andreja Marković Punikve 63,42240 Punikve,Katarina Ribić Punikve 115 A,42240 Punikve</derivirana_varijabla>
  </DomainObject.Predmet.StrankaWithAdress>
  <DomainObject.Predmet.StrankaWithAdressOIB>
    <izvorni_sadrzaj>Andreja Marković, OIB 44011418880, Punikve 63,42240 Punikve,Katarina Ribić, OIB 94712402922, Punikve 115 A,42240 Punikve</izvorni_sadrzaj>
    <derivirana_varijabla naziv="DomainObject.Predmet.StrankaWithAdressOIB_1">Andreja Marković, OIB 44011418880, Punikve 63,42240 Punikve,Katarina Ribić, OIB 94712402922, Punikve 115 A,42240 Punikve</derivirana_varijabla>
  </DomainObject.Predmet.StrankaWithAdressOIB>
  <DomainObject.Predmet.StrankaNazivFormated>
    <izvorni_sadrzaj>Andreja Marković,Katarina Ribić</izvorni_sadrzaj>
    <derivirana_varijabla naziv="DomainObject.Predmet.StrankaNazivFormated_1">Andreja Marković,Katarina Ribić</derivirana_varijabla>
  </DomainObject.Predmet.StrankaNazivFormated>
  <DomainObject.Predmet.StrankaNazivFormatedOIB>
    <izvorni_sadrzaj>Andreja Marković, OIB 44011418880,Katarina Ribić, OIB 94712402922</izvorni_sadrzaj>
    <derivirana_varijabla naziv="DomainObject.Predmet.StrankaNazivFormatedOIB_1">Andreja Marković, OIB 44011418880,Katarina Ribić, OIB 94712402922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Andreja Marković</item>
      <item>Katarina Ribić</item>
    </izvorni_sadrzaj>
    <derivirana_varijabla naziv="DomainObject.Predmet.StrankaListFormated_1">
      <item>Andreja Marković</item>
      <item>Katarina Ribić</item>
    </derivirana_varijabla>
  </DomainObject.Predmet.StrankaListFormated>
  <DomainObject.Predmet.StrankaListFormatedOIB>
    <izvorni_sadrzaj>
      <item>Andreja Marković, OIB 44011418880</item>
      <item>Katarina Ribić, OIB 94712402922</item>
    </izvorni_sadrzaj>
    <derivirana_varijabla naziv="DomainObject.Predmet.StrankaListFormatedOIB_1">
      <item>Andreja Marković, OIB 44011418880</item>
      <item>Katarina Ribić, OIB 94712402922</item>
    </derivirana_varijabla>
  </DomainObject.Predmet.StrankaListFormatedOIB>
  <DomainObject.Predmet.StrankaListFormatedWithAdress>
    <izvorni_sadrzaj>
      <item>Andreja Marković, Punikve 63, 42240 Punikve</item>
      <item>Katarina Ribić, Punikve 115 A, 42240 Punikve</item>
    </izvorni_sadrzaj>
    <derivirana_varijabla naziv="DomainObject.Predmet.StrankaListFormatedWithAdress_1">
      <item>Andreja Marković, Punikve 63, 42240 Punikve</item>
      <item>Katarina Ribić, Punikve 115 A, 42240 Punikve</item>
    </derivirana_varijabla>
  </DomainObject.Predmet.StrankaListFormatedWithAdress>
  <DomainObject.Predmet.StrankaListFormatedWithAdressOIB>
    <izvorni_sadrzaj>
      <item>Andreja Marković, OIB 44011418880, Punikve 63, 42240 Punikve</item>
      <item>Katarina Ribić, OIB 94712402922, Punikve 115 A, 42240 Punikve</item>
    </izvorni_sadrzaj>
    <derivirana_varijabla naziv="DomainObject.Predmet.StrankaListFormatedWithAdressOIB_1">
      <item>Andreja Marković, OIB 44011418880, Punikve 63, 42240 Punikve</item>
      <item>Katarina Ribić, OIB 94712402922, Punikve 115 A, 42240 Punikve</item>
    </derivirana_varijabla>
  </DomainObject.Predmet.StrankaListFormatedWithAdressOIB>
  <DomainObject.Predmet.StrankaListNazivFormated>
    <izvorni_sadrzaj>
      <item>Andreja Marković</item>
      <item>Katarina Ribić</item>
    </izvorni_sadrzaj>
    <derivirana_varijabla naziv="DomainObject.Predmet.StrankaListNazivFormated_1">
      <item>Andreja Marković</item>
      <item>Katarina Ribić</item>
    </derivirana_varijabla>
  </DomainObject.Predmet.StrankaListNazivFormated>
  <DomainObject.Predmet.StrankaListNazivFormatedOIB>
    <izvorni_sadrzaj>
      <item>Andreja Marković, OIB 44011418880</item>
      <item>Katarina Ribić, OIB 94712402922</item>
    </izvorni_sadrzaj>
    <derivirana_varijabla naziv="DomainObject.Predmet.StrankaListNazivFormatedOIB_1">
      <item>Andreja Marković, OIB 44011418880</item>
      <item>Katarina Ribić, OIB 94712402922</item>
    </derivirana_varijabla>
  </DomainObject.Predmet.StrankaListNazivFormatedOIB>
  <DomainObject.Predmet.ProtuStrankaListFormated>
    <izvorni_sadrzaj>
      <item>DRVODJELAC-PRODUKT društvo s ograničenom odgovornošću za proizvodnju i promet</item>
    </izvorni_sadrzaj>
    <derivirana_varijabla naziv="DomainObject.Predmet.ProtuStrankaListFormated_1">
      <item>DRVODJELAC-PRODUKT društvo s ograničenom odgovornošću za proizvodnju i promet</item>
    </derivirana_varijabla>
  </DomainObject.Predmet.ProtuStrankaListFormated>
  <DomainObject.Predmet.ProtuStrankaListFormatedOIB>
    <izvorni_sadrzaj>
      <item>DRVODJELAC-PRODUKT društvo s ograničenom odgovornošću za proizvodnju i promet, OIB 83819748169</item>
    </izvorni_sadrzaj>
    <derivirana_varijabla naziv="DomainObject.Predmet.ProtuStrankaListFormatedOIB_1">
      <item>DRVODJELAC-PRODUKT društvo s ograničenom odgovornošću za proizvodnju i promet, OIB 83819748169</item>
    </derivirana_varijabla>
  </DomainObject.Predmet.ProtuStrankaListFormatedOIB>
  <DomainObject.Predmet.ProtuStrankaListFormatedWithAdress>
    <izvorni_sadrzaj>
      <item>DRVODJELAC-PRODUKT društvo s ograničenom odgovornošću za proizvodnju i promet, Petra Preradovića 14, 42240 Ivanec</item>
    </izvorni_sadrzaj>
    <derivirana_varijabla naziv="DomainObject.Predmet.ProtuStrankaListFormatedWithAdress_1">
      <item>DRVODJELAC-PRODUKT društvo s ograničenom odgovornošću za proizvodnju i promet, Petra Preradovića 14, 42240 Ivanec</item>
    </derivirana_varijabla>
  </DomainObject.Predmet.ProtuStrankaListFormatedWithAdress>
  <DomainObject.Predmet.ProtuStrankaListFormatedWithAdressOIB>
    <izvorni_sadrzaj>
      <item>DRVODJELAC-PRODUKT društvo s ograničenom odgovornošću za proizvodnju i promet, OIB 83819748169, Petra Preradovića 14, 42240 Ivanec</item>
    </izvorni_sadrzaj>
    <derivirana_varijabla naziv="DomainObject.Predmet.ProtuStrankaListFormatedWithAdressOIB_1">
      <item>DRVODJELAC-PRODUKT društvo s ograničenom odgovornošću za proizvodnju i promet, OIB 83819748169, Petra Preradovića 14, 42240 Ivanec</item>
    </derivirana_varijabla>
  </DomainObject.Predmet.ProtuStrankaListFormatedWithAdressOIB>
  <DomainObject.Predmet.ProtuStrankaListNazivFormated>
    <izvorni_sadrzaj>
      <item>DRVODJELAC-PRODUKT društvo s ograničenom odgovornošću za proizvodnju i promet</item>
    </izvorni_sadrzaj>
    <derivirana_varijabla naziv="DomainObject.Predmet.ProtuStrankaListNazivFormated_1">
      <item>DRVODJELAC-PRODUKT društvo s ograničenom odgovornošću za proizvodnju i promet</item>
    </derivirana_varijabla>
  </DomainObject.Predmet.ProtuStrankaListNazivFormated>
  <DomainObject.Predmet.ProtuStrankaListNazivFormatedOIB>
    <izvorni_sadrzaj>
      <item>DRVODJELAC-PRODUKT društvo s ograničenom odgovornošću za proizvodnju i promet, OIB 83819748169</item>
    </izvorni_sadrzaj>
    <derivirana_varijabla naziv="DomainObject.Predmet.ProtuStrankaListNazivFormatedOIB_1">
      <item>DRVODJELAC-PRODUKT društvo s ograničenom odgovornošću za proizvodnju i promet, OIB 83819748169</item>
    </derivirana_varijabla>
  </DomainObject.Predmet.ProtuStrankaListNazivFormatedOIB>
  <DomainObject.Predmet.OstaliListFormated>
    <izvorni_sadrzaj>
      <item>BERISLAV MAKSIMOVIĆ</item>
      <item>VLAHEK-TRANSPORT j.d.o.o.</item>
      <item>SANJA TOT</item>
      <item>RH Općinski sud u Varaždinu, Zemljišnoknjižni odjel Ivanec</item>
      <item>ZAGREBAČKA BANKA d.d. Zagreb</item>
    </izvorni_sadrzaj>
    <derivirana_varijabla naziv="DomainObject.Predmet.OstaliListFormated_1">
      <item>BERISLAV MAKSIMOVIĆ</item>
      <item>VLAHEK-TRANSPORT j.d.o.o.</item>
      <item>SANJA TOT</item>
      <item>RH Općinski sud u Varaždinu, Zemljišnoknjižni odjel Ivanec</item>
      <item>ZAGREBAČKA BANKA d.d. Zagreb</item>
    </derivirana_varijabla>
  </DomainObject.Predmet.OstaliListFormated>
  <DomainObject.Predmet.OstaliListFormatedOIB>
    <izvorni_sadrzaj>
      <item>BERISLAV MAKSIMOVIĆ, OIB 57300759557</item>
      <item>VLAHEK-TRANSPORT j.d.o.o., OIB 60412165884</item>
      <item>SANJA TOT</item>
      <item>RH Općinski sud u Varaždinu, Zemljišnoknjižni odjel Ivanec</item>
      <item>ZAGREBAČKA BANKA d.d. Zagreb</item>
    </izvorni_sadrzaj>
    <derivirana_varijabla naziv="DomainObject.Predmet.OstaliListFormatedOIB_1">
      <item>BERISLAV MAKSIMOVIĆ, OIB 57300759557</item>
      <item>VLAHEK-TRANSPORT j.d.o.o., OIB 60412165884</item>
      <item>SANJA TOT</item>
      <item>RH Općinski sud u Varaždinu, Zemljišnoknjižni odjel Ivanec</item>
      <item>ZAGREBAČKA BANKA d.d. Zagreb</item>
    </derivirana_varijabla>
  </DomainObject.Predmet.OstaliListFormatedOIB>
  <DomainObject.Predmet.OstaliListFormatedWithAdress>
    <izvorni_sadrzaj>
      <item>BERISLAV MAKSIMOVIĆ</item>
      <item>VLAHEK-TRANSPORT j.d.o.o., Petra Preradovića 14, 42240 Ivanec</item>
      <item>SANJA TOT</item>
      <item>RH Općinski sud u Varaždinu, Zemljišnoknjižni odjel Ivanec</item>
      <item>ZAGREBAČKA BANKA d.d. Zagreb</item>
    </izvorni_sadrzaj>
    <derivirana_varijabla naziv="DomainObject.Predmet.OstaliListFormatedWithAdress_1">
      <item>BERISLAV MAKSIMOVIĆ</item>
      <item>VLAHEK-TRANSPORT j.d.o.o., Petra Preradovića 14, 42240 Ivanec</item>
      <item>SANJA TOT</item>
      <item>RH Općinski sud u Varaždinu, Zemljišnoknjižni odjel Ivanec</item>
      <item>ZAGREBAČKA BANKA d.d. Zagreb</item>
    </derivirana_varijabla>
  </DomainObject.Predmet.OstaliListFormatedWithAdress>
  <DomainObject.Predmet.OstaliListFormatedWithAdressOIB>
    <izvorni_sadrzaj>
      <item>BERISLAV MAKSIMOVIĆ, OIB 57300759557</item>
      <item>VLAHEK-TRANSPORT j.d.o.o., OIB 60412165884, Petra Preradovića 14, 42240 Ivanec</item>
      <item>SANJA TOT</item>
      <item>RH Općinski sud u Varaždinu, Zemljišnoknjižni odjel Ivanec</item>
      <item>ZAGREBAČKA BANKA d.d. Zagreb</item>
    </izvorni_sadrzaj>
    <derivirana_varijabla naziv="DomainObject.Predmet.OstaliListFormatedWithAdressOIB_1">
      <item>BERISLAV MAKSIMOVIĆ, OIB 57300759557</item>
      <item>VLAHEK-TRANSPORT j.d.o.o., OIB 60412165884, Petra Preradovića 14, 42240 Ivanec</item>
      <item>SANJA TOT</item>
      <item>RH Općinski sud u Varaždinu, Zemljišnoknjižni odjel Ivanec</item>
      <item>ZAGREBAČKA BANKA d.d. Zagreb</item>
    </derivirana_varijabla>
  </DomainObject.Predmet.OstaliListFormatedWithAdressOIB>
  <DomainObject.Predmet.OstaliListNazivFormated>
    <izvorni_sadrzaj>
      <item>BERISLAV MAKSIMOVIĆ</item>
      <item>VLAHEK-TRANSPORT j.d.o.o.</item>
      <item>SANJA TOT</item>
      <item>RH Općinski sud u Varaždinu, Zemljišnoknjižni odjel Ivanec</item>
      <item>ZAGREBAČKA BANKA d.d. Zagreb</item>
    </izvorni_sadrzaj>
    <derivirana_varijabla naziv="DomainObject.Predmet.OstaliListNazivFormated_1">
      <item>BERISLAV MAKSIMOVIĆ</item>
      <item>VLAHEK-TRANSPORT j.d.o.o.</item>
      <item>SANJA TOT</item>
      <item>RH Općinski sud u Varaždinu, Zemljišnoknjižni odjel Ivanec</item>
      <item>ZAGREBAČKA BANKA d.d. Zagreb</item>
    </derivirana_varijabla>
  </DomainObject.Predmet.OstaliListNazivFormated>
  <DomainObject.Predmet.OstaliListNazivFormatedOIB>
    <izvorni_sadrzaj>
      <item>BERISLAV MAKSIMOVIĆ, OIB 57300759557</item>
      <item>VLAHEK-TRANSPORT j.d.o.o., OIB 60412165884</item>
      <item>SANJA TOT</item>
      <item>RH Općinski sud u Varaždinu, Zemljišnoknjižni odjel Ivanec</item>
      <item>ZAGREBAČKA BANKA d.d. Zagreb</item>
    </izvorni_sadrzaj>
    <derivirana_varijabla naziv="DomainObject.Predmet.OstaliListNazivFormatedOIB_1">
      <item>BERISLAV MAKSIMOVIĆ, OIB 57300759557</item>
      <item>VLAHEK-TRANSPORT j.d.o.o., OIB 60412165884</item>
      <item>SANJA TOT</item>
      <item>RH Općinski sud u Varaždinu, Zemljišnoknjižni odjel Ivanec</item>
      <item>ZAGREBAČKA BANKA d.d. Zagreb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2016.</izvorni_sadrzaj>
    <derivirana_varijabla naziv="DomainObject.Datum_1">20. rujna 2016.</derivirana_varijabla>
  </DomainObject.Datum>
  <DomainObject.PoslovniBrojDokumenta>
    <izvorni_sadrzaj>St-110/2014-78</izvorni_sadrzaj>
    <derivirana_varijabla naziv="DomainObject.PoslovniBrojDokumenta_1">St-110/2014-78</derivirana_varijabla>
  </DomainObject.PoslovniBrojDokumenta>
  <DomainObject.Predmet.StrankaIDrugi>
    <izvorni_sadrzaj>Andreja Marković i dr.</izvorni_sadrzaj>
    <derivirana_varijabla naziv="DomainObject.Predmet.StrankaIDrugi_1">Andreja Marković i dr.</derivirana_varijabla>
  </DomainObject.Predmet.StrankaIDrugi>
  <DomainObject.Predmet.ProtustrankaIDrugi>
    <izvorni_sadrzaj>DRVODJELAC-PRODUKT društvo s ograničenom odgovornošću za proizvodnju i promet</izvorni_sadrzaj>
    <derivirana_varijabla naziv="DomainObject.Predmet.ProtustrankaIDrugi_1">DRVODJELAC-PRODUKT društvo s ograničenom odgovornošću za proizvodnju i promet</derivirana_varijabla>
  </DomainObject.Predmet.ProtustrankaIDrugi>
  <DomainObject.Predmet.StrankaIDrugiAdressOIB>
    <izvorni_sadrzaj>Andreja Marković, OIB 44011418880, Punikve 63, 42240 Punikve i dr.</izvorni_sadrzaj>
    <derivirana_varijabla naziv="DomainObject.Predmet.StrankaIDrugiAdressOIB_1">Andreja Marković, OIB 44011418880, Punikve 63, 42240 Punikve i dr.</derivirana_varijabla>
  </DomainObject.Predmet.StrankaIDrugiAdressOIB>
  <DomainObject.Predmet.ProtustrankaIDrugiAdressOIB>
    <izvorni_sadrzaj>DRVODJELAC-PRODUKT društvo s ograničenom odgovornošću za proizvodnju i promet, OIB 83819748169, Petra Preradovića 14, 42240 Ivanec</izvorni_sadrzaj>
    <derivirana_varijabla naziv="DomainObject.Predmet.ProtustrankaIDrugiAdressOIB_1">DRVODJELAC-PRODUKT društvo s ograničenom odgovornošću za proizvodnju i promet, OIB 83819748169, Petra Preradovića 14, 42240 Ivanec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Andreja Marković</item>
      <item>Katarina Ribić</item>
      <item>DRVODJELAC-PRODUKT društvo s ograničenom odgovornošću za proizvodnju i promet</item>
      <item>BERISLAV MAKSIMOVIĆ</item>
      <item>VLAHEK-TRANSPORT j.d.o.o.</item>
      <item>SANJA TOT</item>
      <item>RH Općinski sud u Varaždinu, Zemljišnoknjižni odjel Ivanec</item>
      <item>ZAGREBAČKA BANKA d.d. Zagreb</item>
    </izvorni_sadrzaj>
    <derivirana_varijabla naziv="DomainObject.Predmet.SudioniciListNaziv_1">
      <item>Andreja Marković</item>
      <item>Katarina Ribić</item>
      <item>DRVODJELAC-PRODUKT društvo s ograničenom odgovornošću za proizvodnju i promet</item>
      <item>BERISLAV MAKSIMOVIĆ</item>
      <item>VLAHEK-TRANSPORT j.d.o.o.</item>
      <item>SANJA TOT</item>
      <item>RH Općinski sud u Varaždinu, Zemljišnoknjižni odjel Ivanec</item>
      <item>ZAGREBAČKA BANKA d.d. Zagreb</item>
    </derivirana_varijabla>
  </DomainObject.Predmet.SudioniciListNaziv>
  <DomainObject.Predmet.SudioniciListAdressOIB>
    <izvorni_sadrzaj>
      <item>Andreja Marković, OIB 44011418880, Punikve 63,42240 Punikve</item>
      <item>Katarina Ribić, OIB 94712402922, Punikve 115 A,42240 Punikve</item>
      <item>DRVODJELAC-PRODUKT društvo s ograničenom odgovornošću za proizvodnju i promet, OIB 83819748169, Petra Preradovića 14,42240 Ivanec</item>
      <item>BERISLAV MAKSIMOVIĆ, OIB 57300759557</item>
      <item>VLAHEK-TRANSPORT j.d.o.o., OIB 60412165884, Petra Preradovića 14,42240 Ivanec</item>
      <item>SANJA TOT</item>
      <item>RH Općinski sud u Varaždinu, Zemljišnoknjižni odjel Ivanec</item>
      <item>ZAGREBAČKA BANKA d.d. Zagreb</item>
    </izvorni_sadrzaj>
    <derivirana_varijabla naziv="DomainObject.Predmet.SudioniciListAdressOIB_1">
      <item>Andreja Marković, OIB 44011418880, Punikve 63,42240 Punikve</item>
      <item>Katarina Ribić, OIB 94712402922, Punikve 115 A,42240 Punikve</item>
      <item>DRVODJELAC-PRODUKT društvo s ograničenom odgovornošću za proizvodnju i promet, OIB 83819748169, Petra Preradovića 14,42240 Ivanec</item>
      <item>BERISLAV MAKSIMOVIĆ, OIB 57300759557</item>
      <item>VLAHEK-TRANSPORT j.d.o.o., OIB 60412165884, Petra Preradovića 14,42240 Ivanec</item>
      <item>SANJA TOT</item>
      <item>RH Općinski sud u Varaždinu, Zemljišnoknjižni odjel Ivanec</item>
      <item>ZAGREBAČKA BANKA d.d.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8A1ECAC-EA93-411C-8C91-A636F2E935D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810</properties:Words>
  <properties:Characters>4406</properties:Characters>
  <properties:Lines>146</properties:Lines>
  <properties:Paragraphs>53</properties:Paragraphs>
  <properties:TotalTime>28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5320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2016-09-20T07:42:00Z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St-110/2014-78 / Zapisnik - Ročište za dražbu</vt:lpwstr>
  </prop:property>
  <prop:property name="Predlozak_id" pid="6" fmtid="{D5CDD505-2E9C-101B-9397-08002B2CF9AE}">
    <vt:lpwstr>1000000458</vt:lpwstr>
  </prop:property>
  <prop:property name="Predlozak_oznaka" pid="7" fmtid="{D5CDD505-2E9C-101B-9397-08002B2CF9AE}">
    <vt:lpwstr>ZA0000</vt:lpwstr>
  </prop:property>
  <prop:property name="Predlozak_naziv" pid="8" fmtid="{D5CDD505-2E9C-101B-9397-08002B2CF9AE}">
    <vt:lpwstr>Potpuno prazni predložak - zapisnik</vt:lpwstr>
  </prop:property>
</prop:Properties>
</file>