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aa90e" w14:paraId="baaa90e" w:rsidRDefault="004B7972" w:rsidP="004B7972" w:rsidR="004B7972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4B7972" w:rsidP="004B7972" w:rsidR="004B7972" w:rsidRPr="00845869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 xml:space="preserve">      </w:t>
      </w:r>
      <w:r>
        <w:tab/>
        <w:t xml:space="preserve">     2 St-334</w:t>
      </w:r>
      <w:r w:rsidRPr="00423E59">
        <w:t>/</w:t>
      </w:r>
      <w:r>
        <w:t>2017</w:t>
      </w:r>
      <w:r w:rsidRPr="00845869">
        <w:t>-</w:t>
      </w:r>
      <w:r>
        <w:t>39</w:t>
      </w:r>
    </w:p>
    <w:p w:rsidRDefault="004B7972" w:rsidP="004B7972" w:rsidR="004B7972" w:rsidRPr="00423E59">
      <w:r w:rsidRPr="00423E59">
        <w:t xml:space="preserve"> TRGOVAČKI SUD U PAZINU</w:t>
      </w:r>
    </w:p>
    <w:p w:rsidRDefault="004B7972" w:rsidP="004B7972" w:rsidR="004B7972" w:rsidRPr="00423E59">
      <w:r w:rsidRPr="00423E59">
        <w:t xml:space="preserve">     52000 PAZIN, </w:t>
      </w:r>
      <w:proofErr w:type="spellStart"/>
      <w:r w:rsidRPr="00423E59">
        <w:t>Dršćevka</w:t>
      </w:r>
      <w:proofErr w:type="spellEnd"/>
      <w:r w:rsidRPr="00423E59">
        <w:t xml:space="preserve"> 1</w:t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  <w:t xml:space="preserve">      </w:t>
      </w:r>
    </w:p>
    <w:p w:rsidRDefault="004B7972" w:rsidP="004B7972" w:rsidR="004B7972" w:rsidRPr="00423E59"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  <w:t xml:space="preserve">           </w:t>
      </w:r>
    </w:p>
    <w:p w:rsidRDefault="004B7972" w:rsidP="004B7972" w:rsidR="004B7972" w:rsidRPr="00423E59"/>
    <w:p w:rsidRDefault="004B7972" w:rsidP="004B7972" w:rsidR="004B7972" w:rsidRPr="00423E59">
      <w:pPr>
        <w:jc w:val="center"/>
      </w:pPr>
    </w:p>
    <w:p w:rsidRDefault="004B7972" w:rsidP="004B7972" w:rsidR="004B7972" w:rsidRPr="00845869">
      <w:pPr>
        <w:ind w:firstLine="708"/>
        <w:jc w:val="both"/>
      </w:pPr>
      <w:r w:rsidRPr="00423E59">
        <w:t xml:space="preserve">Trgovački sud u Pazinu, po stečajnom sucu Adrijani Labinjan Skok, u stečajnom postupku nad </w:t>
      </w:r>
      <w:r>
        <w:t xml:space="preserve">stečajnim dužnikom </w:t>
      </w:r>
      <w:r w:rsidRPr="00BE3FCA">
        <w:t>EMI – TOURS d.o.o.</w:t>
      </w:r>
      <w:r>
        <w:t xml:space="preserve"> u stečaju</w:t>
      </w:r>
      <w:r w:rsidRPr="00BE3FCA">
        <w:t>, Pula, Trg I istarske brigade 10, OIB: 70056070</w:t>
      </w:r>
      <w:r w:rsidRPr="003B4FB8">
        <w:t>21</w:t>
      </w:r>
      <w:r w:rsidRPr="00B5261A">
        <w:t>8</w:t>
      </w:r>
      <w:r w:rsidRPr="00845869">
        <w:t xml:space="preserve">, </w:t>
      </w:r>
      <w:r>
        <w:t>6. lipnja</w:t>
      </w:r>
      <w:r w:rsidRPr="00845869">
        <w:t xml:space="preserve"> 2018. donio je sljedeći</w:t>
      </w:r>
    </w:p>
    <w:p w:rsidRDefault="004B7972" w:rsidP="004B7972" w:rsidR="004B7972" w:rsidRPr="00423E59">
      <w:pPr>
        <w:jc w:val="both"/>
      </w:pPr>
    </w:p>
    <w:p w:rsidRDefault="004B7972" w:rsidP="004B7972" w:rsidR="004B7972" w:rsidRPr="00874F1F">
      <w:pPr>
        <w:jc w:val="both"/>
      </w:pPr>
    </w:p>
    <w:p w:rsidRDefault="004B7972" w:rsidP="004B7972" w:rsidR="004B7972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4B7972" w:rsidP="004B7972" w:rsidR="004B7972">
      <w:pPr>
        <w:jc w:val="center"/>
      </w:pPr>
    </w:p>
    <w:p w:rsidRDefault="004B7972" w:rsidP="004B7972" w:rsidR="004B7972" w:rsidRPr="00874F1F">
      <w:pPr>
        <w:jc w:val="center"/>
      </w:pPr>
    </w:p>
    <w:p w:rsidRDefault="004B7972" w:rsidP="004B7972" w:rsidR="004B7972" w:rsidRPr="00874F1F">
      <w:pPr>
        <w:ind w:firstLine="708"/>
        <w:jc w:val="both"/>
      </w:pPr>
      <w:r>
        <w:t>Završno ročište vjerovnika</w:t>
      </w:r>
      <w:r w:rsidRPr="00874F1F">
        <w:t xml:space="preserve"> u stečajnom postupku nad </w:t>
      </w:r>
      <w:r>
        <w:t xml:space="preserve">stečajnim dužnikom </w:t>
      </w:r>
      <w:r w:rsidRPr="00BE3FCA">
        <w:t>EMI – TOURS d.o.o.</w:t>
      </w:r>
      <w:r>
        <w:t xml:space="preserve"> u stečaju</w:t>
      </w:r>
      <w:r w:rsidRPr="00BE3FCA">
        <w:t>, Pula, Trg I istarske brigade 10, OIB: 70056070</w:t>
      </w:r>
      <w:r w:rsidRPr="003B4FB8">
        <w:t>21</w:t>
      </w:r>
      <w:r w:rsidRPr="00B5261A">
        <w:t>8</w:t>
      </w:r>
      <w:r w:rsidRPr="00874F1F">
        <w:t xml:space="preserve">, </w:t>
      </w:r>
      <w:r>
        <w:t xml:space="preserve">određuje se za </w:t>
      </w:r>
    </w:p>
    <w:p w:rsidRDefault="004B7972" w:rsidP="004B7972" w:rsidR="004B7972">
      <w:pPr>
        <w:jc w:val="both"/>
      </w:pPr>
    </w:p>
    <w:p w:rsidRDefault="004B7972" w:rsidP="004B7972" w:rsidR="004B7972" w:rsidRPr="00874F1F">
      <w:pPr>
        <w:jc w:val="both"/>
      </w:pPr>
    </w:p>
    <w:p w:rsidRDefault="004B7972" w:rsidP="004B7972" w:rsidR="004B7972" w:rsidRPr="00423E59">
      <w:pPr>
        <w:jc w:val="center"/>
      </w:pPr>
      <w:r>
        <w:t>6. srpnja 2018.</w:t>
      </w:r>
      <w:r w:rsidRPr="00423E59">
        <w:t xml:space="preserve"> u </w:t>
      </w:r>
      <w:r>
        <w:t>13</w:t>
      </w:r>
      <w:r w:rsidRPr="00423E59">
        <w:t>:</w:t>
      </w:r>
      <w:r>
        <w:t>30</w:t>
      </w:r>
      <w:r w:rsidRPr="00423E59">
        <w:t xml:space="preserve"> sati, </w:t>
      </w:r>
    </w:p>
    <w:p w:rsidRDefault="004B7972" w:rsidP="004B7972" w:rsidR="004B7972" w:rsidRPr="00874F1F">
      <w:pPr>
        <w:jc w:val="center"/>
      </w:pPr>
      <w:r w:rsidRPr="00874F1F">
        <w:t xml:space="preserve">u Trgovačkom sudu u Pazinu, Pazin, </w:t>
      </w:r>
      <w:proofErr w:type="spellStart"/>
      <w:r w:rsidRPr="00874F1F">
        <w:t>Dršćevka</w:t>
      </w:r>
      <w:proofErr w:type="spellEnd"/>
      <w:r w:rsidRPr="00874F1F">
        <w:t xml:space="preserve"> 1, sudnica br. 5.</w:t>
      </w:r>
    </w:p>
    <w:p w:rsidRDefault="004B7972" w:rsidP="004B7972" w:rsidR="004B7972" w:rsidRPr="00874F1F">
      <w:pPr>
        <w:jc w:val="center"/>
      </w:pPr>
    </w:p>
    <w:p w:rsidRDefault="004B7972" w:rsidP="004B7972" w:rsidR="004B7972">
      <w:pPr>
        <w:jc w:val="both"/>
      </w:pPr>
    </w:p>
    <w:p w:rsidRDefault="004B7972" w:rsidP="004B7972" w:rsidR="004B7972" w:rsidRPr="00874F1F">
      <w:pPr>
        <w:jc w:val="both"/>
      </w:pPr>
    </w:p>
    <w:p w:rsidRDefault="004B7972" w:rsidP="004B7972" w:rsidR="004B7972" w:rsidRPr="00845869">
      <w:pPr>
        <w:ind w:firstLine="708"/>
        <w:jc w:val="both"/>
      </w:pPr>
      <w:r w:rsidRPr="00845869">
        <w:t>Dnevni red završnog ročišta vjerovnika:</w:t>
      </w:r>
    </w:p>
    <w:p w:rsidRDefault="004B7972" w:rsidP="004B7972" w:rsidR="004B7972" w:rsidRPr="00845869">
      <w:pPr>
        <w:ind w:firstLine="708"/>
        <w:jc w:val="both"/>
      </w:pPr>
      <w:r w:rsidRPr="00845869">
        <w:t xml:space="preserve">1. Rasprava o završnom računu stečajnog upravitelja </w:t>
      </w:r>
    </w:p>
    <w:p w:rsidRDefault="004B7972" w:rsidP="004B7972" w:rsidR="004B7972" w:rsidRPr="00845869">
      <w:pPr>
        <w:ind w:firstLine="708"/>
        <w:jc w:val="both"/>
      </w:pPr>
      <w:r w:rsidRPr="00845869">
        <w:t>2. Podnošenje prigovora na završni popis.</w:t>
      </w:r>
    </w:p>
    <w:p w:rsidRDefault="004B7972" w:rsidP="004B7972" w:rsidR="004B7972" w:rsidRPr="00845869">
      <w:pPr>
        <w:ind w:firstLine="708"/>
        <w:jc w:val="both"/>
      </w:pPr>
      <w:r w:rsidRPr="00845869">
        <w:t xml:space="preserve">3. Donošenje odluke o </w:t>
      </w:r>
      <w:proofErr w:type="spellStart"/>
      <w:r w:rsidRPr="00845869">
        <w:t>neunovčivim</w:t>
      </w:r>
      <w:proofErr w:type="spellEnd"/>
      <w:r w:rsidRPr="00845869">
        <w:t xml:space="preserve"> predmetima stečajne mase.</w:t>
      </w:r>
    </w:p>
    <w:p w:rsidRDefault="004B7972" w:rsidP="004B7972" w:rsidR="004B7972" w:rsidRPr="00845869"/>
    <w:p w:rsidRDefault="004B7972" w:rsidP="004B7972" w:rsidR="004B7972" w:rsidRPr="00845869">
      <w:pPr>
        <w:jc w:val="center"/>
      </w:pPr>
    </w:p>
    <w:p w:rsidRDefault="004B7972" w:rsidP="004B7972" w:rsidR="004B7972" w:rsidRPr="00845869">
      <w:pPr>
        <w:jc w:val="center"/>
      </w:pPr>
    </w:p>
    <w:p w:rsidRDefault="004B7972" w:rsidP="004B7972" w:rsidR="004B7972" w:rsidRPr="00845869">
      <w:pPr>
        <w:jc w:val="center"/>
      </w:pPr>
      <w:r w:rsidRPr="00845869">
        <w:t xml:space="preserve">U Pazinu </w:t>
      </w:r>
      <w:r>
        <w:t>6. lipnja</w:t>
      </w:r>
      <w:r w:rsidRPr="00845869">
        <w:t xml:space="preserve"> 2018.</w:t>
      </w:r>
    </w:p>
    <w:p w:rsidRDefault="004B7972" w:rsidP="004B7972" w:rsidR="004B7972">
      <w:pPr>
        <w:jc w:val="center"/>
      </w:pPr>
    </w:p>
    <w:p w:rsidRDefault="004B7972" w:rsidP="004B7972" w:rsidR="004B7972" w:rsidRPr="00C73B3C">
      <w:pPr>
        <w:jc w:val="center"/>
      </w:pPr>
    </w:p>
    <w:p w:rsidRDefault="004B7972" w:rsidP="004B7972" w:rsidR="004B7972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 w:rsidRPr="00C73B3C">
        <w:tab/>
        <w:t xml:space="preserve"> </w:t>
      </w:r>
      <w:r>
        <w:t>Sutkinja</w:t>
      </w:r>
    </w:p>
    <w:p w:rsidRDefault="004B7972" w:rsidP="004B7972" w:rsidR="004B7972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   Adrijana Labinjan Skok, v.r</w:t>
      </w:r>
      <w:r>
        <w:t>.</w:t>
      </w:r>
    </w:p>
    <w:p w:rsidRDefault="004B7972" w:rsidP="004B7972" w:rsidR="004B7972" w:rsidRPr="00C73B3C">
      <w:pPr>
        <w:jc w:val="both"/>
      </w:pPr>
    </w:p>
    <w:p w:rsidRDefault="004B7972" w:rsidP="004B7972" w:rsidR="004B7972">
      <w:pPr>
        <w:ind w:firstLine="708"/>
        <w:jc w:val="both"/>
      </w:pPr>
    </w:p>
    <w:p w:rsidRDefault="004B7972" w:rsidP="004B7972" w:rsidR="004B7972" w:rsidRPr="00C73B3C">
      <w:pPr>
        <w:jc w:val="both"/>
      </w:pPr>
      <w:r w:rsidRPr="00C73B3C">
        <w:t>UPUTA O PRAVNOM LIJEKU</w:t>
      </w:r>
      <w:r>
        <w:t>:</w:t>
      </w:r>
    </w:p>
    <w:p w:rsidRDefault="004B7972" w:rsidP="004B7972" w:rsidR="004B7972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4B7972" w:rsidP="004B7972" w:rsidR="004B7972" w:rsidRPr="00C73B3C">
      <w:pPr>
        <w:jc w:val="both"/>
      </w:pPr>
    </w:p>
    <w:p w:rsidRDefault="004B7972" w:rsidP="004B7972" w:rsidR="004B7972" w:rsidRPr="008D5755">
      <w:pPr>
        <w:jc w:val="both"/>
      </w:pPr>
      <w:r w:rsidRPr="008D5755">
        <w:t>DNA:</w:t>
      </w:r>
    </w:p>
    <w:p w:rsidRDefault="004B7972" w:rsidP="004B7972" w:rsidR="004B7972">
      <w:r w:rsidRPr="008D5755">
        <w:t>- e-oglasna ploča suda</w:t>
      </w:r>
      <w:r>
        <w:t xml:space="preserve"> 8 dana</w:t>
      </w:r>
    </w:p>
    <w:p w:rsidRDefault="004B7972" w:rsidP="004B7972" w:rsidR="004B7972">
      <w:pPr>
        <w:jc w:val="both"/>
      </w:pPr>
      <w:r w:rsidRPr="00432F74">
        <w:t xml:space="preserve">- stečajni upravitelj </w:t>
      </w:r>
      <w:r w:rsidRPr="0077738B">
        <w:t>Damir</w:t>
      </w:r>
      <w:r>
        <w:t xml:space="preserve"> Debeljuh</w:t>
      </w:r>
      <w:r w:rsidRPr="0077738B">
        <w:t xml:space="preserve"> iz Pule, </w:t>
      </w:r>
      <w:proofErr w:type="spellStart"/>
      <w:r w:rsidRPr="0077738B">
        <w:t>Laginjina</w:t>
      </w:r>
      <w:proofErr w:type="spellEnd"/>
      <w:r w:rsidRPr="0077738B">
        <w:t xml:space="preserve"> 6</w:t>
      </w:r>
    </w:p>
    <w:p w:rsidRDefault="004B7972" w:rsidP="004B7972" w:rsidR="004B7972"/>
    <w:p w:rsidRDefault="004B7972" w:rsidP="004B7972" w:rsidR="004B7972"/>
    <w:p w:rsidRDefault="00401821" w:rsidR="00500701"/>
    <w:sectPr w:rsidSect="00B90752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1821" w:rsidR="00000000">
      <w:r>
        <w:separator/>
      </w:r>
    </w:p>
  </w:endnote>
  <w:endnote w:id="0" w:type="continuationSeparator">
    <w:p w:rsidRDefault="00401821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972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01821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1821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401821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1821" w:rsidR="00000000">
      <w:r>
        <w:separator/>
      </w:r>
    </w:p>
  </w:footnote>
  <w:footnote w:id="0" w:type="continuationSeparator">
    <w:p w:rsidRDefault="00401821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972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01821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1821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7972"/>
    <w:rsid w:val="00401821"/>
    <w:rsid w:val="004B7972"/>
    <w:rsid w:val="00554328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797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4B79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B797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B7972"/>
  </w:style>
  <w:style w:styleId="Zaglavlje" w:type="paragraph">
    <w:name w:val="header"/>
    <w:basedOn w:val="Normal"/>
    <w:link w:val="ZaglavljeChar"/>
    <w:rsid w:val="004B79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B7972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79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797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18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1821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1821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1821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1821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797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4B79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B797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B7972"/>
  </w:style>
  <w:style w:styleId="Zaglavlje" w:type="paragraph">
    <w:name w:val="header"/>
    <w:basedOn w:val="Normal"/>
    <w:link w:val="ZaglavljeChar"/>
    <w:rsid w:val="004B79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B7972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79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797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18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1821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1821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1821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1821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St-334/2017</izvorni_sadrzaj>
    <derivirana_varijabla naziv="DomainObject.Predmet.OznakaBroj_1">St-334/2017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EMI - TOURS d.o.o. PULA zastupanog po punomoćniku Odvj. Marino Folo</izvorni_sadrzaj>
    <derivirana_varijabla naziv="DomainObject.Predmet.ProtustrankaFormated_1">  EMI - TOURS d.o.o. PULA zastupanog po punomoćniku Odvj. Marino Folo</derivirana_varijabla>
  </DomainObject.Predmet.ProtustrankaFormated>
  <DomainObject.Predmet.ProtustrankaFormatedOIB>
    <izvorni_sadrzaj>  EMI - TOURS d.o.o. PULA, OIB 70056070218 zastupanog po punomoćniku Odvj. Marino Folo</izvorni_sadrzaj>
    <derivirana_varijabla naziv="DomainObject.Predmet.ProtustrankaFormatedOIB_1">  EMI - TOURS d.o.o. PULA, OIB 70056070218 zastupanog po punomoćniku Odvj. Marino Folo</derivirana_varijabla>
  </DomainObject.Predmet.ProtustrankaFormatedOIB>
  <DomainObject.Predmet.ProtustrankaFormatedWithAdress>
    <izvorni_sadrzaj> EMI - TOURS d.o.o. PULA, Trg I istarske brigade 10, 52100 Pula zastupanog po punomoćniku Odvj. Marino Folo</izvorni_sadrzaj>
    <derivirana_varijabla naziv="DomainObject.Predmet.ProtustrankaFormatedWithAdress_1"> EMI - TOURS d.o.o. PULA, Trg I istarske brigade 10, 52100 Pula zastupanog po punomoćniku Odvj. Marino Folo</derivirana_varijabla>
  </DomainObject.Predmet.ProtustrankaFormatedWithAdress>
  <DomainObject.Predmet.ProtustrankaFormatedWithAdressOIB>
    <izvorni_sadrzaj> EMI - TOURS d.o.o. PULA, OIB 70056070218, Trg I istarske brigade 10, 52100 Pula zastupanog po punomoćniku Odvj. Marino Folo</izvorni_sadrzaj>
    <derivirana_varijabla naziv="DomainObject.Predmet.ProtustrankaFormatedWithAdressOIB_1"> EMI - TOURS d.o.o. PULA, OIB 70056070218, Trg I istarske brigade 10, 52100 Pula zastupanog po punomoćniku Odvj. Marino Folo</derivirana_varijabla>
  </DomainObject.Predmet.ProtustrankaFormatedWithAdressOIB>
  <DomainObject.Predmet.ProtustrankaWithAdress>
    <izvorni_sadrzaj>EMI - TOURS d.o.o. PULA Trg I istarske brigade 10, 52100 Pula</izvorni_sadrzaj>
    <derivirana_varijabla naziv="DomainObject.Predmet.ProtustrankaWithAdress_1">EMI - TOURS d.o.o. PULA Trg I istarske brigade 10, 52100 Pula</derivirana_varijabla>
  </DomainObject.Predmet.ProtustrankaWithAdress>
  <DomainObject.Predmet.ProtustrankaWithAdressOIB>
    <izvorni_sadrzaj>EMI - TOURS d.o.o. PULA, OIB 70056070218, Trg I istarske brigade 10, 52100 Pula</izvorni_sadrzaj>
    <derivirana_varijabla naziv="DomainObject.Predmet.ProtustrankaWithAdressOIB_1">EMI - TOURS d.o.o. PULA, OIB 70056070218, Trg I istarske brigade 10, 52100 Pula</derivirana_varijabla>
  </DomainObject.Predmet.ProtustrankaWithAdressOIB>
  <DomainObject.Predmet.ProtustrankaNazivFormated>
    <izvorni_sadrzaj>EMI - TOURS d.o.o. PULA</izvorni_sadrzaj>
    <derivirana_varijabla naziv="DomainObject.Predmet.ProtustrankaNazivFormated_1">EMI - TOURS d.o.o. PULA</derivirana_varijabla>
  </DomainObject.Predmet.ProtustrankaNazivFormated>
  <DomainObject.Predmet.ProtustrankaNazivFormatedOIB>
    <izvorni_sadrzaj>EMI - TOURS d.o.o. PULA, OIB 70056070218</izvorni_sadrzaj>
    <derivirana_varijabla naziv="DomainObject.Predmet.ProtustrankaNazivFormatedOIB_1">EMI - TOURS d.o.o. PULA, OIB 70056070218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146900.46</izvorni_sadrzaj>
    <derivirana_varijabla naziv="DomainObject.Predmet.TrenutnaVrijednost_1">146900.46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EMI - TOURS d.o.o. PULA zastupanog po punomoćniku Odvj. Marino Folo</item>
    </izvorni_sadrzaj>
    <derivirana_varijabla naziv="DomainObject.Predmet.ProtuStrankaListFormated_1">
      <item>EMI - TOURS d.o.o. PULA zastupanog po punomoćniku Odvj. Marino Folo</item>
    </derivirana_varijabla>
  </DomainObject.Predmet.ProtuStrankaListFormated>
  <DomainObject.Predmet.ProtuStrankaListFormatedOIB>
    <izvorni_sadrzaj>
      <item>EMI - TOURS d.o.o. PULA, OIB 70056070218 zastupanog po punomoćniku Odvj. Marino Folo</item>
    </izvorni_sadrzaj>
    <derivirana_varijabla naziv="DomainObject.Predmet.ProtuStrankaListFormatedOIB_1">
      <item>EMI - TOURS d.o.o. PULA, OIB 70056070218 zastupanog po punomoćniku Odvj. Marino Folo</item>
    </derivirana_varijabla>
  </DomainObject.Predmet.ProtuStrankaListFormatedOIB>
  <DomainObject.Predmet.ProtuStrankaListFormatedWithAdress>
    <izvorni_sadrzaj>
      <item>EMI - TOURS d.o.o. PULA, Trg I istarske brigade 10, 52100 Pula zastupanog po punomoćniku Odvj. Marino Folo</item>
    </izvorni_sadrzaj>
    <derivirana_varijabla naziv="DomainObject.Predmet.ProtuStrankaListFormatedWithAdress_1">
      <item>EMI - TOURS d.o.o. PULA, Trg I istarske brigade 10, 52100 Pula zastupanog po punomoćniku Odvj. Marino Folo</item>
    </derivirana_varijabla>
  </DomainObject.Predmet.ProtuStrankaListFormatedWithAdress>
  <DomainObject.Predmet.ProtuStrankaListFormatedWithAdressOIB>
    <izvorni_sadrzaj>
      <item>EMI - TOURS d.o.o. PULA, OIB 70056070218, Trg I istarske brigade 10, 52100 Pula zastupanog po punomoćniku Odvj. Marino Folo</item>
    </izvorni_sadrzaj>
    <derivirana_varijabla naziv="DomainObject.Predmet.ProtuStrankaListFormatedWithAdressOIB_1">
      <item>EMI - TOURS d.o.o. PULA, OIB 70056070218, Trg I istarske brigade 10, 52100 Pula zastupanog po punomoćniku Odvj. Marino Folo</item>
    </derivirana_varijabla>
  </DomainObject.Predmet.ProtuStrankaListFormatedWithAdressOIB>
  <DomainObject.Predmet.ProtuStrankaListNazivFormated>
    <izvorni_sadrzaj>
      <item>EMI - TOURS d.o.o. PULA</item>
    </izvorni_sadrzaj>
    <derivirana_varijabla naziv="DomainObject.Predmet.ProtuStrankaListNazivFormated_1">
      <item>EMI - TOURS d.o.o. PULA</item>
    </derivirana_varijabla>
  </DomainObject.Predmet.ProtuStrankaListNazivFormated>
  <DomainObject.Predmet.ProtuStrankaListNazivFormatedOIB>
    <izvorni_sadrzaj>
      <item>EMI - TOURS d.o.o. PULA, OIB 70056070218</item>
    </izvorni_sadrzaj>
    <derivirana_varijabla naziv="DomainObject.Predmet.ProtuStrankaListNazivFormatedOIB_1">
      <item>EMI - TOURS d.o.o. PULA, OIB 70056070218</item>
    </derivirana_varijabla>
  </DomainObject.Predmet.ProtuStrankaListNazivFormatedOIB>
  <DomainObject.Predmet.OstaliListFormated>
    <izvorni_sadrzaj>
      <item>Odvj. Marino Folo punomoćnik sudionika u postupku EMI - TOURS d.o.o. PULA</item>
    </izvorni_sadrzaj>
    <derivirana_varijabla naziv="DomainObject.Predmet.OstaliListFormated_1">
      <item>Odvj. Marino Folo punomoćnik sudionika u postupku EMI - TOURS d.o.o. PULA</item>
    </derivirana_varijabla>
  </DomainObject.Predmet.OstaliListFormated>
  <DomainObject.Predmet.OstaliListFormatedOIB>
    <izvorni_sadrzaj>
      <item>Odvj. Marino Folo punomoćnik sudionika u postupku EMI - TOURS d.o.o. PULA</item>
    </izvorni_sadrzaj>
    <derivirana_varijabla naziv="DomainObject.Predmet.OstaliListFormatedOIB_1">
      <item>Odvj. Marino Folo punomoćnik sudionika u postupku EMI - TOURS d.o.o. PULA</item>
    </derivirana_varijabla>
  </DomainObject.Predmet.OstaliListFormatedOIB>
  <DomainObject.Predmet.OstaliListFormatedWithAdress>
    <izvorni_sadrzaj>
      <item>Odvj. Marino Folo, Svetvinčenat 48, 52342 Svetvinčenat punomoćnik sudionika u postupku EMI - TOURS d.o.o. PULA</item>
    </izvorni_sadrzaj>
    <derivirana_varijabla naziv="DomainObject.Predmet.OstaliListFormatedWithAdress_1">
      <item>Odvj. Marino Folo, Svetvinčenat 48, 52342 Svetvinčenat punomoćnik sudionika u postupku EMI - TOURS d.o.o. PULA</item>
    </derivirana_varijabla>
  </DomainObject.Predmet.OstaliListFormatedWithAdress>
  <DomainObject.Predmet.OstaliListFormatedWithAdressOIB>
    <izvorni_sadrzaj>
      <item>Odvj. Marino Folo, Svetvinčenat 48, 52342 Svetvinčenat punomoćnik sudionika u postupku EMI - TOURS d.o.o. PULA</item>
    </izvorni_sadrzaj>
    <derivirana_varijabla naziv="DomainObject.Predmet.OstaliListFormatedWithAdressOIB_1">
      <item>Odvj. Marino Folo, Svetvinčenat 48, 52342 Svetvinčenat punomoćnik sudionika u postupku EMI - TOURS d.o.o. PULA</item>
    </derivirana_varijabla>
  </DomainObject.Predmet.OstaliListFormatedWithAdressOIB>
  <DomainObject.Predmet.OstaliListNazivFormated>
    <izvorni_sadrzaj>
      <item>Odvj. Marino Folo</item>
    </izvorni_sadrzaj>
    <derivirana_varijabla naziv="DomainObject.Predmet.OstaliListNazivFormated_1">
      <item>Odvj. Marino Folo</item>
    </derivirana_varijabla>
  </DomainObject.Predmet.OstaliListNazivFormated>
  <DomainObject.Predmet.OstaliListNazivFormatedOIB>
    <izvorni_sadrzaj>
      <item>Odvj. Marino Folo</item>
    </izvorni_sadrzaj>
    <derivirana_varijabla naziv="DomainObject.Predmet.OstaliListNazivFormatedOIB_1">
      <item>Odvj. Marino Folo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EMI - TOURS d.o.o. PULA</izvorni_sadrzaj>
    <derivirana_varijabla naziv="DomainObject.Predmet.ProtustrankaIDrugi_1">EMI - TOURS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EMI - TOURS d.o.o. PULA, OIB 70056070218, Trg I istarske brigade 10, 52100 Pula</izvorni_sadrzaj>
    <derivirana_varijabla naziv="DomainObject.Predmet.ProtustrankaIDrugiAdressOIB_1">EMI - TOURS d.o.o. PULA, OIB 70056070218, Trg I istarske brigade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EMI - TOURS d.o.o. PULA</item>
      <item>Odvj. Marino Folo</item>
    </izvorni_sadrzaj>
    <derivirana_varijabla naziv="DomainObject.Predmet.SudioniciListNaziv_1">
      <item>FINANCIJSKA AGENCIJA, RC RIJEKA, PODRUŽNICA PULA, PULA</item>
      <item>EMI - TOURS d.o.o. PULA</item>
      <item>Odvj. Marino Folo</item>
    </derivirana_varijabla>
  </DomainObject.Predmet.SudioniciListNaziv>
  <DomainObject.Predmet.SudioniciListAdressOIB>
    <izvorni_sadrzaj>
      <item>FINANCIJSKA AGENCIJA, RC RIJEKA, PODRUŽNICA PULA, PULA, OIB 85821130368, Giardini 5,52100 Pula</item>
      <item>EMI - TOURS d.o.o. PULA, OIB 70056070218, Trg I istarske brigade 10,52100 Pula</item>
      <item>Odvj. Marino Folo, Svetvinčenat 48,52342 Svetvinčenat</item>
    </izvorni_sadrzaj>
    <derivirana_varijabla naziv="DomainObject.Predmet.SudioniciListAdressOIB_1">
      <item>FINANCIJSKA AGENCIJA, RC RIJEKA, PODRUŽNICA PULA, PULA, OIB 85821130368, Giardini 5,52100 Pula</item>
      <item>EMI - TOURS d.o.o. PULA, OIB 70056070218, Trg I istarske brigade 10,52100 Pula</item>
      <item>Odvj. Marino Folo, Svetvinčenat 48,52342 Svetvinčenat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70056070218</item>
      <item>, OIB null</item>
    </izvorni_sadrzaj>
    <derivirana_varijabla naziv="DomainObject.Predmet.SudioniciListNazivOIB_1">
      <item>, OIB 85821130368</item>
      <item>, OIB 70056070218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165</properties:Words>
  <properties:Characters>870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2018-06-06T11:09:00Z</dcterms:created>
  <dc:creator>Jasmina Matika</dc:creator>
  <cp:lastModifiedBy>Jasmina Matika</cp:lastModifiedBy>
  <dcterms:modified xmlns:xsi="http://www.w3.org/2001/XMLSchema-instance" xsi:type="dcterms:W3CDTF">2018-06-06T11:14:00Z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(St-334-17 - ZAKLJUČAK - ZAKAZIVANJE ZAVRŠNOG ROČIŠTA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